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9a74" w14:paraId="77f9a74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041E89" w:rsidR="009E3A0B" w:rsidRPr="00041E89">
      <w:pPr>
        <w:pStyle w:val="Default"/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6F0675">
        <w:t xml:space="preserve"> </w:t>
      </w:r>
      <w:r w:rsidR="00BE491F" w:rsidRPr="00BE491F">
        <w:rPr>
          <w:sz w:val="23"/>
          <w:szCs w:val="23"/>
        </w:rPr>
        <w:t>STAR 2005 d.o.o. Rovinj, Carera 5, OIB: 96318567493</w:t>
      </w:r>
      <w:r w:rsidRPr="009E3A0B">
        <w:t xml:space="preserve">, </w:t>
      </w:r>
      <w:r w:rsidR="00897AD1">
        <w:t>24</w:t>
      </w:r>
      <w:r w:rsidRPr="009E3A0B">
        <w:t xml:space="preserve">. </w:t>
      </w:r>
      <w:r w:rsidR="00897AD1">
        <w:t xml:space="preserve">svibnja </w:t>
      </w:r>
      <w:r w:rsidRPr="009E3A0B">
        <w:t>201</w:t>
      </w:r>
      <w:r w:rsidR="00C41BF3">
        <w:t>9</w:t>
      </w:r>
      <w:r w:rsidR="009C35CB">
        <w:t>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BE491F" w:rsidRPr="00BE491F">
        <w:rPr>
          <w:sz w:val="23"/>
          <w:szCs w:val="23"/>
        </w:rPr>
        <w:t>STAR 2005 d.o.o. Rovinj, Carera 5, OIB: 96318567493</w:t>
      </w:r>
      <w:r w:rsidR="009C35CB">
        <w:t>,</w:t>
      </w:r>
      <w:r>
        <w:t xml:space="preserve"> </w:t>
      </w:r>
      <w:r>
        <w:rPr>
          <w:sz w:val="23"/>
          <w:szCs w:val="23"/>
        </w:rPr>
        <w:t xml:space="preserve">da u roku od </w:t>
      </w:r>
      <w:r w:rsidR="006F0675">
        <w:rPr>
          <w:sz w:val="23"/>
          <w:szCs w:val="23"/>
        </w:rPr>
        <w:t>15</w:t>
      </w:r>
      <w:r>
        <w:rPr>
          <w:sz w:val="23"/>
          <w:szCs w:val="23"/>
        </w:rPr>
        <w:t xml:space="preserve"> dana uplate predujam u iznosu od 10.000,00 kuna za pokriće troškova prethodnog postupka te stečajnog postupka, na depozit ovog suda broj: HR43 2390001 1300029763, poziv na broj 020-</w:t>
      </w:r>
      <w:r w:rsidR="00BE491F">
        <w:rPr>
          <w:sz w:val="23"/>
          <w:szCs w:val="23"/>
        </w:rPr>
        <w:t>126</w:t>
      </w:r>
      <w:r>
        <w:rPr>
          <w:sz w:val="23"/>
          <w:szCs w:val="23"/>
        </w:rPr>
        <w:t>-1</w:t>
      </w:r>
      <w:r w:rsidR="00F55592">
        <w:rPr>
          <w:sz w:val="23"/>
          <w:szCs w:val="23"/>
        </w:rPr>
        <w:t>9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</w:t>
      </w:r>
      <w:r w:rsidR="004D0844">
        <w:rPr>
          <w:sz w:val="23"/>
          <w:szCs w:val="23"/>
          <w:lang w:val="pl-PL"/>
        </w:rPr>
        <w:t xml:space="preserve">, na koje ročište </w:t>
      </w:r>
      <w:r w:rsidR="00041E89">
        <w:rPr>
          <w:sz w:val="23"/>
          <w:szCs w:val="23"/>
          <w:lang w:val="pl-PL"/>
        </w:rPr>
        <w:t xml:space="preserve">je pristupila </w:t>
      </w:r>
      <w:r w:rsidR="00BE491F">
        <w:rPr>
          <w:sz w:val="23"/>
          <w:szCs w:val="23"/>
          <w:lang w:val="pl-PL"/>
        </w:rPr>
        <w:t>pun.</w:t>
      </w:r>
      <w:r w:rsidR="00041E89">
        <w:rPr>
          <w:sz w:val="23"/>
          <w:szCs w:val="23"/>
          <w:lang w:val="pl-PL"/>
        </w:rPr>
        <w:t xml:space="preserve"> dužnika.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1C73B3">
        <w:rPr>
          <w:sz w:val="23"/>
          <w:szCs w:val="23"/>
        </w:rPr>
        <w:t>120</w:t>
      </w:r>
      <w:r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897AD1">
        <w:rPr>
          <w:sz w:val="23"/>
          <w:szCs w:val="23"/>
        </w:rPr>
        <w:t>24</w:t>
      </w:r>
      <w:r>
        <w:rPr>
          <w:sz w:val="23"/>
          <w:szCs w:val="23"/>
        </w:rPr>
        <w:t xml:space="preserve">. </w:t>
      </w:r>
      <w:r w:rsidR="00897AD1">
        <w:rPr>
          <w:sz w:val="23"/>
          <w:szCs w:val="23"/>
        </w:rPr>
        <w:t>svibnja</w:t>
      </w:r>
      <w:r>
        <w:rPr>
          <w:sz w:val="23"/>
          <w:szCs w:val="23"/>
        </w:rPr>
        <w:t xml:space="preserve"> 201</w:t>
      </w:r>
      <w:r w:rsidR="00C41BF3">
        <w:rPr>
          <w:sz w:val="23"/>
          <w:szCs w:val="23"/>
        </w:rPr>
        <w:t>9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897AD1">
        <w:t>24</w:t>
      </w:r>
      <w:r>
        <w:t xml:space="preserve">. </w:t>
      </w:r>
      <w:r w:rsidR="00897AD1">
        <w:t>svibnja</w:t>
      </w:r>
      <w:r w:rsidR="00C41BF3">
        <w:t xml:space="preserve"> </w:t>
      </w:r>
      <w:r>
        <w:t>201</w:t>
      </w:r>
      <w:r w:rsidR="00C41BF3">
        <w:t>9</w:t>
      </w:r>
      <w:r>
        <w:t>. (čl. 132. st. 3. SZ-a)</w:t>
      </w:r>
      <w:r w:rsidR="00C41BF3">
        <w:t>.</w:t>
      </w:r>
    </w:p>
    <w:p w:rsidRDefault="00B40CA8" w:rsidR="00B40CA8"/>
    <w:sectPr w:rsidSect="002F7082" w:rsidR="00B40CA8">
      <w:headerReference w:type="default" r:id="rId8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r>
      <w:t>Posl. broj: 4 St</w:t>
    </w:r>
    <w:r w:rsidR="0089704F">
      <w:t>-</w:t>
    </w:r>
    <w:r w:rsidR="00BE491F">
      <w:t>126/2019-11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F0462"/>
    <w:rsid w:val="00041E89"/>
    <w:rsid w:val="00072CFB"/>
    <w:rsid w:val="000A08E4"/>
    <w:rsid w:val="000D25AD"/>
    <w:rsid w:val="000D49E1"/>
    <w:rsid w:val="000F105A"/>
    <w:rsid w:val="001062DB"/>
    <w:rsid w:val="00190FBC"/>
    <w:rsid w:val="001B4105"/>
    <w:rsid w:val="001B444D"/>
    <w:rsid w:val="001C1699"/>
    <w:rsid w:val="001C73B3"/>
    <w:rsid w:val="001E727C"/>
    <w:rsid w:val="00221F93"/>
    <w:rsid w:val="002B76E2"/>
    <w:rsid w:val="002C0628"/>
    <w:rsid w:val="002F7082"/>
    <w:rsid w:val="00346A61"/>
    <w:rsid w:val="003938AB"/>
    <w:rsid w:val="00446BE5"/>
    <w:rsid w:val="00462154"/>
    <w:rsid w:val="00475C30"/>
    <w:rsid w:val="00495968"/>
    <w:rsid w:val="004A7039"/>
    <w:rsid w:val="004D0844"/>
    <w:rsid w:val="004E6E5F"/>
    <w:rsid w:val="0051339A"/>
    <w:rsid w:val="00513D3B"/>
    <w:rsid w:val="00571583"/>
    <w:rsid w:val="00573A0F"/>
    <w:rsid w:val="005A29CD"/>
    <w:rsid w:val="005E187C"/>
    <w:rsid w:val="005E51FA"/>
    <w:rsid w:val="005F6AEA"/>
    <w:rsid w:val="00655672"/>
    <w:rsid w:val="00670401"/>
    <w:rsid w:val="006A338F"/>
    <w:rsid w:val="006B5F3A"/>
    <w:rsid w:val="006C7A43"/>
    <w:rsid w:val="006D15A2"/>
    <w:rsid w:val="006F0675"/>
    <w:rsid w:val="006F40B2"/>
    <w:rsid w:val="0070508C"/>
    <w:rsid w:val="00794B1E"/>
    <w:rsid w:val="007C6C1E"/>
    <w:rsid w:val="007D74C6"/>
    <w:rsid w:val="007E66F9"/>
    <w:rsid w:val="00880764"/>
    <w:rsid w:val="008911C9"/>
    <w:rsid w:val="0089704F"/>
    <w:rsid w:val="0089730B"/>
    <w:rsid w:val="00897AD1"/>
    <w:rsid w:val="008A5B53"/>
    <w:rsid w:val="008A7FC8"/>
    <w:rsid w:val="008B17C9"/>
    <w:rsid w:val="008D7BC5"/>
    <w:rsid w:val="00904265"/>
    <w:rsid w:val="009166F2"/>
    <w:rsid w:val="00934C14"/>
    <w:rsid w:val="009517BB"/>
    <w:rsid w:val="00993913"/>
    <w:rsid w:val="0099571A"/>
    <w:rsid w:val="009C35CB"/>
    <w:rsid w:val="009D4236"/>
    <w:rsid w:val="009E3A0B"/>
    <w:rsid w:val="00A3231C"/>
    <w:rsid w:val="00A3637D"/>
    <w:rsid w:val="00A5015F"/>
    <w:rsid w:val="00A526A5"/>
    <w:rsid w:val="00A56D91"/>
    <w:rsid w:val="00A66521"/>
    <w:rsid w:val="00AC37E0"/>
    <w:rsid w:val="00AC4402"/>
    <w:rsid w:val="00AC5F6C"/>
    <w:rsid w:val="00AF1D92"/>
    <w:rsid w:val="00AF2B45"/>
    <w:rsid w:val="00AF7B14"/>
    <w:rsid w:val="00B07E0D"/>
    <w:rsid w:val="00B40CA8"/>
    <w:rsid w:val="00B620FB"/>
    <w:rsid w:val="00B72C2F"/>
    <w:rsid w:val="00B772B6"/>
    <w:rsid w:val="00B978F7"/>
    <w:rsid w:val="00BD2FAF"/>
    <w:rsid w:val="00BE491F"/>
    <w:rsid w:val="00C41BF3"/>
    <w:rsid w:val="00C760BB"/>
    <w:rsid w:val="00CF0321"/>
    <w:rsid w:val="00CF0462"/>
    <w:rsid w:val="00CF1C38"/>
    <w:rsid w:val="00D066A2"/>
    <w:rsid w:val="00D07557"/>
    <w:rsid w:val="00DA4079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37F1"/>
    <w:rsid w:val="00ED7617"/>
    <w:rsid w:val="00EE2102"/>
    <w:rsid w:val="00EF5503"/>
    <w:rsid w:val="00F422FC"/>
    <w:rsid w:val="00F55592"/>
    <w:rsid w:val="00F8617E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A4F9D368-1FE1-423B-8ADA-8B47AD6E89C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Default" w:type="paragraph">
    <w:name w:val="Default"/>
    <w:rsid w:val="006F0675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1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5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5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5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5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St-126/2019</izvorni_sadrzaj>
    <derivirana_varijabla naziv="DomainObject.Predmet.OznakaBroj_1">St-126/2019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 2005 d.o.o. ROVINJ zastupanog po punomoćniku Paolo Markulin; Vesna Selak</izvorni_sadrzaj>
    <derivirana_varijabla naziv="DomainObject.Predmet.ProtustrankaFormated_1">  STAR 2005 d.o.o. ROVINJ zastupanog po punomoćniku Paolo Markulin; Vesna Selak</derivirana_varijabla>
  </DomainObject.Predmet.ProtustrankaFormated>
  <DomainObject.Predmet.ProtustrankaFormatedOIB>
    <izvorni_sadrzaj>  STAR 2005 d.o.o. ROVINJ, OIB 96318567493 zastupanog po punomoćniku Paolo Markulin; Vesna Selak</izvorni_sadrzaj>
    <derivirana_varijabla naziv="DomainObject.Predmet.ProtustrankaFormatedOIB_1">  STAR 2005 d.o.o. ROVINJ, OIB 96318567493 zastupanog po punomoćniku Paolo Markulin; Vesna Selak</derivirana_varijabla>
  </DomainObject.Predmet.ProtustrankaFormatedOIB>
  <DomainObject.Predmet.ProtustrankaFormatedWithAdress>
    <izvorni_sadrzaj> STAR 2005 d.o.o. ROVINJ, Carera 5, 52210 Rovinj zastupanog po punomoćniku Paolo Markulin; Vesna Selak</izvorni_sadrzaj>
    <derivirana_varijabla naziv="DomainObject.Predmet.ProtustrankaFormatedWithAdress_1"> STAR 2005 d.o.o. ROVINJ, Carera 5, 52210 Rovinj zastupanog po punomoćniku Paolo Markulin; Vesna Selak</derivirana_varijabla>
  </DomainObject.Predmet.ProtustrankaFormatedWithAdress>
  <DomainObject.Predmet.ProtustrankaFormatedWithAdressOIB>
    <izvorni_sadrzaj> STAR 2005 d.o.o. ROVINJ, OIB 96318567493, Carera 5, 52210 Rovinj zastupanog po punomoćniku Paolo Markulin; Vesna Selak</izvorni_sadrzaj>
    <derivirana_varijabla naziv="DomainObject.Predmet.ProtustrankaFormatedWithAdressOIB_1"> STAR 2005 d.o.o. ROVINJ, OIB 96318567493, Carera 5, 52210 Rovinj zastupanog po punomoćniku Paolo Markulin; Vesna Selak</derivirana_varijabla>
  </DomainObject.Predmet.ProtustrankaFormatedWithAdressOIB>
  <DomainObject.Predmet.ProtustrankaWithAdress>
    <izvorni_sadrzaj>STAR 2005 d.o.o. ROVINJ Carera 5, 52210 Rovinj</izvorni_sadrzaj>
    <derivirana_varijabla naziv="DomainObject.Predmet.ProtustrankaWithAdress_1">STAR 2005 d.o.o. ROVINJ Carera 5, 52210 Rovinj</derivirana_varijabla>
  </DomainObject.Predmet.ProtustrankaWithAdress>
  <DomainObject.Predmet.ProtustrankaWithAdressOIB>
    <izvorni_sadrzaj>STAR 2005 d.o.o. ROVINJ, OIB 96318567493, Carera 5, 52210 Rovinj</izvorni_sadrzaj>
    <derivirana_varijabla naziv="DomainObject.Predmet.ProtustrankaWithAdressOIB_1">STAR 2005 d.o.o. ROVINJ, OIB 96318567493, Carera 5, 52210 Rovinj</derivirana_varijabla>
  </DomainObject.Predmet.ProtustrankaWithAdressOIB>
  <DomainObject.Predmet.ProtustrankaNazivFormated>
    <izvorni_sadrzaj>STAR 2005 d.o.o. ROVINJ</izvorni_sadrzaj>
    <derivirana_varijabla naziv="DomainObject.Predmet.ProtustrankaNazivFormated_1">STAR 2005 d.o.o. ROVINJ</derivirana_varijabla>
  </DomainObject.Predmet.ProtustrankaNazivFormated>
  <DomainObject.Predmet.ProtustrankaNazivFormatedOIB>
    <izvorni_sadrzaj>STAR 2005 d.o.o. ROVINJ, OIB 96318567493</izvorni_sadrzaj>
    <derivirana_varijabla naziv="DomainObject.Predmet.ProtustrankaNazivFormatedOIB_1">STAR 2005 d.o.o. ROVINJ, OIB 96318567493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116056.58</izvorni_sadrzaj>
    <derivirana_varijabla naziv="DomainObject.Predmet.TrenutnaVrijednost_1">116056.58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 2005 d.o.o. ROVINJ zastupanog po punomoćniku Paolo Markulin; Vesna Selak</item>
    </izvorni_sadrzaj>
    <derivirana_varijabla naziv="DomainObject.Predmet.ProtuStrankaListFormated_1">
      <item>STAR 2005 d.o.o. ROVINJ zastupanog po punomoćniku Paolo Markulin; Vesna Selak</item>
    </derivirana_varijabla>
  </DomainObject.Predmet.ProtuStrankaListFormated>
  <DomainObject.Predmet.ProtuStrankaListFormatedOIB>
    <izvorni_sadrzaj>
      <item>STAR 2005 d.o.o. ROVINJ, OIB 96318567493 zastupanog po punomoćniku Paolo Markulin; Vesna Selak</item>
    </izvorni_sadrzaj>
    <derivirana_varijabla naziv="DomainObject.Predmet.ProtuStrankaListFormatedOIB_1">
      <item>STAR 2005 d.o.o. ROVINJ, OIB 96318567493 zastupanog po punomoćniku Paolo Markulin; Vesna Selak</item>
    </derivirana_varijabla>
  </DomainObject.Predmet.ProtuStrankaListFormatedOIB>
  <DomainObject.Predmet.ProtuStrankaListFormatedWithAdress>
    <izvorni_sadrzaj>
      <item>STAR 2005 d.o.o. ROVINJ, Carera 5, 52210 Rovinj zastupanog po punomoćniku Paolo Markulin; Vesna Selak</item>
    </izvorni_sadrzaj>
    <derivirana_varijabla naziv="DomainObject.Predmet.ProtuStrankaListFormatedWithAdress_1">
      <item>STAR 2005 d.o.o. ROVINJ, Carera 5, 52210 Rovinj zastupanog po punomoćniku Paolo Markulin; Vesna Selak</item>
    </derivirana_varijabla>
  </DomainObject.Predmet.ProtuStrankaListFormatedWithAdress>
  <DomainObject.Predmet.ProtuStrankaListFormatedWithAdressOIB>
    <izvorni_sadrzaj>
      <item>STAR 2005 d.o.o. ROVINJ, OIB 96318567493, Carera 5, 52210 Rovinj zastupanog po punomoćniku Paolo Markulin; Vesna Selak</item>
    </izvorni_sadrzaj>
    <derivirana_varijabla naziv="DomainObject.Predmet.ProtuStrankaListFormatedWithAdressOIB_1">
      <item>STAR 2005 d.o.o. ROVINJ, OIB 96318567493, Carera 5, 52210 Rovinj zastupanog po punomoćniku Paolo Markulin; Vesna Selak</item>
    </derivirana_varijabla>
  </DomainObject.Predmet.ProtuStrankaListFormatedWithAdressOIB>
  <DomainObject.Predmet.ProtuStrankaListNazivFormated>
    <izvorni_sadrzaj>
      <item>STAR 2005 d.o.o. ROVINJ</item>
    </izvorni_sadrzaj>
    <derivirana_varijabla naziv="DomainObject.Predmet.ProtuStrankaListNazivFormated_1">
      <item>STAR 2005 d.o.o. ROVINJ</item>
    </derivirana_varijabla>
  </DomainObject.Predmet.ProtuStrankaListNazivFormated>
  <DomainObject.Predmet.ProtuStrankaListNazivFormatedOIB>
    <izvorni_sadrzaj>
      <item>STAR 2005 d.o.o. ROVINJ, OIB 96318567493</item>
    </izvorni_sadrzaj>
    <derivirana_varijabla naziv="DomainObject.Predmet.ProtuStrankaListNazivFormatedOIB_1">
      <item>STAR 2005 d.o.o. ROVINJ, OIB 96318567493</item>
    </derivirana_varijabla>
  </DomainObject.Predmet.ProtuStrankaListNazivFormatedOIB>
  <DomainObject.Predmet.OstaliListFormated>
    <izvorni_sadrzaj>
      <item>Paolo Markulin punomoćnik sudionika u postupku STAR 2005 d.o.o. ROVINJ</item>
      <item>Vesna Selak punomoćnik sudionika u postupku STAR 2005 d.o.o. ROVINJ</item>
    </izvorni_sadrzaj>
    <derivirana_varijabla naziv="DomainObject.Predmet.OstaliListFormated_1">
      <item>Paolo Markulin punomoćnik sudionika u postupku STAR 2005 d.o.o. ROVINJ</item>
      <item>Vesna Selak punomoćnik sudionika u postupku STAR 2005 d.o.o. ROVINJ</item>
    </derivirana_varijabla>
  </DomainObject.Predmet.OstaliListFormated>
  <DomainObject.Predmet.OstaliListFormatedOIB>
    <izvorni_sadrzaj>
      <item>Paolo Markulin, OIB 92215646374 punomoćnik sudionika u postupku STAR 2005 d.o.o. ROVINJ</item>
      <item>Vesna Selak punomoćnik sudionika u postupku STAR 2005 d.o.o. ROVINJ</item>
    </izvorni_sadrzaj>
    <derivirana_varijabla naziv="DomainObject.Predmet.OstaliListFormatedOIB_1">
      <item>Paolo Markulin, OIB 92215646374 punomoćnik sudionika u postupku STAR 2005 d.o.o. ROVINJ</item>
      <item>Vesna Selak punomoćnik sudionika u postupku STAR 2005 d.o.o. ROVINJ</item>
    </derivirana_varijabla>
  </DomainObject.Predmet.OstaliListFormatedOIB>
  <DomainObject.Predmet.OstaliListFormatedWithAdress>
    <izvorni_sadrzaj>
      <item>Paolo Markulin, Ulica Mate Balote 12, 52210 Rovinj punomoćnik sudionika u postupku STAR 2005 d.o.o. ROVINJ</item>
      <item>Vesna Selak, Flanatička 11/3, 52100 Pula punomoćnik sudionika u postupku STAR 2005 d.o.o. ROVINJ</item>
    </izvorni_sadrzaj>
    <derivirana_varijabla naziv="DomainObject.Predmet.OstaliListFormatedWithAdress_1">
      <item>Paolo Markulin, Ulica Mate Balote 12, 52210 Rovinj punomoćnik sudionika u postupku STAR 2005 d.o.o. ROVINJ</item>
      <item>Vesna Selak, Flanatička 11/3, 52100 Pula punomoćnik sudionika u postupku STAR 2005 d.o.o. ROVINJ</item>
    </derivirana_varijabla>
  </DomainObject.Predmet.OstaliListFormatedWithAdress>
  <DomainObject.Predmet.OstaliListFormatedWithAdressOIB>
    <izvorni_sadrzaj>
      <item>Paolo Markulin, OIB 92215646374, Ulica Mate Balote 12, 52210 Rovinj punomoćnik sudionika u postupku STAR 2005 d.o.o. ROVINJ</item>
      <item>Vesna Selak, Flanatička 11/3, 52100 Pula punomoćnik sudionika u postupku STAR 2005 d.o.o. ROVINJ</item>
    </izvorni_sadrzaj>
    <derivirana_varijabla naziv="DomainObject.Predmet.OstaliListFormatedWithAdressOIB_1">
      <item>Paolo Markulin, OIB 92215646374, Ulica Mate Balote 12, 52210 Rovinj punomoćnik sudionika u postupku STAR 2005 d.o.o. ROVINJ</item>
      <item>Vesna Selak, Flanatička 11/3, 52100 Pula punomoćnik sudionika u postupku STAR 2005 d.o.o. ROVINJ</item>
    </derivirana_varijabla>
  </DomainObject.Predmet.OstaliListFormatedWithAdressOIB>
  <DomainObject.Predmet.OstaliListNazivFormated>
    <izvorni_sadrzaj>
      <item>Paolo Markulin</item>
      <item>Vesna Selak</item>
    </izvorni_sadrzaj>
    <derivirana_varijabla naziv="DomainObject.Predmet.OstaliListNazivFormated_1">
      <item>Paolo Markulin</item>
      <item>Vesna Selak</item>
    </derivirana_varijabla>
  </DomainObject.Predmet.OstaliListNazivFormated>
  <DomainObject.Predmet.OstaliListNazivFormatedOIB>
    <izvorni_sadrzaj>
      <item>Paolo Markulin, OIB 92215646374</item>
      <item>Vesna Selak</item>
    </izvorni_sadrzaj>
    <derivirana_varijabla naziv="DomainObject.Predmet.OstaliListNazivFormatedOIB_1">
      <item>Paolo Markulin, OIB 92215646374</item>
      <item>Vesna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 2005 d.o.o. ROVINJ</izvorni_sadrzaj>
    <derivirana_varijabla naziv="DomainObject.Predmet.ProtustrankaIDrugi_1">STAR 2005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STAR 2005 d.o.o. ROVINJ, OIB 96318567493, Carera 5, 52210 Rovinj</izvorni_sadrzaj>
    <derivirana_varijabla naziv="DomainObject.Predmet.ProtustrankaIDrugiAdressOIB_1">STAR 2005 d.o.o. ROVINJ, OIB 96318567493, Carera 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STAR 2005 d.o.o. ROVINJ</item>
      <item>Paolo Markulin</item>
      <item>Vesna Selak</item>
    </izvorni_sadrzaj>
    <derivirana_varijabla naziv="DomainObject.Predmet.SudioniciListNaziv_1">
      <item>FINANCIJSKA AGENCIJA, RC RIJEKA, PODRUŽNICA PULA, PULA</item>
      <item>STAR 2005 d.o.o. ROVINJ</item>
      <item>Paolo Markulin</item>
      <item>Vesna Selak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STAR 2005 d.o.o. ROVINJ, OIB 96318567493, Carera 5,52210 Rovinj</item>
      <item>Paolo Markulin, OIB 92215646374, Ulica Mate Balote 12,52210 Rovinj</item>
      <item>Vesna Selak, Flanatička 11/3,52100 Pula</item>
    </izvorni_sadrzaj>
    <derivirana_varijabla naziv="DomainObject.Predmet.SudioniciListAdressOIB_1">
      <item>FINANCIJSKA AGENCIJA, RC RIJEKA, PODRUŽNICA PULA, PULA, OIB 85821130368, Ulica grada Vukovara 70,10000 Zagreb</item>
      <item>STAR 2005 d.o.o. ROVINJ, OIB 96318567493, Carera 5,52210 Rovinj</item>
      <item>Paolo Markulin, OIB 92215646374, Ulica Mate Balote 12,52210 Rovinj</item>
      <item>Vesna Selak, Flanatička 11/3,52100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96318567493</item>
      <item>, OIB 92215646374</item>
      <item>, OIB null</item>
    </izvorni_sadrzaj>
    <derivirana_varijabla naziv="DomainObject.Predmet.SudioniciListNazivOIB_1">
      <item>, OIB 85821130368</item>
      <item>, OIB 96318567493</item>
      <item>, OIB 92215646374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2019.</izvorni_sadrzaj>
    <derivirana_varijabla naziv="DomainObject.Predmet.DatumZadnjeOdrzaneSudskeRadnje_1">24.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2009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2019-05-24T07:27:00Z</dcterms:created>
  <dc:creator>Sanja Prodan</dc:creator>
  <cp:lastModifiedBy>Sanja Prodan</cp:lastModifiedBy>
  <cp:lastPrinted>2018-04-18T10:50:00Z</cp:lastPrinted>
  <dcterms:modified xmlns:xsi="http://www.w3.org/2001/XMLSchema-instance" xsi:type="dcterms:W3CDTF">2019-05-24T07:28:00Z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(ST-126-2019-11.docx)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