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425114" w:rsidR="00425114">
        <w:trPr>
          <w:trHeight w:val="2231"/>
        </w:trPr>
        <w:tc>
          <w:tcPr>
            <w:tcW w:type="dxa" w:w="3369"/>
            <w:vAlign w:val="center"/>
            <w:hideMark/>
          </w:tcPr>
          <w:p w:rsidRDefault="00425114" w:rsidR="00425114">
            <w:pPr>
              <w:spacing w:before="100"/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900" cx="542925"/>
                  <wp:effectExtent b="0" r="9525" t="0" l="0"/>
                  <wp:docPr name="Slika 4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25114" w:rsidR="00425114">
            <w:pPr>
              <w:spacing w:before="100"/>
            </w:pPr>
            <w:r>
              <w:t>REPUBLIKA HRVATSKA</w:t>
            </w:r>
          </w:p>
          <w:p w:rsidRDefault="00425114" w:rsidR="00425114">
            <w:r>
              <w:t>TRGOVAČKI SUD U SPLITU</w:t>
            </w:r>
          </w:p>
          <w:p w:rsidRDefault="00425114" w:rsidR="00425114">
            <w:r>
              <w:t>Split, Sukoišanska 6</w:t>
            </w:r>
          </w:p>
        </w:tc>
        <w:tc>
          <w:tcPr>
            <w:tcW w:type="dxa" w:w="5811"/>
          </w:tcPr>
          <w:p w:rsidRDefault="00425114" w:rsidR="00425114">
            <w:pPr>
              <w:jc w:val="both"/>
            </w:pPr>
          </w:p>
          <w:p w:rsidRDefault="00425114" w:rsidR="00425114">
            <w:pPr>
              <w:jc w:val="both"/>
            </w:pPr>
          </w:p>
          <w:p w:rsidRDefault="00425114" w:rsidR="00425114">
            <w:pPr>
              <w:jc w:val="both"/>
            </w:pPr>
          </w:p>
          <w:p w:rsidRDefault="00425114" w:rsidR="00425114">
            <w:pPr>
              <w:jc w:val="right"/>
            </w:pPr>
          </w:p>
          <w:p w:rsidRDefault="00425114" w:rsidR="00425114">
            <w:pPr>
              <w:jc w:val="right"/>
            </w:pPr>
          </w:p>
          <w:p w:rsidRDefault="00425114" w:rsidR="00425114">
            <w:pPr>
              <w:jc w:val="right"/>
              <w:rPr>
                <w:noProof/>
              </w:rPr>
            </w:pPr>
          </w:p>
          <w:p w:rsidRDefault="00425114" w:rsidR="00425114">
            <w:pPr>
              <w:jc w:val="right"/>
              <w:rPr>
                <w:noProof/>
              </w:rPr>
            </w:pPr>
          </w:p>
          <w:p w:rsidRDefault="00743851" w:rsidP="00743851" w:rsidR="00425114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11.St-501/2013-140</w:t>
            </w:r>
          </w:p>
        </w:tc>
      </w:tr>
    </w:tbl>
    <w:p w14:textId="a26c5f2" w14:paraId="a26c5f2" w:rsidRDefault="00425114" w:rsidP="00FC54E3" w:rsidR="00425114">
      <w:pPr>
        <w:pStyle w:val="Bezproreda"/>
        <w:spacing w:after="300" w:before="300"/>
        <w:jc w:val="center"/>
        <w15:collapsed w:val="false"/>
        <w:rPr>
          <w:rFonts w:hAnsi="Times New Roman" w:ascii="Times New Roman"/>
          <w:spacing w:val="60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425114" w:rsidP="00FC54E3" w:rsidR="00425114">
      <w:pPr>
        <w:pStyle w:val="Bezproreda"/>
        <w:spacing w:after="300" w:before="3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425114" w:rsidP="00425114" w:rsidR="00425114">
      <w:pPr>
        <w:pStyle w:val="Tijeloteksta"/>
        <w:tabs>
          <w:tab w:pos="709" w:val="left"/>
        </w:tabs>
        <w:rPr>
          <w:szCs w:val="20"/>
        </w:rPr>
      </w:pPr>
      <w:r>
        <w:tab/>
        <w:t xml:space="preserve">Trgovački sud u Splitu, po stečajnoj sutkinji Ani Golub Gruić, u stečajnom postupku nad </w:t>
      </w:r>
      <w:r w:rsidRPr="00E537BA">
        <w:t xml:space="preserve">stečajnim dužnikom ANTERIOR d.o.o. u stečaju, OIB: 49544085843, Solin, Kralja Zvonimira 75, </w:t>
      </w:r>
      <w:r w:rsidR="00256A42" w:rsidRPr="00E537BA">
        <w:t xml:space="preserve">18. veljače </w:t>
      </w:r>
      <w:r w:rsidRPr="00E537BA">
        <w:t>201</w:t>
      </w:r>
      <w:r w:rsidR="00743851">
        <w:t>9</w:t>
      </w:r>
      <w:r>
        <w:t>.</w:t>
      </w:r>
    </w:p>
    <w:p w:rsidRDefault="00425114" w:rsidP="00FC54E3" w:rsidR="00425114">
      <w:pPr>
        <w:spacing w:after="200" w:before="200"/>
        <w:jc w:val="center"/>
      </w:pPr>
      <w:r>
        <w:t>r i j e š i o    j e</w:t>
      </w:r>
    </w:p>
    <w:p w:rsidRDefault="0012713B" w:rsidP="00FC54E3" w:rsidR="0012713B" w:rsidRPr="00827899">
      <w:pPr>
        <w:ind w:firstLine="720"/>
        <w:jc w:val="both"/>
      </w:pPr>
      <w:r w:rsidRPr="00827899">
        <w:t>I. Oglašava se nevažećom dosuda</w:t>
      </w:r>
      <w:r w:rsidR="00FC54E3">
        <w:t xml:space="preserve"> nekretnina u vlasništvu stečajnog dužnika. označenih kao </w:t>
      </w:r>
      <w:r w:rsidR="00FC54E3" w:rsidRPr="00827899">
        <w:t xml:space="preserve">kat. čest. 1618/12  i kat. čest. 1618/13 Z.U. 382 K.O. Gizdavac, </w:t>
      </w:r>
      <w:r w:rsidR="00FC54E3">
        <w:t xml:space="preserve">ponuditelju </w:t>
      </w:r>
      <w:r w:rsidRPr="00827899">
        <w:t>Zvonku Žaku iz Gornje Bistre, Z</w:t>
      </w:r>
      <w:r w:rsidR="00FC54E3">
        <w:t>agrebačka 28, OIB: 21264464905 (</w:t>
      </w:r>
      <w:r w:rsidR="00FC54E3" w:rsidRPr="00827899">
        <w:t>vrsta predmeta prodaje: skupni predmet prodaje, ident</w:t>
      </w:r>
      <w:r w:rsidR="00FC54E3">
        <w:t>ifikator prodaje: 3678).</w:t>
      </w:r>
    </w:p>
    <w:p w:rsidRDefault="0012713B" w:rsidP="00094013" w:rsidR="0012713B">
      <w:pPr>
        <w:spacing w:before="200"/>
        <w:ind w:firstLine="720"/>
        <w:jc w:val="both"/>
      </w:pPr>
      <w:r w:rsidRPr="00827899">
        <w:t>II. Iz iznosa položene jamčevine u iznosu od 1.000,00 kn ponuditelja Zvonka Žaka iz Gornje Bistre, Zagrebačka 28, OIB: 21264464905, za kupnju nekretnine iz točke I. ove odluke, namirit će se troškovi nove prodaje i naknaditi razlika između kupovnine postignute na prijašnjoj i novoj prodaji.</w:t>
      </w:r>
    </w:p>
    <w:p w:rsidRDefault="0012713B" w:rsidP="00094013" w:rsidR="00425114" w:rsidRPr="005F5387">
      <w:pPr>
        <w:spacing w:before="200"/>
        <w:ind w:firstLine="720"/>
        <w:jc w:val="both"/>
      </w:pPr>
      <w:r w:rsidRPr="0012713B">
        <w:t>II</w:t>
      </w:r>
      <w:r w:rsidR="00425114" w:rsidRPr="0012713B">
        <w:t>I</w:t>
      </w:r>
      <w:r w:rsidR="00425114" w:rsidRPr="005F5387">
        <w:t>. Kupcu</w:t>
      </w:r>
      <w:r w:rsidR="000360F8" w:rsidRPr="005F5387">
        <w:t xml:space="preserve"> Nataliji Čolak, iz Zagreba, Opatička ulica 16, OIB: 61075058419</w:t>
      </w:r>
      <w:r w:rsidR="00425114" w:rsidRPr="005F5387">
        <w:t>, dosuđuju</w:t>
      </w:r>
      <w:r w:rsidR="000360F8" w:rsidRPr="005F5387">
        <w:t xml:space="preserve"> </w:t>
      </w:r>
      <w:r w:rsidR="00425114" w:rsidRPr="005F5387">
        <w:t>se</w:t>
      </w:r>
      <w:r w:rsidR="000360F8" w:rsidRPr="005F5387">
        <w:t xml:space="preserve"> </w:t>
      </w:r>
      <w:r w:rsidR="00425114" w:rsidRPr="005F5387">
        <w:t>nekretnine označene kao</w:t>
      </w:r>
      <w:r w:rsidR="0056407A">
        <w:t xml:space="preserve"> </w:t>
      </w:r>
      <w:r w:rsidR="00425114" w:rsidRPr="005F5387">
        <w:t>kat. čest. 1618/12  i kat. čest. 1618/13 Z.U. 382 K.O. Gizdavac, upisane kao vlasništvo ANTERIOR d.o.o., OIB: 49544085843, Solin, Kralja Zvonimira 75, za cijelo.</w:t>
      </w:r>
    </w:p>
    <w:p w:rsidRDefault="0012713B" w:rsidP="00094013" w:rsidR="00425114" w:rsidRPr="005F5387">
      <w:pPr>
        <w:spacing w:before="200"/>
        <w:ind w:firstLine="720"/>
        <w:jc w:val="both"/>
      </w:pPr>
      <w:r>
        <w:t>IV</w:t>
      </w:r>
      <w:r w:rsidR="00425114" w:rsidRPr="005F5387">
        <w:t>. Dosuđene nekretnine</w:t>
      </w:r>
      <w:r w:rsidR="00632A0F">
        <w:t xml:space="preserve"> </w:t>
      </w:r>
      <w:r w:rsidR="00425114" w:rsidRPr="005F5387">
        <w:t xml:space="preserve">iz točke I. ovog rješenja predat će se kupcu </w:t>
      </w:r>
      <w:r w:rsidR="000360F8" w:rsidRPr="005F5387">
        <w:t xml:space="preserve">Nataliji Čolak, iz Zagreba, Opatička </w:t>
      </w:r>
      <w:r w:rsidR="000360F8" w:rsidRPr="00C45F03">
        <w:t>ulica 16, OIB: 61075058419</w:t>
      </w:r>
      <w:r w:rsidR="00425114" w:rsidRPr="00C45F03">
        <w:t xml:space="preserve"> nakon što u roku od 30 dana od dana pravomoćnosti ovoga rješenja o dosudi položi kupovninu</w:t>
      </w:r>
      <w:r w:rsidR="005F5387" w:rsidRPr="00C45F03">
        <w:t xml:space="preserve"> </w:t>
      </w:r>
      <w:r w:rsidR="00425114" w:rsidRPr="00C45F03">
        <w:t>za</w:t>
      </w:r>
      <w:r w:rsidR="005F5387" w:rsidRPr="00C45F03">
        <w:rPr>
          <w:rFonts w:eastAsia="Calibri"/>
          <w:lang w:eastAsia="en-US"/>
        </w:rPr>
        <w:t xml:space="preserve"> </w:t>
      </w:r>
      <w:r w:rsidR="00425114" w:rsidRPr="00C45F03">
        <w:rPr>
          <w:rFonts w:eastAsia="Calibri"/>
          <w:lang w:eastAsia="en-US"/>
        </w:rPr>
        <w:t>nekretnine iz točke I. izreke ovog rješenja u iznosu od</w:t>
      </w:r>
      <w:r w:rsidR="00425114" w:rsidRPr="00C45F03">
        <w:t xml:space="preserve"> </w:t>
      </w:r>
      <w:r w:rsidR="00E2355D" w:rsidRPr="00C45F03">
        <w:t xml:space="preserve">610.001,00 kn </w:t>
      </w:r>
      <w:r w:rsidR="00425114" w:rsidRPr="00C45F03">
        <w:t>(šeststotinad</w:t>
      </w:r>
      <w:r w:rsidR="00E2355D" w:rsidRPr="00C45F03">
        <w:t>eset</w:t>
      </w:r>
      <w:r w:rsidR="00425114" w:rsidRPr="00C45F03">
        <w:t xml:space="preserve"> tisuća i jedna</w:t>
      </w:r>
      <w:r w:rsidR="005F5387" w:rsidRPr="00C45F03">
        <w:t xml:space="preserve"> </w:t>
      </w:r>
      <w:r w:rsidR="00425114" w:rsidRPr="00C45F03">
        <w:t>kuna), umanjenu za iznos uplaćene jamčevine u iznosu od 1.000,00 kn (tisuću</w:t>
      </w:r>
      <w:r w:rsidR="00094013">
        <w:t xml:space="preserve"> </w:t>
      </w:r>
      <w:r w:rsidR="00425114" w:rsidRPr="00C45F03">
        <w:t>kuna), dakle</w:t>
      </w:r>
      <w:r w:rsidR="005F5387" w:rsidRPr="00C45F03">
        <w:t xml:space="preserve"> u</w:t>
      </w:r>
      <w:r w:rsidR="00425114" w:rsidRPr="00C45F03">
        <w:t xml:space="preserve"> iznos</w:t>
      </w:r>
      <w:r w:rsidR="005F5387" w:rsidRPr="00C45F03">
        <w:t>u</w:t>
      </w:r>
      <w:r w:rsidR="00425114" w:rsidRPr="00C45F03">
        <w:t xml:space="preserve"> od 6</w:t>
      </w:r>
      <w:r w:rsidR="005F5387" w:rsidRPr="00C45F03">
        <w:t>09</w:t>
      </w:r>
      <w:r w:rsidR="00425114" w:rsidRPr="00C45F03">
        <w:t>.001,00 kn (</w:t>
      </w:r>
      <w:r w:rsidR="005F5387" w:rsidRPr="00C45F03">
        <w:t xml:space="preserve">šeststotinadevet tisuća i jedna </w:t>
      </w:r>
      <w:r w:rsidR="00F106EF" w:rsidRPr="00C45F03">
        <w:t>kuna</w:t>
      </w:r>
      <w:r w:rsidR="00425114" w:rsidRPr="00C45F03">
        <w:t xml:space="preserve">) u korist računa Financijske agencije IBAN: HR1123900011300028787, model HR11, poziv na broj (P1) 92770, a kao podatak drugi broj (P2) odvojen crticom (-) 49875, opis plaćanja ˝uplata kupovnine u predmetu </w:t>
      </w:r>
      <w:r w:rsidR="00425114" w:rsidRPr="005F5387">
        <w:t>St-501/2013˝.</w:t>
      </w:r>
    </w:p>
    <w:p w:rsidRDefault="00425114" w:rsidP="00094013" w:rsidR="00425114">
      <w:pPr>
        <w:tabs>
          <w:tab w:pos="709" w:val="num"/>
        </w:tabs>
        <w:spacing w:before="60"/>
        <w:jc w:val="both"/>
      </w:pPr>
      <w:r w:rsidRPr="005F5387">
        <w:tab/>
        <w:t>Prilikom uplate kupovnine na račun Financijske agencije potrebno je da uplatitelj u polje 71A na SWIFT-u ili na obrascu naloga za plaćanje u polje ˝Opcija troška˝ naznači opciju ˝OUR˝.</w:t>
      </w:r>
    </w:p>
    <w:p w:rsidRDefault="00425114" w:rsidP="005F5387" w:rsidR="00425114" w:rsidRPr="005F5387">
      <w:pPr>
        <w:tabs>
          <w:tab w:pos="709" w:val="num"/>
        </w:tabs>
        <w:spacing w:before="200"/>
        <w:jc w:val="both"/>
        <w:rPr>
          <w:bCs/>
        </w:rPr>
      </w:pPr>
      <w:r>
        <w:tab/>
        <w:t xml:space="preserve"> </w:t>
      </w:r>
      <w:r w:rsidR="0012713B">
        <w:t>V</w:t>
      </w:r>
      <w:r w:rsidR="000F434B" w:rsidRPr="005F5387">
        <w:t xml:space="preserve">. </w:t>
      </w:r>
      <w:r w:rsidRPr="005F5387">
        <w:rPr>
          <w:bCs/>
        </w:rPr>
        <w:t xml:space="preserve">Nakon pravomoćnosti ovog rješenja i nakon što </w:t>
      </w:r>
      <w:r w:rsidR="00632A0F">
        <w:t>kupac Natalija</w:t>
      </w:r>
      <w:r w:rsidR="00DF251F" w:rsidRPr="005F5387">
        <w:t xml:space="preserve"> Čolak, iz Zagreba, Opatička ulica 16, OIB: 61075058419</w:t>
      </w:r>
      <w:r w:rsidRPr="005F5387">
        <w:t>,</w:t>
      </w:r>
      <w:r w:rsidR="00130C65">
        <w:rPr>
          <w:bCs/>
        </w:rPr>
        <w:t xml:space="preserve"> </w:t>
      </w:r>
      <w:r w:rsidRPr="005F5387">
        <w:rPr>
          <w:bCs/>
        </w:rPr>
        <w:t>u cijelosti položi kupovninu</w:t>
      </w:r>
      <w:r w:rsidR="00E537BA">
        <w:rPr>
          <w:bCs/>
        </w:rPr>
        <w:t xml:space="preserve"> </w:t>
      </w:r>
      <w:r w:rsidRPr="005F5387">
        <w:rPr>
          <w:bCs/>
        </w:rPr>
        <w:t>Općinski sud u Splitu – Zemljišnoknjižni odjel u Solinu izvršit će uknjižbu prava vlasništva predmetnih</w:t>
      </w:r>
      <w:r w:rsidR="00095BB0">
        <w:rPr>
          <w:bCs/>
        </w:rPr>
        <w:t xml:space="preserve"> </w:t>
      </w:r>
      <w:r w:rsidRPr="005F5387">
        <w:rPr>
          <w:bCs/>
        </w:rPr>
        <w:t>nekretnina, pobliže opisanih</w:t>
      </w:r>
      <w:r w:rsidR="00E537BA">
        <w:rPr>
          <w:bCs/>
        </w:rPr>
        <w:t xml:space="preserve"> </w:t>
      </w:r>
      <w:r w:rsidRPr="005F5387">
        <w:rPr>
          <w:bCs/>
        </w:rPr>
        <w:t>u točki I. izreke ovog rješenja,u korist kupca te brisanje svih prava i tereta koji prestaju prodajom nekretnina po pravilima Ovršnog zakona i to:</w:t>
      </w:r>
    </w:p>
    <w:p w:rsidRDefault="00425114" w:rsidP="00425114" w:rsidR="00425114" w:rsidRPr="005F5387">
      <w:pPr>
        <w:spacing w:before="80"/>
        <w:ind w:firstLine="708"/>
        <w:jc w:val="both"/>
        <w:rPr>
          <w:bCs/>
        </w:rPr>
      </w:pPr>
      <w:r w:rsidRPr="005F5387">
        <w:rPr>
          <w:bCs/>
        </w:rPr>
        <w:lastRenderedPageBreak/>
        <w:t>- zabilježbe pokretanja postupka ovrhe upisanog na temelju prijedloga Općinskog suda u Splitu poslovni broj Ovr-853/2011 i rješenja o ovrsi javnog bilježnika Nikole Tadića iz Zagreba od 7. siječnja 2011. poslovni broj Ovrv-7770/2010 (upis pod Z-490/11)</w:t>
      </w:r>
    </w:p>
    <w:p w:rsidRDefault="00425114" w:rsidP="00425114" w:rsidR="00425114" w:rsidRPr="005F5387">
      <w:pPr>
        <w:spacing w:before="80"/>
        <w:ind w:firstLine="708"/>
        <w:jc w:val="both"/>
        <w:rPr>
          <w:bCs/>
        </w:rPr>
      </w:pPr>
      <w:r w:rsidRPr="005F5387">
        <w:rPr>
          <w:bCs/>
        </w:rPr>
        <w:t>- zabilježbe ovrhe upisane na temelju prijedloga i rješenja o ovrsi Općinskog suda u Splitu poslovni broj Ovr-6049/2011 (upis pod Z-210/12)</w:t>
      </w:r>
    </w:p>
    <w:p w:rsidRDefault="00425114" w:rsidP="00425114" w:rsidR="00425114" w:rsidRPr="005F5387">
      <w:pPr>
        <w:spacing w:before="80"/>
        <w:ind w:firstLine="708"/>
        <w:jc w:val="both"/>
        <w:rPr>
          <w:bCs/>
        </w:rPr>
      </w:pPr>
      <w:r w:rsidRPr="005F5387">
        <w:rPr>
          <w:bCs/>
        </w:rPr>
        <w:t>- zabilježbe otvaranja stečajnog postupka (upis pod Z-1095/15)</w:t>
      </w:r>
    </w:p>
    <w:p w:rsidRDefault="00425114" w:rsidP="00425114" w:rsidR="00425114" w:rsidRPr="005F5387">
      <w:pPr>
        <w:spacing w:before="80"/>
        <w:ind w:firstLine="708"/>
        <w:jc w:val="both"/>
        <w:rPr>
          <w:bCs/>
        </w:rPr>
      </w:pPr>
      <w:r w:rsidRPr="005F5387">
        <w:rPr>
          <w:bCs/>
        </w:rPr>
        <w:t>- zabilježbe rješenja o prodaji nekretnine na kojoj postoji razlučno pravo u stečajnom postupku (upis pod Z-26076/17)</w:t>
      </w:r>
    </w:p>
    <w:p w:rsidRDefault="00425114" w:rsidP="00425114" w:rsidR="00425114" w:rsidRPr="005F5387">
      <w:pPr>
        <w:spacing w:before="80"/>
        <w:ind w:firstLine="709"/>
        <w:jc w:val="both"/>
        <w:rPr>
          <w:bCs/>
        </w:rPr>
      </w:pPr>
      <w:r w:rsidRPr="005F5387">
        <w:rPr>
          <w:bCs/>
        </w:rPr>
        <w:t>- uknjižbe prava zaloga radi osiguranja vrijednosti tražbine u iznosu od 1.500.000,00 kuna i nuzgredica u korist Hypo Alpe-Adria-bank d.d. Zagreb (upis pod Z-3307/08)</w:t>
      </w:r>
    </w:p>
    <w:p w:rsidRDefault="00425114" w:rsidP="00425114" w:rsidR="00425114" w:rsidRPr="005F5387">
      <w:pPr>
        <w:spacing w:before="80"/>
        <w:ind w:firstLine="709"/>
        <w:jc w:val="both"/>
        <w:rPr>
          <w:bCs/>
        </w:rPr>
      </w:pPr>
      <w:r w:rsidRPr="005F5387">
        <w:rPr>
          <w:bCs/>
        </w:rPr>
        <w:t>- zabilježbe odbačenog prijedloga predlagatelja H-Abduco d.o.o. radi uknjižbe založnog prava prijenosom hipotekarne tražbine (upis pod Z-15337/16)</w:t>
      </w:r>
    </w:p>
    <w:p w:rsidRDefault="00425114" w:rsidP="00425114" w:rsidR="00425114" w:rsidRPr="005F5387">
      <w:pPr>
        <w:spacing w:before="80"/>
        <w:ind w:firstLine="709"/>
        <w:jc w:val="both"/>
        <w:rPr>
          <w:bCs/>
        </w:rPr>
      </w:pPr>
      <w:r w:rsidRPr="005F5387">
        <w:rPr>
          <w:bCs/>
        </w:rPr>
        <w:t>- zabilježbe odbijenog prijedloga predlagatelja H-Abduco d.o.o. kojim traži uknjižbu prijenosa hipoteke uknjižene pod poslovnim brojem Z-3307/08 (upis pod Z-34142/16)</w:t>
      </w:r>
    </w:p>
    <w:p w:rsidRDefault="00425114" w:rsidP="00425114" w:rsidR="00425114" w:rsidRPr="005F5387">
      <w:pPr>
        <w:spacing w:before="80"/>
        <w:ind w:firstLine="709"/>
        <w:jc w:val="both"/>
        <w:rPr>
          <w:bCs/>
        </w:rPr>
      </w:pPr>
      <w:r w:rsidRPr="005F5387">
        <w:rPr>
          <w:bCs/>
        </w:rPr>
        <w:t>- zabilježbe odbijanja prijedloga Niva trgovina d.o.o. Zagreb kojim traži uknjižbu prava hipoteke drugog reda u iznosu od 1.867.621,09 kn sa pripadajućim kamatama (upis pod Z-2140/11)</w:t>
      </w:r>
    </w:p>
    <w:p w:rsidRDefault="00425114" w:rsidP="00425114" w:rsidR="00425114" w:rsidRPr="005F5387">
      <w:pPr>
        <w:spacing w:before="80"/>
        <w:ind w:firstLine="709"/>
        <w:jc w:val="both"/>
        <w:rPr>
          <w:bCs/>
        </w:rPr>
      </w:pPr>
      <w:r w:rsidRPr="005F5387">
        <w:rPr>
          <w:bCs/>
        </w:rPr>
        <w:t>- uknjižbe prisilnog založnog prava upisanog u korist Republike Hrvatske – Ministarstva financija, Porezne uprave, Područnog ureda Split u iznosu od 123.062,06 kn (upis pod Z-2731/14)</w:t>
      </w:r>
    </w:p>
    <w:p w:rsidRDefault="00425114" w:rsidP="00425114" w:rsidR="00425114" w:rsidRPr="005F5387">
      <w:pPr>
        <w:spacing w:before="80"/>
        <w:ind w:firstLine="709"/>
        <w:jc w:val="both"/>
        <w:rPr>
          <w:bCs/>
        </w:rPr>
      </w:pPr>
      <w:r w:rsidRPr="005F5387">
        <w:rPr>
          <w:bCs/>
        </w:rPr>
        <w:t>- zabilježbe odbijanja prijedloga predlagatelja H-Abduco d.o.o. Zagreb glede upisa prijenosa založnog prava upisanog pod poslovnim brojem Z-3307/08 (upis pod Z-2394/15)</w:t>
      </w:r>
    </w:p>
    <w:p w:rsidRDefault="00425114" w:rsidP="00425114" w:rsidR="00425114" w:rsidRPr="005F5387">
      <w:pPr>
        <w:spacing w:before="80"/>
        <w:ind w:firstLine="709"/>
        <w:jc w:val="both"/>
        <w:rPr>
          <w:bCs/>
          <w:highlight w:val="green"/>
        </w:rPr>
      </w:pPr>
      <w:r w:rsidRPr="005F5387">
        <w:rPr>
          <w:bCs/>
        </w:rPr>
        <w:t>- zabilježbe odbijanja prijedloga predlagatelja H-Abduco d.o.o. glede upisa prijenosa založnog prava upisanog pod poslovnim brojem Z-3307/08 (upis pod Z-2033/14).</w:t>
      </w:r>
    </w:p>
    <w:p w:rsidRDefault="00406F45" w:rsidP="00094013" w:rsidR="00425114" w:rsidRPr="00810166">
      <w:pPr>
        <w:spacing w:before="200"/>
        <w:ind w:firstLine="703"/>
        <w:jc w:val="both"/>
        <w:rPr>
          <w:highlight w:val="lightGray"/>
        </w:rPr>
      </w:pPr>
      <w:r>
        <w:t xml:space="preserve"> </w:t>
      </w:r>
      <w:r w:rsidR="000F434B" w:rsidRPr="00F106EF">
        <w:t>V</w:t>
      </w:r>
      <w:r w:rsidR="0012713B">
        <w:t>I</w:t>
      </w:r>
      <w:r w:rsidR="00632A0F" w:rsidRPr="00F106EF">
        <w:t>.</w:t>
      </w:r>
      <w:r w:rsidR="000F434B" w:rsidRPr="005F5387">
        <w:rPr>
          <w:color w:val="C00000"/>
        </w:rPr>
        <w:t xml:space="preserve"> </w:t>
      </w:r>
      <w:r w:rsidR="00425114" w:rsidRPr="005F5387">
        <w:t xml:space="preserve"> Sve poreze, pristojbe i druge troškove u svezi s prodajom i prijenosom vlasništva snosi kupac po dospijeću.</w:t>
      </w:r>
    </w:p>
    <w:p w:rsidRDefault="005F5387" w:rsidP="00094013" w:rsidR="00E537BA">
      <w:pPr>
        <w:spacing w:before="200"/>
        <w:ind w:firstLine="703"/>
        <w:jc w:val="both"/>
      </w:pPr>
      <w:r w:rsidRPr="00FC54E3">
        <w:t>V</w:t>
      </w:r>
      <w:r w:rsidR="0012713B" w:rsidRPr="00FC54E3">
        <w:t>II</w:t>
      </w:r>
      <w:r w:rsidR="00425114" w:rsidRPr="00FC54E3">
        <w:t>. Ako</w:t>
      </w:r>
      <w:r w:rsidR="00425114" w:rsidRPr="00F106EF">
        <w:t xml:space="preserve"> kupac ne položi kupovninu u cijelosti u određenom roku, smatra se da je odustao od kupnje i sud će </w:t>
      </w:r>
      <w:r w:rsidR="00F106EF" w:rsidRPr="00F106EF">
        <w:t>rješenje</w:t>
      </w:r>
      <w:r w:rsidR="00433AC5" w:rsidRPr="00F106EF">
        <w:t xml:space="preserve"> </w:t>
      </w:r>
      <w:r w:rsidR="00F106EF" w:rsidRPr="00F106EF">
        <w:t>o dosudi</w:t>
      </w:r>
      <w:r w:rsidR="006E2A6B" w:rsidRPr="00F106EF">
        <w:t xml:space="preserve"> </w:t>
      </w:r>
      <w:r w:rsidR="00F106EF" w:rsidRPr="00F106EF">
        <w:t>oglasiti nevažeći</w:t>
      </w:r>
      <w:r w:rsidR="00433AC5" w:rsidRPr="00F106EF">
        <w:t>m</w:t>
      </w:r>
      <w:r w:rsidR="00433AC5" w:rsidRPr="00130C65">
        <w:t xml:space="preserve"> i </w:t>
      </w:r>
      <w:r w:rsidR="00F106EF" w:rsidRPr="00130C65">
        <w:t>naložiti</w:t>
      </w:r>
      <w:r w:rsidR="00433AC5" w:rsidRPr="00130C65">
        <w:t xml:space="preserve"> </w:t>
      </w:r>
      <w:r w:rsidR="00F106EF" w:rsidRPr="00130C65">
        <w:t>FINA-i</w:t>
      </w:r>
      <w:r w:rsidR="00433AC5" w:rsidRPr="00130C65">
        <w:t xml:space="preserve"> </w:t>
      </w:r>
      <w:r w:rsidR="00F106EF" w:rsidRPr="00130C65">
        <w:t>provedbu nove, č</w:t>
      </w:r>
      <w:r w:rsidR="00433AC5" w:rsidRPr="00130C65">
        <w:t>etvrt</w:t>
      </w:r>
      <w:r w:rsidR="00F106EF" w:rsidRPr="00130C65">
        <w:t>e</w:t>
      </w:r>
      <w:r w:rsidR="00433AC5" w:rsidRPr="00130C65">
        <w:t xml:space="preserve"> </w:t>
      </w:r>
      <w:r w:rsidR="00F106EF" w:rsidRPr="00130C65">
        <w:t>dražbe</w:t>
      </w:r>
      <w:r w:rsidR="00E537BA">
        <w:t>.</w:t>
      </w:r>
    </w:p>
    <w:p w:rsidRDefault="000F434B" w:rsidP="00094013" w:rsidR="00425114" w:rsidRPr="00810166">
      <w:pPr>
        <w:spacing w:before="200"/>
        <w:ind w:firstLine="703"/>
        <w:jc w:val="both"/>
        <w:rPr>
          <w:bCs/>
        </w:rPr>
      </w:pPr>
      <w:r w:rsidRPr="00130C65">
        <w:t>VI</w:t>
      </w:r>
      <w:r w:rsidR="0012713B">
        <w:t>II</w:t>
      </w:r>
      <w:r w:rsidRPr="00130C65">
        <w:t>.</w:t>
      </w:r>
      <w:r w:rsidRPr="00662A46">
        <w:t xml:space="preserve"> U </w:t>
      </w:r>
      <w:r w:rsidR="00425114" w:rsidRPr="00662A46">
        <w:t xml:space="preserve">slučaju </w:t>
      </w:r>
      <w:r w:rsidR="00632A0F">
        <w:t>iz točke V. izreke ovog rješenja</w:t>
      </w:r>
      <w:r w:rsidR="00425114" w:rsidRPr="00662A46">
        <w:t xml:space="preserve"> kupa</w:t>
      </w:r>
      <w:r w:rsidR="009F5BF4">
        <w:t>c</w:t>
      </w:r>
      <w:r w:rsidR="00425114" w:rsidRPr="00662A46">
        <w:t xml:space="preserve"> gubi pravo na povrat uplaćene jamčevine te će se iz nje namiriti nastali troškovi prodaje, kao i troškovi nove prodaje i naknaditi razlika između kupovnine na provedenoj dražbi i novoj dražbi, a uplaćene jamčevine o</w:t>
      </w:r>
      <w:r w:rsidR="00E537BA">
        <w:t>stalih ponuditelj</w:t>
      </w:r>
      <w:r w:rsidR="00632A0F">
        <w:t>a s nižim ponudama vratit</w:t>
      </w:r>
      <w:r w:rsidR="00425114" w:rsidRPr="00662A46">
        <w:t xml:space="preserve"> će im se zaključkom suda</w:t>
      </w:r>
      <w:r w:rsidR="00632A0F">
        <w:t xml:space="preserve"> </w:t>
      </w:r>
      <w:r w:rsidR="00425114" w:rsidRPr="00662A46">
        <w:t>po pravomoćnosti ovoga rješenja</w:t>
      </w:r>
      <w:r w:rsidR="00425114">
        <w:t>.</w:t>
      </w:r>
    </w:p>
    <w:p w:rsidRDefault="0012713B" w:rsidP="00425114" w:rsidR="00425114" w:rsidRPr="00662A46">
      <w:pPr>
        <w:spacing w:before="200"/>
        <w:ind w:firstLine="709"/>
        <w:jc w:val="both"/>
      </w:pPr>
      <w:r>
        <w:rPr>
          <w:bCs/>
        </w:rPr>
        <w:t>IX</w:t>
      </w:r>
      <w:r w:rsidR="00425114" w:rsidRPr="00662A46">
        <w:rPr>
          <w:bCs/>
        </w:rPr>
        <w:t>. Primjer</w:t>
      </w:r>
      <w:r w:rsidR="00425114" w:rsidRPr="00662A46">
        <w:t>ak ovog rješenja dostavit će se</w:t>
      </w:r>
      <w:r w:rsidR="00632A0F">
        <w:rPr>
          <w:bCs/>
        </w:rPr>
        <w:t xml:space="preserve"> </w:t>
      </w:r>
      <w:r w:rsidR="00425114" w:rsidRPr="00662A46">
        <w:rPr>
          <w:bCs/>
        </w:rPr>
        <w:t>Općinskom sudu u Splitu – Zemljišnoknjižnom odjelu u Solinu, k</w:t>
      </w:r>
      <w:r w:rsidR="00425114" w:rsidRPr="00662A46">
        <w:t>ojem se nalaže  zabilježba ovoga</w:t>
      </w:r>
      <w:r w:rsidR="00E537BA">
        <w:t xml:space="preserve"> </w:t>
      </w:r>
      <w:r w:rsidR="00425114" w:rsidRPr="00662A46">
        <w:t xml:space="preserve">rješenja u zemljišnoj knjizi na nekretninama pobliže opisanim pod točkom I. izreke ovog rješenja. </w:t>
      </w:r>
    </w:p>
    <w:p w:rsidRDefault="0012713B" w:rsidP="00130C65" w:rsidR="00F25E2C" w:rsidRPr="00130C65">
      <w:pPr>
        <w:spacing w:before="200"/>
        <w:ind w:firstLine="708"/>
        <w:jc w:val="both"/>
      </w:pPr>
      <w:r>
        <w:t>X</w:t>
      </w:r>
      <w:r w:rsidR="00425114" w:rsidRPr="00662A46">
        <w:t xml:space="preserve">. Primitak ovog rješenja računa se istekom trećeg dana od dana objave na mrežnoj stranici e-Oglasna ploča </w:t>
      </w:r>
      <w:r w:rsidR="00425114" w:rsidRPr="00130C65">
        <w:t>sudova.</w:t>
      </w:r>
    </w:p>
    <w:p w:rsidRDefault="00425114" w:rsidP="00425114" w:rsidR="00425114">
      <w:pPr>
        <w:pStyle w:val="Tijeloteksta"/>
        <w:spacing w:after="120" w:before="200"/>
        <w:jc w:val="center"/>
      </w:pPr>
      <w:r>
        <w:t>Obrazloženje</w:t>
      </w:r>
    </w:p>
    <w:p w:rsidRDefault="00425114" w:rsidP="00425114" w:rsidR="00425114">
      <w:pPr>
        <w:spacing w:before="160"/>
        <w:ind w:firstLine="708"/>
        <w:jc w:val="both"/>
      </w:pPr>
      <w:r>
        <w:t xml:space="preserve">Rješenjem ovog poslovni broj 11. St-501/2013 od 12. svibnja 2015. otvoren je stečajni postupak nad stečajnim dužnikom, a rješenjem poslovni broj 11. St-501/2013 od 18. srpnja 2017. određena je prodaja nekretnina navedenih u točki I. ovog </w:t>
      </w:r>
      <w:r w:rsidR="008B39FD">
        <w:t>rješenja</w:t>
      </w:r>
      <w:r w:rsidR="0059110E">
        <w:t xml:space="preserve"> </w:t>
      </w:r>
      <w:r>
        <w:t>u stečajnom postupku, a temeljem odredbe čl. 247. Stečajnog zakona („Narodne novine“ 71/15 i 104/17; dalje SZ).</w:t>
      </w:r>
    </w:p>
    <w:p w:rsidRDefault="00425114" w:rsidP="00094013" w:rsidR="00811674" w:rsidRPr="0059110E">
      <w:pPr>
        <w:spacing w:before="200"/>
        <w:ind w:firstLine="709"/>
        <w:jc w:val="both"/>
        <w:rPr>
          <w:bCs/>
        </w:rPr>
      </w:pPr>
      <w:r>
        <w:t xml:space="preserve">Zaključkom o prodaji poslovni broj </w:t>
      </w:r>
      <w:r w:rsidRPr="0059110E">
        <w:t>11.St-501/2013 od</w:t>
      </w:r>
      <w:r w:rsidR="0059110E" w:rsidRPr="0059110E">
        <w:t xml:space="preserve"> 22. rujna 2017.</w:t>
      </w:r>
      <w:r w:rsidR="000305D7" w:rsidRPr="0059110E">
        <w:t xml:space="preserve"> </w:t>
      </w:r>
      <w:r w:rsidR="00632A0F" w:rsidRPr="0059110E">
        <w:t xml:space="preserve">u točki III. </w:t>
      </w:r>
      <w:r w:rsidR="000305D7" w:rsidRPr="0059110E">
        <w:t xml:space="preserve">izreke </w:t>
      </w:r>
      <w:r w:rsidRPr="0059110E">
        <w:t>utvrđena je vrijednost</w:t>
      </w:r>
      <w:r w:rsidR="000305D7" w:rsidRPr="0059110E">
        <w:t xml:space="preserve"> </w:t>
      </w:r>
      <w:r w:rsidR="0059110E" w:rsidRPr="0059110E">
        <w:t>nekretnina</w:t>
      </w:r>
      <w:r w:rsidRPr="0059110E">
        <w:t xml:space="preserve"> </w:t>
      </w:r>
      <w:r w:rsidR="004560D7" w:rsidRPr="0059110E">
        <w:t>u iznosu</w:t>
      </w:r>
      <w:r w:rsidR="00E537BA">
        <w:t xml:space="preserve"> </w:t>
      </w:r>
      <w:r w:rsidR="0059110E" w:rsidRPr="0059110E">
        <w:t>u</w:t>
      </w:r>
      <w:r w:rsidR="004560D7" w:rsidRPr="0059110E">
        <w:t xml:space="preserve"> od 1.563.345,00 kn (bez PDV-a), a točkom V. izreke utvrđeni su iznosi jamčevina prema redoslijedu dražbovanja</w:t>
      </w:r>
      <w:r w:rsidR="00632A0F" w:rsidRPr="0059110E">
        <w:rPr>
          <w:bCs/>
        </w:rPr>
        <w:t>, sukladn</w:t>
      </w:r>
      <w:r w:rsidR="00E537BA">
        <w:rPr>
          <w:bCs/>
        </w:rPr>
        <w:t>o čemu je odre</w:t>
      </w:r>
      <w:r w:rsidR="00811674" w:rsidRPr="0059110E">
        <w:rPr>
          <w:bCs/>
        </w:rPr>
        <w:t>đeno da se ona ne može prodati:</w:t>
      </w:r>
    </w:p>
    <w:p w:rsidRDefault="00811674" w:rsidP="00094013" w:rsidR="00811674" w:rsidRPr="0059110E">
      <w:pPr>
        <w:pStyle w:val="StandardWeb"/>
        <w:spacing w:afterAutospacing="false" w:after="0" w:beforeAutospacing="false" w:before="0"/>
        <w:ind w:firstLine="567"/>
        <w:jc w:val="both"/>
      </w:pPr>
      <w:r w:rsidRPr="0059110E">
        <w:rPr>
          <w:bCs/>
        </w:rPr>
        <w:t>-</w:t>
      </w:r>
      <w:r w:rsidRPr="0059110E">
        <w:t xml:space="preserve"> na prvoj dražbi ispod tri četvrtine utvrđene vrijednosti nekretnine (1.172.508,75 kn)</w:t>
      </w:r>
    </w:p>
    <w:p w:rsidRDefault="00811674" w:rsidP="00094013" w:rsidR="00811674" w:rsidRPr="0059110E">
      <w:pPr>
        <w:pStyle w:val="StandardWeb"/>
        <w:spacing w:afterAutospacing="false" w:after="0" w:beforeAutospacing="false" w:before="0"/>
        <w:ind w:firstLine="567"/>
        <w:jc w:val="both"/>
      </w:pPr>
      <w:r w:rsidRPr="0059110E">
        <w:t>- na drugoj dražbi ispod jedne polovine utvrđene vrijednosti nekretnine (781.672,50 kn)</w:t>
      </w:r>
    </w:p>
    <w:p w:rsidRDefault="00811674" w:rsidP="00094013" w:rsidR="00811674" w:rsidRPr="0059110E">
      <w:pPr>
        <w:pStyle w:val="StandardWeb"/>
        <w:spacing w:afterAutospacing="false" w:after="0" w:beforeAutospacing="false" w:before="0"/>
        <w:ind w:firstLine="567"/>
        <w:jc w:val="both"/>
      </w:pPr>
      <w:r w:rsidRPr="0059110E">
        <w:t>- na trećoj dražbi ispod jedne četvrtine utvrđene vrijednosti nekretnine (390.836,25 kn)</w:t>
      </w:r>
    </w:p>
    <w:p w:rsidRDefault="00811674" w:rsidP="00094013" w:rsidR="00811674">
      <w:pPr>
        <w:pStyle w:val="StandardWeb"/>
        <w:spacing w:afterAutospacing="false" w:after="0" w:beforeAutospacing="false" w:before="0"/>
        <w:ind w:firstLine="567"/>
        <w:jc w:val="both"/>
      </w:pPr>
      <w:r w:rsidRPr="0059110E">
        <w:t>- da se na četvrtoj dražbi nekretnina prodaje po početnoj cijeni</w:t>
      </w:r>
      <w:r w:rsidR="00FC54E3">
        <w:t xml:space="preserve"> od 1,00 kn</w:t>
      </w:r>
      <w:r>
        <w:t>,</w:t>
      </w:r>
    </w:p>
    <w:p w:rsidRDefault="00811674" w:rsidP="00094013" w:rsidR="00811674">
      <w:pPr>
        <w:pStyle w:val="StandardWeb"/>
        <w:spacing w:afterAutospacing="false" w:after="0" w:beforeAutospacing="false" w:before="0"/>
        <w:jc w:val="both"/>
      </w:pPr>
      <w:r>
        <w:t>a sukladno kojim utvrđenim vrijednostima su u</w:t>
      </w:r>
      <w:r w:rsidR="00E537BA">
        <w:t>tvrđen</w:t>
      </w:r>
      <w:r w:rsidR="00094013">
        <w:t>i</w:t>
      </w:r>
      <w:r w:rsidR="00E537BA">
        <w:t xml:space="preserve"> pripadni iznosi jamčev</w:t>
      </w:r>
      <w:r>
        <w:t>ina</w:t>
      </w:r>
      <w:r w:rsidR="00E537BA">
        <w:t>.</w:t>
      </w:r>
    </w:p>
    <w:p w:rsidRDefault="00811674" w:rsidP="00094013" w:rsidR="00811674">
      <w:pPr>
        <w:spacing w:before="200"/>
        <w:ind w:firstLine="708"/>
        <w:jc w:val="both"/>
      </w:pPr>
      <w:r>
        <w:t>Predmetni zaključak dostavljen je Financijskoj agenciji (dalje FINA) na nadležno postupanje uz Zahtjev za prodaju nekretnina u stečajnom postupku.</w:t>
      </w:r>
    </w:p>
    <w:p w:rsidRDefault="00425114" w:rsidP="00094013" w:rsidR="00425114">
      <w:pPr>
        <w:spacing w:before="200"/>
        <w:ind w:firstLine="709"/>
        <w:jc w:val="both"/>
      </w:pPr>
      <w:r>
        <w:t>Prema Izvještaju FINA-e o provedenoj elektroničkoj javnoj dražbi (identifikator nadmetanja: 9277 od 11. listopada 2018. - list spisa 318-368</w:t>
      </w:r>
      <w:r w:rsidR="00F753AD">
        <w:t xml:space="preserve">) </w:t>
      </w:r>
      <w:r>
        <w:t xml:space="preserve">zadnja važeća i najviša ponuda je </w:t>
      </w:r>
      <w:r w:rsidR="00413F3B">
        <w:t>ponuda</w:t>
      </w:r>
      <w:r>
        <w:t xml:space="preserve"> Zvonka Žaka iz Gornje Bistre, Zagrebačka 28, OIB: 21264464905, u iznosu od 625.001,00 kn, stavljena 27. rujna 2018</w:t>
      </w:r>
      <w:r w:rsidRPr="00186C2A">
        <w:rPr>
          <w:color w:val="FF0000"/>
        </w:rPr>
        <w:t>.</w:t>
      </w:r>
      <w:r w:rsidR="00C82085">
        <w:rPr>
          <w:color w:val="FF0000"/>
        </w:rPr>
        <w:t xml:space="preserve"> </w:t>
      </w:r>
      <w:r w:rsidR="00632A0F" w:rsidRPr="0059110E">
        <w:t>(drugog dana četvrte</w:t>
      </w:r>
      <w:r w:rsidR="00186C2A" w:rsidRPr="0059110E">
        <w:t xml:space="preserve"> dražbe)</w:t>
      </w:r>
      <w:r w:rsidRPr="00186C2A">
        <w:rPr>
          <w:color w:val="FF0000"/>
        </w:rPr>
        <w:t xml:space="preserve"> </w:t>
      </w:r>
      <w:r>
        <w:t>u 01:13:52 sati.</w:t>
      </w:r>
    </w:p>
    <w:p w:rsidRDefault="003A44E1" w:rsidP="00094013" w:rsidR="008A6E5B" w:rsidRPr="00AD384E">
      <w:pPr>
        <w:spacing w:before="200"/>
        <w:ind w:firstLine="709"/>
        <w:jc w:val="both"/>
      </w:pPr>
      <w:r w:rsidRPr="00AD384E">
        <w:t xml:space="preserve">Člankom </w:t>
      </w:r>
      <w:r w:rsidR="00094013">
        <w:t>103. stavkom</w:t>
      </w:r>
      <w:r w:rsidR="00632A0F">
        <w:t xml:space="preserve"> </w:t>
      </w:r>
      <w:r w:rsidR="00413F3B" w:rsidRPr="00AD384E">
        <w:t>3</w:t>
      </w:r>
      <w:r w:rsidR="00632A0F">
        <w:t>.</w:t>
      </w:r>
      <w:r w:rsidR="001609AB" w:rsidRPr="00AD384E">
        <w:t xml:space="preserve"> </w:t>
      </w:r>
      <w:r w:rsidR="00425114" w:rsidRPr="00AD384E">
        <w:t>Ovršnog zakona ("Narodne novine" broj 112/12, 25/13, 93/14, dalje u tekstu: OZ), koji se u ovom postupku na temelju članka 247. SZ</w:t>
      </w:r>
      <w:r w:rsidR="00094013">
        <w:t>-a</w:t>
      </w:r>
      <w:r w:rsidR="00425114" w:rsidRPr="00AD384E">
        <w:t xml:space="preserve"> na odgovarajući način primjenjuje</w:t>
      </w:r>
      <w:r w:rsidR="007E117D" w:rsidRPr="00AD384E">
        <w:t xml:space="preserve">, </w:t>
      </w:r>
      <w:r w:rsidRPr="00AD384E">
        <w:t xml:space="preserve">propisano je da će </w:t>
      </w:r>
      <w:r w:rsidR="00413F3B" w:rsidRPr="00AD384E">
        <w:t>se nekretnina dosuditi kupcu koji j</w:t>
      </w:r>
      <w:r w:rsidR="00094013">
        <w:t xml:space="preserve">e ponudio najveću cijenu, a stavkom </w:t>
      </w:r>
      <w:r w:rsidR="00413F3B" w:rsidRPr="00AD384E">
        <w:t xml:space="preserve">6. da </w:t>
      </w:r>
      <w:r w:rsidR="007E117D" w:rsidRPr="00AD384E">
        <w:t xml:space="preserve">će se nekretnina dosuditi </w:t>
      </w:r>
      <w:r w:rsidR="00094013">
        <w:t>k</w:t>
      </w:r>
      <w:r w:rsidR="007E117D" w:rsidRPr="00AD384E">
        <w:t>upcima koji ponude nižu cijenu, redom prema veličini cijene koju su ponudili, ako kup</w:t>
      </w:r>
      <w:r w:rsidR="00413F3B" w:rsidRPr="00AD384E">
        <w:t>ci</w:t>
      </w:r>
      <w:r w:rsidR="007E117D" w:rsidRPr="00AD384E">
        <w:t xml:space="preserve"> koji su ponudili veću cijenu ne polože kupovninu u roku koji im je određen</w:t>
      </w:r>
      <w:r w:rsidRPr="00AD384E">
        <w:t>.</w:t>
      </w:r>
      <w:r w:rsidR="00425114" w:rsidRPr="00AD384E">
        <w:t xml:space="preserve"> </w:t>
      </w:r>
    </w:p>
    <w:p w:rsidRDefault="00094013" w:rsidP="00094013" w:rsidR="00425114">
      <w:pPr>
        <w:spacing w:before="200"/>
        <w:ind w:firstLine="709"/>
        <w:jc w:val="both"/>
      </w:pPr>
      <w:r>
        <w:t xml:space="preserve">Člankom 103. stavkom </w:t>
      </w:r>
      <w:r w:rsidR="00425114">
        <w:t xml:space="preserve">4. OZ-a propisano je da o dosudi nekretnine sud donosi pisano rješenje (rješenje o dosudi) koje se objavljuje na oglasnoj ploči suda, </w:t>
      </w:r>
      <w:r w:rsidR="00425114" w:rsidRPr="00087B86">
        <w:t>a stavkom 5. da će s</w:t>
      </w:r>
      <w:r>
        <w:t xml:space="preserve">e </w:t>
      </w:r>
      <w:r w:rsidR="00FC54E3">
        <w:t>smatrati da je rješenje iz stavk</w:t>
      </w:r>
      <w:r>
        <w:t>a</w:t>
      </w:r>
      <w:r w:rsidR="00425114" w:rsidRPr="00087B86">
        <w:t xml:space="preserve"> 4. toga članka dostavljeno svim osobama kojima se dostavlja zaključka o prodaji te svim sudionicima u dražbi istekom trećeg dana od dana njegovog isticanja na e-oglasnoj ploči.</w:t>
      </w:r>
    </w:p>
    <w:p w:rsidRDefault="00464D79" w:rsidP="00094013" w:rsidR="00464D79" w:rsidRPr="00AD384E">
      <w:pPr>
        <w:spacing w:before="200"/>
        <w:ind w:firstLine="709"/>
        <w:jc w:val="both"/>
      </w:pPr>
      <w:r w:rsidRPr="00AD384E">
        <w:t>Kako najpovoljniji ponuditelj Zvonko Ž</w:t>
      </w:r>
      <w:r w:rsidR="0059110E">
        <w:t>ak iz Gornje Bistre</w:t>
      </w:r>
      <w:r w:rsidRPr="00AD384E">
        <w:t xml:space="preserve"> </w:t>
      </w:r>
      <w:r w:rsidR="008E0787" w:rsidRPr="00AD384E">
        <w:t>(</w:t>
      </w:r>
      <w:r w:rsidR="00E2355D" w:rsidRPr="00AD384E">
        <w:t xml:space="preserve">sa ponudom u iznosu od </w:t>
      </w:r>
      <w:r w:rsidR="00E2355D" w:rsidRPr="00AD384E">
        <w:rPr>
          <w:bCs/>
        </w:rPr>
        <w:t>625.001,00 kn</w:t>
      </w:r>
      <w:r w:rsidR="008E0787" w:rsidRPr="00AD384E">
        <w:rPr>
          <w:bCs/>
        </w:rPr>
        <w:t>)</w:t>
      </w:r>
      <w:r w:rsidR="00E2355D" w:rsidRPr="00AD384E">
        <w:rPr>
          <w:bCs/>
        </w:rPr>
        <w:t xml:space="preserve">, </w:t>
      </w:r>
      <w:r w:rsidRPr="00AD384E">
        <w:t>kao kupac</w:t>
      </w:r>
      <w:r w:rsidR="0059110E">
        <w:t xml:space="preserve"> </w:t>
      </w:r>
      <w:r w:rsidRPr="00AD384E">
        <w:t xml:space="preserve">nije položio kupovninu u roku koji mu je određen </w:t>
      </w:r>
      <w:r w:rsidR="00757FD2" w:rsidRPr="00AD384E">
        <w:t>prema rješenju o dosudi ovoga suda od 16. listopada 2018.</w:t>
      </w:r>
      <w:r w:rsidR="00094013">
        <w:t xml:space="preserve">, </w:t>
      </w:r>
      <w:r w:rsidR="00757FD2" w:rsidRPr="00AD384E">
        <w:t>preinačeno</w:t>
      </w:r>
      <w:r w:rsidR="00094013">
        <w:t>m</w:t>
      </w:r>
      <w:r w:rsidR="00757FD2" w:rsidRPr="00AD384E">
        <w:t xml:space="preserve"> rješenjem </w:t>
      </w:r>
      <w:r w:rsidR="00632A0F">
        <w:t>Visokog trgovačkog suda Republike Hrvatske (d</w:t>
      </w:r>
      <w:r w:rsidR="009D67BD" w:rsidRPr="00AD384E">
        <w:t>alje:</w:t>
      </w:r>
      <w:r w:rsidR="00632A0F">
        <w:t xml:space="preserve"> </w:t>
      </w:r>
      <w:r w:rsidR="00757FD2" w:rsidRPr="00AD384E">
        <w:t>VTS</w:t>
      </w:r>
      <w:r w:rsidR="009D67BD" w:rsidRPr="00AD384E">
        <w:t>) o</w:t>
      </w:r>
      <w:r w:rsidR="00757FD2" w:rsidRPr="00AD384E">
        <w:t xml:space="preserve">d </w:t>
      </w:r>
      <w:r w:rsidR="00AD384E" w:rsidRPr="00AD384E">
        <w:t>13. s</w:t>
      </w:r>
      <w:r w:rsidR="00063CE4">
        <w:t>tudenog 2018.</w:t>
      </w:r>
      <w:r w:rsidR="00757FD2" w:rsidRPr="00AD384E">
        <w:t>, a po žalbi drugog najpovoljnijeg ponuditelja sa valjanom ponudom u iznosu od 61</w:t>
      </w:r>
      <w:r w:rsidR="00E2355D" w:rsidRPr="00AD384E">
        <w:t>0</w:t>
      </w:r>
      <w:r w:rsidR="00757FD2" w:rsidRPr="00AD384E">
        <w:t xml:space="preserve">.001,00 kn </w:t>
      </w:r>
      <w:r w:rsidR="00E2355D" w:rsidRPr="00AD384E">
        <w:t xml:space="preserve">Natalije Čolak iz Zagreba </w:t>
      </w:r>
      <w:r w:rsidR="00757FD2" w:rsidRPr="00AD384E">
        <w:t>(</w:t>
      </w:r>
      <w:r w:rsidR="00757FD2" w:rsidRPr="0056407A">
        <w:t xml:space="preserve">ovdje dosuđenog kupca), to je sukladno </w:t>
      </w:r>
      <w:r w:rsidR="00087B86" w:rsidRPr="0056407A">
        <w:t>ranijem</w:t>
      </w:r>
      <w:r w:rsidR="00757FD2" w:rsidRPr="0056407A">
        <w:t xml:space="preserve"> odlučeno kao </w:t>
      </w:r>
      <w:r w:rsidR="0059110E" w:rsidRPr="0056407A">
        <w:t xml:space="preserve">u izreci ovog rješenja pod </w:t>
      </w:r>
      <w:r w:rsidR="00063CE4" w:rsidRPr="0056407A">
        <w:t>točkama</w:t>
      </w:r>
      <w:r w:rsidR="00757FD2" w:rsidRPr="0056407A">
        <w:t xml:space="preserve"> I</w:t>
      </w:r>
      <w:r w:rsidR="00063CE4" w:rsidRPr="0056407A">
        <w:t>.</w:t>
      </w:r>
      <w:r w:rsidR="00094013">
        <w:t xml:space="preserve"> –</w:t>
      </w:r>
      <w:r w:rsidR="00063CE4" w:rsidRPr="0056407A">
        <w:t xml:space="preserve"> </w:t>
      </w:r>
      <w:r w:rsidR="0012713B">
        <w:t>VI</w:t>
      </w:r>
      <w:r w:rsidR="00094013">
        <w:t>. izreke ovog rješenja</w:t>
      </w:r>
      <w:r w:rsidR="00063CE4" w:rsidRPr="0056407A">
        <w:t>.</w:t>
      </w:r>
      <w:r w:rsidR="00757FD2" w:rsidRPr="00AD384E">
        <w:t xml:space="preserve"> </w:t>
      </w:r>
    </w:p>
    <w:p w:rsidRDefault="00572901" w:rsidP="00094013" w:rsidR="006C30BC">
      <w:pPr>
        <w:pStyle w:val="Tijeloteksta"/>
        <w:tabs>
          <w:tab w:pos="709" w:val="left"/>
        </w:tabs>
        <w:spacing w:before="200"/>
        <w:rPr>
          <w:bCs/>
        </w:rPr>
      </w:pPr>
      <w:r>
        <w:rPr>
          <w:bCs/>
        </w:rPr>
        <w:tab/>
      </w:r>
      <w:r w:rsidR="004116EA" w:rsidRPr="006C30BC">
        <w:rPr>
          <w:bCs/>
        </w:rPr>
        <w:t xml:space="preserve">U odnosu na </w:t>
      </w:r>
      <w:r w:rsidR="00063CE4">
        <w:rPr>
          <w:bCs/>
        </w:rPr>
        <w:t>točku V</w:t>
      </w:r>
      <w:r w:rsidR="0012713B">
        <w:rPr>
          <w:bCs/>
        </w:rPr>
        <w:t>II</w:t>
      </w:r>
      <w:r w:rsidR="00063CE4">
        <w:rPr>
          <w:bCs/>
        </w:rPr>
        <w:t>. izreke ovog rješenja ističe se kako slijedi:</w:t>
      </w:r>
    </w:p>
    <w:p w:rsidRDefault="00063CE4" w:rsidP="00094013" w:rsidR="004116EA" w:rsidRPr="006C30BC">
      <w:pPr>
        <w:pStyle w:val="Tijeloteksta"/>
        <w:tabs>
          <w:tab w:pos="709" w:val="left"/>
        </w:tabs>
        <w:spacing w:before="100"/>
        <w:rPr>
          <w:bCs/>
        </w:rPr>
      </w:pPr>
      <w:r>
        <w:rPr>
          <w:bCs/>
        </w:rPr>
        <w:tab/>
        <w:t xml:space="preserve">Iako točka </w:t>
      </w:r>
      <w:r w:rsidR="006C30BC">
        <w:rPr>
          <w:bCs/>
        </w:rPr>
        <w:t>V</w:t>
      </w:r>
      <w:r w:rsidR="0012713B">
        <w:rPr>
          <w:bCs/>
        </w:rPr>
        <w:t>II</w:t>
      </w:r>
      <w:r w:rsidR="006C30BC">
        <w:rPr>
          <w:bCs/>
        </w:rPr>
        <w:t xml:space="preserve">. </w:t>
      </w:r>
      <w:r>
        <w:rPr>
          <w:bCs/>
        </w:rPr>
        <w:t xml:space="preserve">izreke </w:t>
      </w:r>
      <w:r w:rsidR="006C30BC">
        <w:rPr>
          <w:bCs/>
        </w:rPr>
        <w:t xml:space="preserve">rješenja </w:t>
      </w:r>
      <w:r w:rsidR="00C07493">
        <w:rPr>
          <w:bCs/>
        </w:rPr>
        <w:t xml:space="preserve">izravno </w:t>
      </w:r>
      <w:r w:rsidR="006C30BC">
        <w:rPr>
          <w:bCs/>
        </w:rPr>
        <w:t xml:space="preserve">ne proistječe iz </w:t>
      </w:r>
      <w:r w:rsidR="004116EA" w:rsidRPr="006C30BC">
        <w:rPr>
          <w:bCs/>
        </w:rPr>
        <w:t>odredb</w:t>
      </w:r>
      <w:r w:rsidR="006C30BC">
        <w:rPr>
          <w:bCs/>
        </w:rPr>
        <w:t>i</w:t>
      </w:r>
      <w:r w:rsidR="004116EA" w:rsidRPr="006C30BC">
        <w:rPr>
          <w:bCs/>
        </w:rPr>
        <w:t xml:space="preserve"> </w:t>
      </w:r>
      <w:r w:rsidR="004116EA" w:rsidRPr="00E537BA">
        <w:rPr>
          <w:bCs/>
        </w:rPr>
        <w:t>Pravilnika o načinu i postupku provedbe prodaje nekretnina i</w:t>
      </w:r>
      <w:r w:rsidR="00C07493" w:rsidRPr="00E537BA">
        <w:rPr>
          <w:bCs/>
        </w:rPr>
        <w:t xml:space="preserve"> pokretnina u ovršnom postu</w:t>
      </w:r>
      <w:r w:rsidRPr="00E537BA">
        <w:rPr>
          <w:bCs/>
        </w:rPr>
        <w:t>pk</w:t>
      </w:r>
      <w:r w:rsidR="00C07493" w:rsidRPr="00E537BA">
        <w:rPr>
          <w:bCs/>
        </w:rPr>
        <w:t>u</w:t>
      </w:r>
      <w:r w:rsidRPr="00E537BA">
        <w:rPr>
          <w:bCs/>
        </w:rPr>
        <w:t xml:space="preserve"> (</w:t>
      </w:r>
      <w:r w:rsidR="00E537BA">
        <w:rPr>
          <w:bCs/>
        </w:rPr>
        <w:t xml:space="preserve">„Narodne novine“ </w:t>
      </w:r>
      <w:r w:rsidR="00D5392F">
        <w:rPr>
          <w:bCs/>
        </w:rPr>
        <w:t xml:space="preserve">broj 156/2014 </w:t>
      </w:r>
      <w:r w:rsidRPr="00E537BA">
        <w:rPr>
          <w:bCs/>
        </w:rPr>
        <w:t>d</w:t>
      </w:r>
      <w:r w:rsidR="004116EA" w:rsidRPr="00E537BA">
        <w:rPr>
          <w:bCs/>
        </w:rPr>
        <w:t>alje: Pravilnik</w:t>
      </w:r>
      <w:r w:rsidR="00C07493" w:rsidRPr="00E537BA">
        <w:rPr>
          <w:bCs/>
        </w:rPr>
        <w:t>)</w:t>
      </w:r>
      <w:r w:rsidR="004116EA" w:rsidRPr="00E537BA">
        <w:rPr>
          <w:bCs/>
        </w:rPr>
        <w:t xml:space="preserve"> </w:t>
      </w:r>
      <w:r w:rsidR="00087B86" w:rsidRPr="006C30BC">
        <w:rPr>
          <w:bCs/>
        </w:rPr>
        <w:t xml:space="preserve">te je i u </w:t>
      </w:r>
      <w:r w:rsidR="006C30BC">
        <w:rPr>
          <w:bCs/>
        </w:rPr>
        <w:t xml:space="preserve">direktnoj </w:t>
      </w:r>
      <w:r w:rsidR="00087B86" w:rsidRPr="006C30BC">
        <w:rPr>
          <w:bCs/>
        </w:rPr>
        <w:t>suprotnosti sa odredb</w:t>
      </w:r>
      <w:r w:rsidR="00693346" w:rsidRPr="006C30BC">
        <w:rPr>
          <w:bCs/>
        </w:rPr>
        <w:t>om</w:t>
      </w:r>
      <w:r w:rsidR="00087B86" w:rsidRPr="006C30BC">
        <w:rPr>
          <w:bCs/>
        </w:rPr>
        <w:t xml:space="preserve"> </w:t>
      </w:r>
      <w:r w:rsidR="00087B86" w:rsidRPr="006C30BC">
        <w:t>članka 103. st</w:t>
      </w:r>
      <w:r w:rsidR="00094013">
        <w:t>avka</w:t>
      </w:r>
      <w:r>
        <w:t xml:space="preserve"> </w:t>
      </w:r>
      <w:r w:rsidR="00087B86" w:rsidRPr="006C30BC">
        <w:t>6</w:t>
      </w:r>
      <w:r>
        <w:t>.</w:t>
      </w:r>
      <w:r w:rsidR="00087B86" w:rsidRPr="006C30BC">
        <w:t xml:space="preserve"> OZ-a</w:t>
      </w:r>
      <w:r w:rsidR="00693346" w:rsidRPr="006C30BC">
        <w:rPr>
          <w:bCs/>
        </w:rPr>
        <w:t xml:space="preserve">, </w:t>
      </w:r>
      <w:r w:rsidR="004116EA" w:rsidRPr="006C30BC">
        <w:t xml:space="preserve">ovaj sud </w:t>
      </w:r>
      <w:r w:rsidR="006C30BC">
        <w:t xml:space="preserve">je </w:t>
      </w:r>
      <w:r w:rsidR="00693346" w:rsidRPr="006C30BC">
        <w:t xml:space="preserve">na nju </w:t>
      </w:r>
      <w:r w:rsidR="004116EA" w:rsidRPr="00063CE4">
        <w:rPr>
          <w:i/>
        </w:rPr>
        <w:t>ex offo</w:t>
      </w:r>
      <w:r w:rsidR="004116EA" w:rsidRPr="006C30BC">
        <w:t xml:space="preserve"> upućen </w:t>
      </w:r>
      <w:r w:rsidR="004116EA" w:rsidRPr="006C30BC">
        <w:rPr>
          <w:bCs/>
        </w:rPr>
        <w:t xml:space="preserve">zbog </w:t>
      </w:r>
      <w:r w:rsidR="00C07493">
        <w:rPr>
          <w:bCs/>
        </w:rPr>
        <w:t xml:space="preserve">dužnosti </w:t>
      </w:r>
      <w:r w:rsidR="00406F45" w:rsidRPr="006C30BC">
        <w:rPr>
          <w:bCs/>
        </w:rPr>
        <w:t>sprječavanja</w:t>
      </w:r>
      <w:r w:rsidR="00406F45">
        <w:rPr>
          <w:bCs/>
        </w:rPr>
        <w:t xml:space="preserve"> zlouporabe prava iz član</w:t>
      </w:r>
      <w:r w:rsidR="00094013">
        <w:rPr>
          <w:bCs/>
        </w:rPr>
        <w:t>a</w:t>
      </w:r>
      <w:r w:rsidR="00406F45">
        <w:rPr>
          <w:bCs/>
        </w:rPr>
        <w:t>ka</w:t>
      </w:r>
      <w:r w:rsidR="004116EA" w:rsidRPr="006C30BC">
        <w:rPr>
          <w:bCs/>
        </w:rPr>
        <w:t xml:space="preserve"> 8</w:t>
      </w:r>
      <w:r w:rsidR="00C07493">
        <w:rPr>
          <w:bCs/>
        </w:rPr>
        <w:t>.</w:t>
      </w:r>
      <w:r w:rsidR="004116EA" w:rsidRPr="006C30BC">
        <w:rPr>
          <w:bCs/>
        </w:rPr>
        <w:t xml:space="preserve"> i 9. </w:t>
      </w:r>
      <w:r w:rsidR="00D5392F" w:rsidRPr="00D5392F">
        <w:rPr>
          <w:bCs/>
        </w:rPr>
        <w:t>Zakona o parničnom postupku („Narodne novine“ broj 53/91, 91/92, 112/99, 88/01, 117/03, 88/05, 2/07, 84/08, 96/08, 123</w:t>
      </w:r>
      <w:r w:rsidR="00D5392F">
        <w:rPr>
          <w:bCs/>
        </w:rPr>
        <w:t>/08, 57/11 i 25/13, dalje ZPP),</w:t>
      </w:r>
      <w:r w:rsidR="00406F45">
        <w:rPr>
          <w:bCs/>
        </w:rPr>
        <w:t xml:space="preserve"> a u svezi članka</w:t>
      </w:r>
      <w:r w:rsidR="004116EA" w:rsidRPr="006C30BC">
        <w:rPr>
          <w:bCs/>
        </w:rPr>
        <w:t xml:space="preserve"> 10</w:t>
      </w:r>
      <w:r>
        <w:rPr>
          <w:bCs/>
        </w:rPr>
        <w:t>. SZ-</w:t>
      </w:r>
      <w:r w:rsidR="004116EA" w:rsidRPr="006C30BC">
        <w:rPr>
          <w:bCs/>
        </w:rPr>
        <w:t xml:space="preserve">a. </w:t>
      </w:r>
    </w:p>
    <w:p w:rsidRDefault="004116EA" w:rsidP="00094013" w:rsidR="004116EA" w:rsidRPr="006C30BC">
      <w:pPr>
        <w:pStyle w:val="Tijeloteksta"/>
        <w:tabs>
          <w:tab w:pos="709" w:val="left"/>
        </w:tabs>
        <w:spacing w:before="200"/>
        <w:rPr>
          <w:bCs/>
        </w:rPr>
      </w:pPr>
      <w:r>
        <w:rPr>
          <w:bCs/>
        </w:rPr>
        <w:tab/>
      </w:r>
      <w:r w:rsidRPr="006C30BC">
        <w:rPr>
          <w:bCs/>
        </w:rPr>
        <w:t xml:space="preserve">Naime, postojanje okolnosti za </w:t>
      </w:r>
      <w:r w:rsidR="00C07493">
        <w:rPr>
          <w:bCs/>
        </w:rPr>
        <w:t>primjenu načela zabrane</w:t>
      </w:r>
      <w:r w:rsidR="00094013">
        <w:rPr>
          <w:bCs/>
        </w:rPr>
        <w:t xml:space="preserve"> zlouporabe prava</w:t>
      </w:r>
      <w:r w:rsidRPr="006C30BC">
        <w:rPr>
          <w:bCs/>
        </w:rPr>
        <w:t xml:space="preserve"> ovaj sud utvrđuje na osnovu </w:t>
      </w:r>
      <w:r w:rsidR="005C5CE2">
        <w:rPr>
          <w:bCs/>
        </w:rPr>
        <w:t>uvida u pisani izvještaj FINA-e</w:t>
      </w:r>
      <w:r w:rsidRPr="006C30BC">
        <w:rPr>
          <w:bCs/>
        </w:rPr>
        <w:t xml:space="preserve"> o provedenoj elektroničkoj dražbi</w:t>
      </w:r>
      <w:r w:rsidR="00406F45">
        <w:rPr>
          <w:bCs/>
        </w:rPr>
        <w:t>,</w:t>
      </w:r>
      <w:r w:rsidRPr="006C30BC">
        <w:rPr>
          <w:bCs/>
        </w:rPr>
        <w:t xml:space="preserve"> kao</w:t>
      </w:r>
      <w:r w:rsidR="00063CE4">
        <w:rPr>
          <w:bCs/>
        </w:rPr>
        <w:t xml:space="preserve"> i</w:t>
      </w:r>
      <w:r w:rsidRPr="006C30BC">
        <w:rPr>
          <w:bCs/>
        </w:rPr>
        <w:t xml:space="preserve"> pov</w:t>
      </w:r>
      <w:r w:rsidR="00063CE4">
        <w:rPr>
          <w:bCs/>
        </w:rPr>
        <w:t>i</w:t>
      </w:r>
      <w:r w:rsidRPr="006C30BC">
        <w:rPr>
          <w:bCs/>
        </w:rPr>
        <w:t>jesnih izvadaka iz sudskog registra</w:t>
      </w:r>
      <w:r w:rsidR="00186C2A">
        <w:rPr>
          <w:bCs/>
        </w:rPr>
        <w:t xml:space="preserve"> </w:t>
      </w:r>
      <w:r w:rsidR="00643104">
        <w:rPr>
          <w:bCs/>
        </w:rPr>
        <w:t>te potom i postupanja dosuđenih kupaca.</w:t>
      </w:r>
    </w:p>
    <w:p w:rsidRDefault="004116EA" w:rsidP="00094013" w:rsidR="00757FD2">
      <w:pPr>
        <w:pStyle w:val="Tijeloteksta"/>
        <w:tabs>
          <w:tab w:pos="709" w:val="left"/>
        </w:tabs>
        <w:spacing w:before="200"/>
        <w:rPr>
          <w:bCs/>
        </w:rPr>
      </w:pPr>
      <w:r w:rsidRPr="006C30BC">
        <w:rPr>
          <w:bCs/>
        </w:rPr>
        <w:tab/>
      </w:r>
      <w:r w:rsidR="00F53C6A">
        <w:rPr>
          <w:bCs/>
        </w:rPr>
        <w:t>Iz I</w:t>
      </w:r>
      <w:r w:rsidR="00063CE4">
        <w:rPr>
          <w:bCs/>
        </w:rPr>
        <w:t>zvješća FINA-e</w:t>
      </w:r>
      <w:r w:rsidR="00643104">
        <w:rPr>
          <w:bCs/>
        </w:rPr>
        <w:t xml:space="preserve"> vidljivo je da za </w:t>
      </w:r>
      <w:r w:rsidRPr="006C30BC">
        <w:rPr>
          <w:bCs/>
        </w:rPr>
        <w:t xml:space="preserve">prve tri </w:t>
      </w:r>
      <w:r w:rsidR="00E25B6A">
        <w:rPr>
          <w:bCs/>
        </w:rPr>
        <w:t xml:space="preserve">provedene </w:t>
      </w:r>
      <w:r w:rsidRPr="006C30BC">
        <w:rPr>
          <w:bCs/>
        </w:rPr>
        <w:t xml:space="preserve">dražbe </w:t>
      </w:r>
      <w:r w:rsidRPr="006B4EB7">
        <w:rPr>
          <w:bCs/>
        </w:rPr>
        <w:t>nije bilo uplatitelja jamčevina (pa onda niti ponuditelja)</w:t>
      </w:r>
      <w:r w:rsidR="00643104" w:rsidRPr="006B4EB7">
        <w:rPr>
          <w:bCs/>
        </w:rPr>
        <w:t xml:space="preserve">, </w:t>
      </w:r>
      <w:r w:rsidR="00643104">
        <w:rPr>
          <w:bCs/>
        </w:rPr>
        <w:t>a da</w:t>
      </w:r>
      <w:r w:rsidR="00063CE4">
        <w:rPr>
          <w:bCs/>
        </w:rPr>
        <w:t xml:space="preserve"> </w:t>
      </w:r>
      <w:r w:rsidR="00643104">
        <w:rPr>
          <w:bCs/>
        </w:rPr>
        <w:t xml:space="preserve">je </w:t>
      </w:r>
      <w:r w:rsidRPr="006C30BC">
        <w:rPr>
          <w:bCs/>
        </w:rPr>
        <w:t xml:space="preserve">za četvrtu dražbu registrirano </w:t>
      </w:r>
      <w:r w:rsidR="00643104">
        <w:rPr>
          <w:bCs/>
        </w:rPr>
        <w:t>5</w:t>
      </w:r>
      <w:r w:rsidR="00063CE4">
        <w:rPr>
          <w:bCs/>
        </w:rPr>
        <w:t>6 pravodobnih uplatitelja</w:t>
      </w:r>
      <w:r w:rsidRPr="006C30BC">
        <w:rPr>
          <w:bCs/>
        </w:rPr>
        <w:t xml:space="preserve"> ja</w:t>
      </w:r>
      <w:r w:rsidR="00063CE4">
        <w:rPr>
          <w:bCs/>
        </w:rPr>
        <w:t xml:space="preserve">mčevina u iznosu od </w:t>
      </w:r>
      <w:r w:rsidR="006B4EB7">
        <w:rPr>
          <w:bCs/>
        </w:rPr>
        <w:t xml:space="preserve">po </w:t>
      </w:r>
      <w:r w:rsidR="00063CE4">
        <w:rPr>
          <w:bCs/>
        </w:rPr>
        <w:t>1.000,00 kn</w:t>
      </w:r>
      <w:r w:rsidRPr="006C30BC">
        <w:rPr>
          <w:bCs/>
        </w:rPr>
        <w:t xml:space="preserve"> od strane različitih </w:t>
      </w:r>
      <w:r w:rsidR="00063CE4" w:rsidRPr="006C30BC">
        <w:rPr>
          <w:bCs/>
        </w:rPr>
        <w:t xml:space="preserve">fizičkih i </w:t>
      </w:r>
      <w:r w:rsidRPr="006C30BC">
        <w:rPr>
          <w:bCs/>
        </w:rPr>
        <w:t>pravnih osoba kao potencijalnih ponuditelja (T</w:t>
      </w:r>
      <w:r w:rsidR="00063CE4">
        <w:rPr>
          <w:bCs/>
        </w:rPr>
        <w:t>abelarni</w:t>
      </w:r>
      <w:r w:rsidRPr="006C30BC">
        <w:rPr>
          <w:bCs/>
        </w:rPr>
        <w:t xml:space="preserve"> pregled III. </w:t>
      </w:r>
      <w:r w:rsidR="00F53C6A">
        <w:rPr>
          <w:bCs/>
        </w:rPr>
        <w:t>iz I</w:t>
      </w:r>
      <w:r w:rsidR="00063CE4">
        <w:rPr>
          <w:bCs/>
        </w:rPr>
        <w:t>zvješća FINA-e</w:t>
      </w:r>
      <w:r w:rsidRPr="006C30BC">
        <w:rPr>
          <w:bCs/>
        </w:rPr>
        <w:t>), od koji</w:t>
      </w:r>
      <w:r w:rsidR="00063CE4">
        <w:rPr>
          <w:bCs/>
        </w:rPr>
        <w:t>h je, do zaključenja dražbe,</w:t>
      </w:r>
      <w:r w:rsidRPr="006C30BC">
        <w:rPr>
          <w:bCs/>
        </w:rPr>
        <w:t xml:space="preserve"> tek 6 različitih ponuditelj</w:t>
      </w:r>
      <w:r w:rsidR="00063CE4">
        <w:rPr>
          <w:bCs/>
        </w:rPr>
        <w:t>a i dalo valjane ponude (Tabelar</w:t>
      </w:r>
      <w:r w:rsidR="00F53C6A">
        <w:rPr>
          <w:bCs/>
        </w:rPr>
        <w:t>ni pregled VII. iz I</w:t>
      </w:r>
      <w:r w:rsidR="00063CE4">
        <w:rPr>
          <w:bCs/>
        </w:rPr>
        <w:t>zvješća FINA-e</w:t>
      </w:r>
      <w:r w:rsidR="00094013">
        <w:rPr>
          <w:bCs/>
        </w:rPr>
        <w:t>).</w:t>
      </w:r>
    </w:p>
    <w:p w:rsidRDefault="00757FD2" w:rsidP="00094013" w:rsidR="00757FD2">
      <w:pPr>
        <w:pStyle w:val="Tijeloteksta"/>
        <w:spacing w:before="200"/>
        <w:rPr>
          <w:bCs/>
        </w:rPr>
      </w:pPr>
      <w:r>
        <w:rPr>
          <w:bCs/>
        </w:rPr>
        <w:tab/>
      </w:r>
      <w:r w:rsidRPr="00E2355D">
        <w:rPr>
          <w:bCs/>
        </w:rPr>
        <w:t xml:space="preserve">Nadalje, </w:t>
      </w:r>
      <w:r w:rsidR="00063CE4">
        <w:rPr>
          <w:bCs/>
        </w:rPr>
        <w:t>iz Dnevnika nadmetanja  (Tabelar</w:t>
      </w:r>
      <w:r w:rsidR="00F53C6A">
        <w:rPr>
          <w:bCs/>
        </w:rPr>
        <w:t>ni pregled IX. iz I</w:t>
      </w:r>
      <w:r w:rsidR="00063CE4">
        <w:rPr>
          <w:bCs/>
        </w:rPr>
        <w:t>zvješća FINA-e</w:t>
      </w:r>
      <w:r w:rsidR="00F53C6A">
        <w:rPr>
          <w:bCs/>
        </w:rPr>
        <w:t xml:space="preserve">) vidljivo je </w:t>
      </w:r>
      <w:r w:rsidR="00063CE4">
        <w:rPr>
          <w:bCs/>
        </w:rPr>
        <w:t>da je postupak elektronske</w:t>
      </w:r>
      <w:r w:rsidRPr="00E2355D">
        <w:rPr>
          <w:bCs/>
        </w:rPr>
        <w:t xml:space="preserve"> dražbe proveden kroz 5</w:t>
      </w:r>
      <w:r w:rsidR="00EE7A8E" w:rsidRPr="00E2355D">
        <w:rPr>
          <w:bCs/>
        </w:rPr>
        <w:t>3</w:t>
      </w:r>
      <w:r w:rsidR="00063CE4">
        <w:rPr>
          <w:bCs/>
        </w:rPr>
        <w:t xml:space="preserve"> dražbena</w:t>
      </w:r>
      <w:r w:rsidRPr="00E2355D">
        <w:rPr>
          <w:bCs/>
        </w:rPr>
        <w:t xml:space="preserve"> koraka</w:t>
      </w:r>
      <w:r w:rsidR="00063CE4">
        <w:rPr>
          <w:bCs/>
        </w:rPr>
        <w:t xml:space="preserve"> (47 </w:t>
      </w:r>
      <w:r w:rsidR="00094013">
        <w:rPr>
          <w:bCs/>
        </w:rPr>
        <w:t>valjanih i 6 nevaljan</w:t>
      </w:r>
      <w:r w:rsidR="00063CE4">
        <w:rPr>
          <w:bCs/>
        </w:rPr>
        <w:t>ih).</w:t>
      </w:r>
    </w:p>
    <w:p w:rsidRDefault="00F748E4" w:rsidP="00094013" w:rsidR="00063CE4" w:rsidRPr="00E2355D">
      <w:pPr>
        <w:pStyle w:val="Tijeloteksta"/>
        <w:spacing w:before="200"/>
        <w:rPr>
          <w:bCs/>
        </w:rPr>
      </w:pPr>
      <w:r w:rsidRPr="00E2355D">
        <w:rPr>
          <w:bCs/>
        </w:rPr>
        <w:tab/>
        <w:t xml:space="preserve">Od </w:t>
      </w:r>
      <w:r w:rsidR="00AC326F" w:rsidRPr="00E2355D">
        <w:rPr>
          <w:bCs/>
        </w:rPr>
        <w:t xml:space="preserve">tih </w:t>
      </w:r>
      <w:r w:rsidRPr="00E2355D">
        <w:rPr>
          <w:bCs/>
        </w:rPr>
        <w:t xml:space="preserve">47 </w:t>
      </w:r>
      <w:r w:rsidR="00A73C93">
        <w:rPr>
          <w:bCs/>
        </w:rPr>
        <w:t>sukcesivno sve viših (</w:t>
      </w:r>
      <w:r w:rsidRPr="00E2355D">
        <w:rPr>
          <w:bCs/>
        </w:rPr>
        <w:t>valjanih</w:t>
      </w:r>
      <w:r w:rsidR="00A73C93">
        <w:rPr>
          <w:bCs/>
        </w:rPr>
        <w:t xml:space="preserve">) ponuda </w:t>
      </w:r>
      <w:r w:rsidR="00AC326F" w:rsidRPr="00E2355D">
        <w:rPr>
          <w:bCs/>
        </w:rPr>
        <w:t>43 su dala tri</w:t>
      </w:r>
      <w:r w:rsidR="00757FD2" w:rsidRPr="00E2355D">
        <w:rPr>
          <w:bCs/>
        </w:rPr>
        <w:t xml:space="preserve"> ponuditelja (</w:t>
      </w:r>
      <w:r w:rsidR="00063CE4">
        <w:rPr>
          <w:bCs/>
        </w:rPr>
        <w:t>Zvonk</w:t>
      </w:r>
      <w:r w:rsidR="0008634E" w:rsidRPr="00E2355D">
        <w:rPr>
          <w:bCs/>
        </w:rPr>
        <w:t xml:space="preserve">o Žak, Natalija Čolak i Velimir Žak, </w:t>
      </w:r>
      <w:r w:rsidR="00AC326F" w:rsidRPr="00E2355D">
        <w:rPr>
          <w:bCs/>
        </w:rPr>
        <w:t xml:space="preserve">a koji su </w:t>
      </w:r>
      <w:r w:rsidR="00757FD2" w:rsidRPr="00E2355D">
        <w:rPr>
          <w:bCs/>
        </w:rPr>
        <w:t>međusobno razvidno povezan</w:t>
      </w:r>
      <w:r w:rsidR="00F53C6A">
        <w:rPr>
          <w:bCs/>
        </w:rPr>
        <w:t>i</w:t>
      </w:r>
      <w:r w:rsidR="00A76A60" w:rsidRPr="00E2355D">
        <w:rPr>
          <w:bCs/>
        </w:rPr>
        <w:t xml:space="preserve"> </w:t>
      </w:r>
      <w:r w:rsidR="0008634E" w:rsidRPr="00E2355D">
        <w:rPr>
          <w:bCs/>
        </w:rPr>
        <w:t xml:space="preserve">bar </w:t>
      </w:r>
      <w:r w:rsidR="00A76A60" w:rsidRPr="00E2355D">
        <w:rPr>
          <w:bCs/>
        </w:rPr>
        <w:t>istom adresom Opatička 16, Zagreb</w:t>
      </w:r>
      <w:r w:rsidR="00A24F89" w:rsidRPr="00E2355D">
        <w:rPr>
          <w:bCs/>
        </w:rPr>
        <w:t>,</w:t>
      </w:r>
      <w:r w:rsidR="005B7D6F">
        <w:rPr>
          <w:bCs/>
        </w:rPr>
        <w:t xml:space="preserve"> - </w:t>
      </w:r>
      <w:r w:rsidR="00F53C6A">
        <w:rPr>
          <w:bCs/>
        </w:rPr>
        <w:t>d</w:t>
      </w:r>
      <w:r w:rsidR="00A24F89" w:rsidRPr="00E2355D">
        <w:rPr>
          <w:bCs/>
        </w:rPr>
        <w:t>alje</w:t>
      </w:r>
      <w:r w:rsidR="00F53C6A">
        <w:rPr>
          <w:bCs/>
        </w:rPr>
        <w:t xml:space="preserve"> u tekstu</w:t>
      </w:r>
      <w:r w:rsidR="00A24F89" w:rsidRPr="00E2355D">
        <w:rPr>
          <w:bCs/>
        </w:rPr>
        <w:t xml:space="preserve">: </w:t>
      </w:r>
      <w:r w:rsidR="00F53C6A">
        <w:rPr>
          <w:bCs/>
        </w:rPr>
        <w:t>Tri</w:t>
      </w:r>
      <w:r w:rsidR="00A24F89" w:rsidRPr="00E2355D">
        <w:rPr>
          <w:bCs/>
        </w:rPr>
        <w:t xml:space="preserve"> povezana ponuditelja)</w:t>
      </w:r>
      <w:r w:rsidR="002D218B" w:rsidRPr="00E2355D">
        <w:rPr>
          <w:bCs/>
        </w:rPr>
        <w:t xml:space="preserve"> i to </w:t>
      </w:r>
      <w:r w:rsidR="00AC326F" w:rsidRPr="00E2355D">
        <w:rPr>
          <w:bCs/>
        </w:rPr>
        <w:t xml:space="preserve">na način da su </w:t>
      </w:r>
      <w:r w:rsidR="00FB0D4B">
        <w:rPr>
          <w:bCs/>
        </w:rPr>
        <w:t>35</w:t>
      </w:r>
      <w:r w:rsidR="0072637A">
        <w:rPr>
          <w:bCs/>
        </w:rPr>
        <w:t xml:space="preserve"> </w:t>
      </w:r>
      <w:r w:rsidR="00063CE4">
        <w:rPr>
          <w:bCs/>
        </w:rPr>
        <w:t>valjanih ponu</w:t>
      </w:r>
      <w:r w:rsidR="005B7D6F">
        <w:rPr>
          <w:bCs/>
        </w:rPr>
        <w:t xml:space="preserve">da </w:t>
      </w:r>
      <w:r w:rsidR="0072637A">
        <w:rPr>
          <w:bCs/>
        </w:rPr>
        <w:t xml:space="preserve">dali </w:t>
      </w:r>
      <w:r w:rsidR="005B7D6F">
        <w:rPr>
          <w:bCs/>
        </w:rPr>
        <w:t>prvog dana četvrtog dražbovanja (</w:t>
      </w:r>
      <w:r w:rsidR="00063CE4">
        <w:rPr>
          <w:bCs/>
        </w:rPr>
        <w:t xml:space="preserve">26. rujna </w:t>
      </w:r>
      <w:r w:rsidR="00757FD2" w:rsidRPr="00E2355D">
        <w:rPr>
          <w:bCs/>
        </w:rPr>
        <w:t>2018.</w:t>
      </w:r>
      <w:r w:rsidR="005B7D6F">
        <w:rPr>
          <w:bCs/>
        </w:rPr>
        <w:t>)</w:t>
      </w:r>
      <w:r w:rsidR="00757FD2" w:rsidRPr="00E2355D">
        <w:rPr>
          <w:bCs/>
        </w:rPr>
        <w:t xml:space="preserve">, u </w:t>
      </w:r>
      <w:r w:rsidR="00063CE4">
        <w:rPr>
          <w:bCs/>
        </w:rPr>
        <w:t xml:space="preserve">razdoblju od 21 minute i 22 sekunde </w:t>
      </w:r>
      <w:r w:rsidR="002D218B" w:rsidRPr="00E2355D">
        <w:rPr>
          <w:bCs/>
        </w:rPr>
        <w:t>(</w:t>
      </w:r>
      <w:r w:rsidR="005B7D6F">
        <w:rPr>
          <w:bCs/>
        </w:rPr>
        <w:t xml:space="preserve">počevši od prve </w:t>
      </w:r>
      <w:r w:rsidR="00063CE4">
        <w:rPr>
          <w:bCs/>
        </w:rPr>
        <w:t>u 00 sati 00 minuta i 22 sekunde</w:t>
      </w:r>
      <w:r w:rsidR="005F6EE3" w:rsidRPr="00E2355D">
        <w:rPr>
          <w:bCs/>
        </w:rPr>
        <w:t xml:space="preserve"> </w:t>
      </w:r>
      <w:r w:rsidR="005F6EE3">
        <w:rPr>
          <w:bCs/>
        </w:rPr>
        <w:t xml:space="preserve">s postavljenim </w:t>
      </w:r>
      <w:r w:rsidR="00757FD2" w:rsidRPr="00E2355D">
        <w:rPr>
          <w:bCs/>
        </w:rPr>
        <w:t>iznos</w:t>
      </w:r>
      <w:r w:rsidR="00F53C6A">
        <w:rPr>
          <w:bCs/>
        </w:rPr>
        <w:t>o</w:t>
      </w:r>
      <w:r w:rsidR="005F6EE3">
        <w:rPr>
          <w:bCs/>
        </w:rPr>
        <w:t>m</w:t>
      </w:r>
      <w:r w:rsidR="00757FD2" w:rsidRPr="00E2355D">
        <w:rPr>
          <w:bCs/>
        </w:rPr>
        <w:t xml:space="preserve"> od 15.001,0</w:t>
      </w:r>
      <w:r w:rsidR="00F53C6A">
        <w:rPr>
          <w:bCs/>
        </w:rPr>
        <w:t>0</w:t>
      </w:r>
      <w:r w:rsidR="00757FD2" w:rsidRPr="00E2355D">
        <w:rPr>
          <w:bCs/>
        </w:rPr>
        <w:t xml:space="preserve"> kn </w:t>
      </w:r>
      <w:r w:rsidR="005F6EE3">
        <w:rPr>
          <w:bCs/>
        </w:rPr>
        <w:t xml:space="preserve">do </w:t>
      </w:r>
      <w:r w:rsidR="00D5392F">
        <w:rPr>
          <w:bCs/>
        </w:rPr>
        <w:t>trideset</w:t>
      </w:r>
      <w:r w:rsidR="00A73C93">
        <w:rPr>
          <w:bCs/>
        </w:rPr>
        <w:t>pet</w:t>
      </w:r>
      <w:r w:rsidR="005F6EE3">
        <w:rPr>
          <w:bCs/>
        </w:rPr>
        <w:t>e</w:t>
      </w:r>
      <w:r w:rsidR="00E25B6A">
        <w:rPr>
          <w:bCs/>
        </w:rPr>
        <w:t xml:space="preserve"> ponud</w:t>
      </w:r>
      <w:r w:rsidR="005F6EE3">
        <w:rPr>
          <w:bCs/>
        </w:rPr>
        <w:t>e</w:t>
      </w:r>
      <w:r w:rsidR="00063CE4">
        <w:rPr>
          <w:bCs/>
        </w:rPr>
        <w:t xml:space="preserve"> u 00 sati 21 minuta i 44 sekunde</w:t>
      </w:r>
      <w:r w:rsidR="005F6EE3" w:rsidRPr="005F6EE3">
        <w:rPr>
          <w:bCs/>
        </w:rPr>
        <w:t xml:space="preserve"> </w:t>
      </w:r>
      <w:r w:rsidR="005F6EE3">
        <w:rPr>
          <w:bCs/>
        </w:rPr>
        <w:t>s</w:t>
      </w:r>
      <w:r w:rsidR="005F6EE3" w:rsidRPr="00E2355D">
        <w:rPr>
          <w:bCs/>
        </w:rPr>
        <w:t xml:space="preserve"> </w:t>
      </w:r>
      <w:r w:rsidR="005F6EE3">
        <w:rPr>
          <w:bCs/>
        </w:rPr>
        <w:t>postavljenim</w:t>
      </w:r>
      <w:r w:rsidR="005F6EE3" w:rsidRPr="00E2355D">
        <w:rPr>
          <w:bCs/>
        </w:rPr>
        <w:t xml:space="preserve"> iznos</w:t>
      </w:r>
      <w:r w:rsidR="005F6EE3">
        <w:rPr>
          <w:bCs/>
        </w:rPr>
        <w:t>om</w:t>
      </w:r>
      <w:r w:rsidR="005F6EE3" w:rsidRPr="00E2355D">
        <w:rPr>
          <w:bCs/>
        </w:rPr>
        <w:t xml:space="preserve"> od 505.001,00 kn</w:t>
      </w:r>
      <w:r w:rsidR="00757FD2" w:rsidRPr="00E2355D">
        <w:rPr>
          <w:bCs/>
        </w:rPr>
        <w:t>)</w:t>
      </w:r>
      <w:r w:rsidR="00094013">
        <w:rPr>
          <w:bCs/>
        </w:rPr>
        <w:t>.</w:t>
      </w:r>
    </w:p>
    <w:p w:rsidRDefault="00757FD2" w:rsidP="00094013" w:rsidR="00757FD2" w:rsidRPr="00E2355D">
      <w:pPr>
        <w:pStyle w:val="Tijeloteksta"/>
        <w:tabs>
          <w:tab w:pos="0" w:val="left"/>
        </w:tabs>
        <w:spacing w:before="200"/>
        <w:rPr>
          <w:bCs/>
        </w:rPr>
      </w:pPr>
      <w:r w:rsidRPr="00E2355D">
        <w:rPr>
          <w:bCs/>
        </w:rPr>
        <w:tab/>
        <w:t>I neovisno što</w:t>
      </w:r>
      <w:r w:rsidRPr="00F53C6A">
        <w:rPr>
          <w:bCs/>
        </w:rPr>
        <w:t xml:space="preserve"> su</w:t>
      </w:r>
      <w:r w:rsidRPr="00E2355D">
        <w:rPr>
          <w:bCs/>
        </w:rPr>
        <w:t xml:space="preserve"> već u tom razdoblju </w:t>
      </w:r>
      <w:r w:rsidR="00A24F89" w:rsidRPr="00E2355D">
        <w:rPr>
          <w:bCs/>
        </w:rPr>
        <w:t>(od 21 min</w:t>
      </w:r>
      <w:r w:rsidR="00353625">
        <w:rPr>
          <w:bCs/>
        </w:rPr>
        <w:t>ute</w:t>
      </w:r>
      <w:r w:rsidR="00A24F89" w:rsidRPr="00E2355D">
        <w:rPr>
          <w:bCs/>
        </w:rPr>
        <w:t xml:space="preserve"> i 22 </w:t>
      </w:r>
      <w:r w:rsidR="00353625">
        <w:rPr>
          <w:bCs/>
        </w:rPr>
        <w:t>sekunde</w:t>
      </w:r>
      <w:r w:rsidR="00A24F89" w:rsidRPr="00E2355D">
        <w:rPr>
          <w:bCs/>
        </w:rPr>
        <w:t xml:space="preserve">) </w:t>
      </w:r>
      <w:r w:rsidRPr="00E2355D">
        <w:rPr>
          <w:bCs/>
        </w:rPr>
        <w:t xml:space="preserve">ponude dvaju (od </w:t>
      </w:r>
      <w:r w:rsidR="00F53C6A" w:rsidRPr="00F53C6A">
        <w:rPr>
          <w:bCs/>
        </w:rPr>
        <w:t>Tri</w:t>
      </w:r>
      <w:r w:rsidR="00A24F89" w:rsidRPr="00E2355D">
        <w:rPr>
          <w:bCs/>
        </w:rPr>
        <w:t xml:space="preserve"> povezana ponuditelja</w:t>
      </w:r>
      <w:r w:rsidRPr="00E2355D">
        <w:rPr>
          <w:bCs/>
        </w:rPr>
        <w:t>) dobrano premašile registrirane ponude</w:t>
      </w:r>
      <w:r w:rsidR="002D218B" w:rsidRPr="00E2355D">
        <w:rPr>
          <w:bCs/>
        </w:rPr>
        <w:t xml:space="preserve"> drugih ponuditelja</w:t>
      </w:r>
      <w:r w:rsidR="00F53C6A">
        <w:rPr>
          <w:bCs/>
        </w:rPr>
        <w:t>:</w:t>
      </w:r>
      <w:r w:rsidR="00D36F17" w:rsidRPr="00E2355D">
        <w:rPr>
          <w:bCs/>
        </w:rPr>
        <w:t xml:space="preserve"> </w:t>
      </w:r>
      <w:r w:rsidR="002D218B" w:rsidRPr="00E2355D">
        <w:rPr>
          <w:bCs/>
        </w:rPr>
        <w:t>G</w:t>
      </w:r>
      <w:r w:rsidR="00D36F17" w:rsidRPr="00E2355D">
        <w:rPr>
          <w:bCs/>
        </w:rPr>
        <w:t>oran</w:t>
      </w:r>
      <w:r w:rsidR="002D218B" w:rsidRPr="00E2355D">
        <w:rPr>
          <w:bCs/>
        </w:rPr>
        <w:t>a</w:t>
      </w:r>
      <w:r w:rsidR="00F53C6A">
        <w:rPr>
          <w:bCs/>
        </w:rPr>
        <w:t xml:space="preserve"> Čulj</w:t>
      </w:r>
      <w:r w:rsidR="00D36F17" w:rsidRPr="00E2355D">
        <w:rPr>
          <w:bCs/>
        </w:rPr>
        <w:t>k</w:t>
      </w:r>
      <w:r w:rsidR="002D218B" w:rsidRPr="00E2355D">
        <w:rPr>
          <w:bCs/>
        </w:rPr>
        <w:t>a</w:t>
      </w:r>
      <w:r w:rsidR="00D36F17" w:rsidRPr="00E2355D">
        <w:rPr>
          <w:bCs/>
        </w:rPr>
        <w:t xml:space="preserve"> iz Zagreba </w:t>
      </w:r>
      <w:r w:rsidRPr="00E2355D">
        <w:rPr>
          <w:bCs/>
        </w:rPr>
        <w:t>sa iznosom ponude od 50.001,00 kn</w:t>
      </w:r>
      <w:r w:rsidR="005A7BF6">
        <w:rPr>
          <w:bCs/>
        </w:rPr>
        <w:t xml:space="preserve">, potom </w:t>
      </w:r>
      <w:r w:rsidR="00966B9C" w:rsidRPr="00E2355D">
        <w:rPr>
          <w:bCs/>
        </w:rPr>
        <w:t>pravn</w:t>
      </w:r>
      <w:r w:rsidR="00D935C8">
        <w:rPr>
          <w:bCs/>
        </w:rPr>
        <w:t>e</w:t>
      </w:r>
      <w:r w:rsidR="00F53C6A">
        <w:rPr>
          <w:bCs/>
        </w:rPr>
        <w:t xml:space="preserve"> osob</w:t>
      </w:r>
      <w:r w:rsidR="00D935C8">
        <w:rPr>
          <w:bCs/>
        </w:rPr>
        <w:t>e</w:t>
      </w:r>
      <w:r w:rsidR="00966B9C" w:rsidRPr="00E2355D">
        <w:rPr>
          <w:bCs/>
        </w:rPr>
        <w:t xml:space="preserve"> </w:t>
      </w:r>
      <w:r w:rsidR="002D218B" w:rsidRPr="00E2355D">
        <w:rPr>
          <w:bCs/>
        </w:rPr>
        <w:t xml:space="preserve">PRIMA CAPITALE d.o.o sa ponudom u iznosu </w:t>
      </w:r>
      <w:r w:rsidRPr="00E2355D">
        <w:rPr>
          <w:bCs/>
        </w:rPr>
        <w:t>od 85.001,00 kn</w:t>
      </w:r>
      <w:r w:rsidR="00D36F17" w:rsidRPr="00E2355D">
        <w:rPr>
          <w:bCs/>
        </w:rPr>
        <w:t xml:space="preserve"> </w:t>
      </w:r>
      <w:r w:rsidR="00D935C8">
        <w:rPr>
          <w:bCs/>
        </w:rPr>
        <w:t xml:space="preserve">te </w:t>
      </w:r>
      <w:r w:rsidR="002D218B" w:rsidRPr="00E2355D">
        <w:rPr>
          <w:bCs/>
        </w:rPr>
        <w:t xml:space="preserve">potom </w:t>
      </w:r>
      <w:r w:rsidR="00885A73">
        <w:rPr>
          <w:bCs/>
        </w:rPr>
        <w:t xml:space="preserve">i </w:t>
      </w:r>
      <w:r w:rsidR="00966B9C" w:rsidRPr="00E2355D">
        <w:rPr>
          <w:bCs/>
        </w:rPr>
        <w:t>pravn</w:t>
      </w:r>
      <w:r w:rsidR="00D935C8">
        <w:rPr>
          <w:bCs/>
        </w:rPr>
        <w:t>e</w:t>
      </w:r>
      <w:r w:rsidR="00966B9C" w:rsidRPr="00E2355D">
        <w:rPr>
          <w:bCs/>
        </w:rPr>
        <w:t xml:space="preserve"> osob</w:t>
      </w:r>
      <w:r w:rsidR="00D935C8">
        <w:rPr>
          <w:bCs/>
        </w:rPr>
        <w:t>e</w:t>
      </w:r>
      <w:r w:rsidR="00966B9C" w:rsidRPr="00E2355D">
        <w:rPr>
          <w:bCs/>
        </w:rPr>
        <w:t xml:space="preserve"> </w:t>
      </w:r>
      <w:r w:rsidR="002D218B" w:rsidRPr="00E2355D">
        <w:rPr>
          <w:bCs/>
        </w:rPr>
        <w:t xml:space="preserve">ZVUČNI ZID d.o.o Zagreb sa ponudom od </w:t>
      </w:r>
      <w:r w:rsidRPr="00E2355D">
        <w:rPr>
          <w:bCs/>
        </w:rPr>
        <w:t>160.001,00 kn</w:t>
      </w:r>
      <w:r w:rsidR="002D218B" w:rsidRPr="00E2355D">
        <w:rPr>
          <w:bCs/>
        </w:rPr>
        <w:t xml:space="preserve">, </w:t>
      </w:r>
      <w:r w:rsidR="00A24F89" w:rsidRPr="00E2355D">
        <w:rPr>
          <w:bCs/>
        </w:rPr>
        <w:t xml:space="preserve">a </w:t>
      </w:r>
      <w:r w:rsidR="00966B9C" w:rsidRPr="00E2355D">
        <w:rPr>
          <w:bCs/>
        </w:rPr>
        <w:t>koj</w:t>
      </w:r>
      <w:r w:rsidR="002000AF">
        <w:rPr>
          <w:bCs/>
        </w:rPr>
        <w:t>e</w:t>
      </w:r>
      <w:r w:rsidR="00966B9C" w:rsidRPr="00E2355D">
        <w:rPr>
          <w:bCs/>
        </w:rPr>
        <w:t xml:space="preserve"> </w:t>
      </w:r>
      <w:r w:rsidR="00F53C6A">
        <w:rPr>
          <w:bCs/>
        </w:rPr>
        <w:t xml:space="preserve">pravne osobe, kako to proizlazi iz izvatka iz </w:t>
      </w:r>
      <w:r w:rsidR="00966B9C" w:rsidRPr="00E2355D">
        <w:rPr>
          <w:bCs/>
        </w:rPr>
        <w:t>s</w:t>
      </w:r>
      <w:r w:rsidR="00F53C6A">
        <w:rPr>
          <w:bCs/>
        </w:rPr>
        <w:t>udskog registra,</w:t>
      </w:r>
      <w:r w:rsidR="00885A73">
        <w:rPr>
          <w:bCs/>
        </w:rPr>
        <w:t xml:space="preserve"> povezuje njihov jedini osnivač</w:t>
      </w:r>
      <w:r w:rsidR="00966B9C" w:rsidRPr="00E2355D">
        <w:rPr>
          <w:bCs/>
        </w:rPr>
        <w:t xml:space="preserve"> Maroje Stjepović </w:t>
      </w:r>
      <w:r w:rsidR="00D935C8">
        <w:rPr>
          <w:bCs/>
        </w:rPr>
        <w:t xml:space="preserve">koji je </w:t>
      </w:r>
      <w:r w:rsidR="00885A73">
        <w:rPr>
          <w:bCs/>
        </w:rPr>
        <w:t xml:space="preserve">ujedno </w:t>
      </w:r>
      <w:r w:rsidR="00966B9C" w:rsidRPr="00E2355D">
        <w:rPr>
          <w:bCs/>
        </w:rPr>
        <w:t xml:space="preserve">i </w:t>
      </w:r>
      <w:r w:rsidR="00D36F17" w:rsidRPr="00E2355D">
        <w:rPr>
          <w:bCs/>
        </w:rPr>
        <w:t>korisnik</w:t>
      </w:r>
      <w:r w:rsidR="00353625">
        <w:rPr>
          <w:bCs/>
        </w:rPr>
        <w:t xml:space="preserve"> certifikat</w:t>
      </w:r>
      <w:r w:rsidR="00966B9C" w:rsidRPr="00E2355D">
        <w:rPr>
          <w:bCs/>
        </w:rPr>
        <w:t>a u servisu e-Dražba</w:t>
      </w:r>
      <w:r w:rsidR="00885A73" w:rsidRPr="00885A73">
        <w:rPr>
          <w:bCs/>
        </w:rPr>
        <w:t xml:space="preserve"> </w:t>
      </w:r>
      <w:r w:rsidR="00F53C6A">
        <w:rPr>
          <w:bCs/>
        </w:rPr>
        <w:t>(d</w:t>
      </w:r>
      <w:r w:rsidR="00885A73">
        <w:rPr>
          <w:bCs/>
        </w:rPr>
        <w:t>alje</w:t>
      </w:r>
      <w:r w:rsidR="00F53C6A">
        <w:rPr>
          <w:bCs/>
        </w:rPr>
        <w:t xml:space="preserve"> u tekstu</w:t>
      </w:r>
      <w:r w:rsidR="00885A73">
        <w:rPr>
          <w:bCs/>
        </w:rPr>
        <w:t xml:space="preserve">: </w:t>
      </w:r>
      <w:r w:rsidR="00F53C6A">
        <w:rPr>
          <w:bCs/>
        </w:rPr>
        <w:t>Dva</w:t>
      </w:r>
      <w:r w:rsidR="00885A73">
        <w:rPr>
          <w:bCs/>
        </w:rPr>
        <w:t xml:space="preserve"> povezana ponuditelja),</w:t>
      </w:r>
      <w:r w:rsidR="00353625">
        <w:rPr>
          <w:bCs/>
        </w:rPr>
        <w:t xml:space="preserve"> oni su već sutradan (27. rujna </w:t>
      </w:r>
      <w:r w:rsidRPr="00E2355D">
        <w:rPr>
          <w:bCs/>
        </w:rPr>
        <w:t xml:space="preserve">2018). </w:t>
      </w:r>
      <w:r w:rsidR="00A73C93" w:rsidRPr="00E2355D">
        <w:rPr>
          <w:bCs/>
        </w:rPr>
        <w:t xml:space="preserve">u </w:t>
      </w:r>
      <w:r w:rsidR="00885A73">
        <w:rPr>
          <w:bCs/>
        </w:rPr>
        <w:t>d</w:t>
      </w:r>
      <w:r w:rsidR="00A73C93">
        <w:rPr>
          <w:bCs/>
        </w:rPr>
        <w:t>rugom ra</w:t>
      </w:r>
      <w:r w:rsidR="002000AF">
        <w:rPr>
          <w:bCs/>
        </w:rPr>
        <w:t>z</w:t>
      </w:r>
      <w:r w:rsidR="00A73C93">
        <w:rPr>
          <w:bCs/>
        </w:rPr>
        <w:t>dobl</w:t>
      </w:r>
      <w:r w:rsidR="002000AF">
        <w:rPr>
          <w:bCs/>
        </w:rPr>
        <w:t>j</w:t>
      </w:r>
      <w:r w:rsidR="00A73C93">
        <w:rPr>
          <w:bCs/>
        </w:rPr>
        <w:t>u</w:t>
      </w:r>
      <w:r w:rsidRPr="00E2355D">
        <w:rPr>
          <w:bCs/>
        </w:rPr>
        <w:t xml:space="preserve"> </w:t>
      </w:r>
      <w:r w:rsidR="00A73C93">
        <w:rPr>
          <w:bCs/>
        </w:rPr>
        <w:t>(</w:t>
      </w:r>
      <w:r w:rsidRPr="00E2355D">
        <w:rPr>
          <w:bCs/>
        </w:rPr>
        <w:t>od 8 min</w:t>
      </w:r>
      <w:r w:rsidR="00353625">
        <w:rPr>
          <w:bCs/>
        </w:rPr>
        <w:t>uta</w:t>
      </w:r>
      <w:r w:rsidRPr="00E2355D">
        <w:rPr>
          <w:bCs/>
        </w:rPr>
        <w:t xml:space="preserve"> i 43 sek</w:t>
      </w:r>
      <w:r w:rsidR="00353625">
        <w:rPr>
          <w:bCs/>
        </w:rPr>
        <w:t>unde</w:t>
      </w:r>
      <w:r w:rsidR="00A73C93">
        <w:rPr>
          <w:bCs/>
        </w:rPr>
        <w:t xml:space="preserve">) </w:t>
      </w:r>
      <w:r w:rsidR="00A73C93" w:rsidRPr="00E2355D">
        <w:rPr>
          <w:bCs/>
        </w:rPr>
        <w:t xml:space="preserve">dali i novih </w:t>
      </w:r>
      <w:r w:rsidR="00A73C93">
        <w:rPr>
          <w:bCs/>
        </w:rPr>
        <w:t>8</w:t>
      </w:r>
      <w:r w:rsidR="00A73C93" w:rsidRPr="00E2355D">
        <w:rPr>
          <w:bCs/>
        </w:rPr>
        <w:t xml:space="preserve"> </w:t>
      </w:r>
      <w:r w:rsidR="00A73C93">
        <w:rPr>
          <w:bCs/>
        </w:rPr>
        <w:t xml:space="preserve">sukcesivno sve </w:t>
      </w:r>
      <w:r w:rsidR="00A73C93" w:rsidRPr="00E2355D">
        <w:rPr>
          <w:bCs/>
        </w:rPr>
        <w:t xml:space="preserve">viših </w:t>
      </w:r>
      <w:r w:rsidR="00ED71E5">
        <w:rPr>
          <w:bCs/>
        </w:rPr>
        <w:t xml:space="preserve">(valjanih) </w:t>
      </w:r>
      <w:r w:rsidR="00A73C93" w:rsidRPr="00E2355D">
        <w:rPr>
          <w:bCs/>
        </w:rPr>
        <w:t>ponuda</w:t>
      </w:r>
      <w:r w:rsidR="00F53C6A">
        <w:rPr>
          <w:bCs/>
        </w:rPr>
        <w:t>,</w:t>
      </w:r>
      <w:r w:rsidRPr="00E2355D">
        <w:rPr>
          <w:bCs/>
        </w:rPr>
        <w:t xml:space="preserve"> počevši sa ponudom u iznosu od 520.00</w:t>
      </w:r>
      <w:r w:rsidR="00F53C6A">
        <w:rPr>
          <w:bCs/>
        </w:rPr>
        <w:t>1,00 kn registriranoj od 01 sat</w:t>
      </w:r>
      <w:r w:rsidRPr="00E2355D">
        <w:rPr>
          <w:bCs/>
        </w:rPr>
        <w:t xml:space="preserve"> 05 min</w:t>
      </w:r>
      <w:r w:rsidR="00353625">
        <w:rPr>
          <w:bCs/>
        </w:rPr>
        <w:t>uta</w:t>
      </w:r>
      <w:r w:rsidRPr="00E2355D">
        <w:rPr>
          <w:bCs/>
        </w:rPr>
        <w:t xml:space="preserve"> i 09 se</w:t>
      </w:r>
      <w:r w:rsidR="00353625">
        <w:rPr>
          <w:bCs/>
        </w:rPr>
        <w:t>kundi i onom posl</w:t>
      </w:r>
      <w:r w:rsidRPr="00E2355D">
        <w:rPr>
          <w:bCs/>
        </w:rPr>
        <w:t>j</w:t>
      </w:r>
      <w:r w:rsidR="00D5392F">
        <w:rPr>
          <w:bCs/>
        </w:rPr>
        <w:t>e</w:t>
      </w:r>
      <w:r w:rsidRPr="00E2355D">
        <w:rPr>
          <w:bCs/>
        </w:rPr>
        <w:t>dnjom</w:t>
      </w:r>
      <w:r w:rsidR="00353625">
        <w:rPr>
          <w:bCs/>
        </w:rPr>
        <w:t xml:space="preserve"> – n</w:t>
      </w:r>
      <w:r w:rsidRPr="00E2355D">
        <w:rPr>
          <w:bCs/>
        </w:rPr>
        <w:t>ajvećom u iznosu od 625.001,00 kn registrirano</w:t>
      </w:r>
      <w:r w:rsidR="00F53C6A">
        <w:rPr>
          <w:bCs/>
        </w:rPr>
        <w:t>m</w:t>
      </w:r>
      <w:r w:rsidRPr="00E2355D">
        <w:rPr>
          <w:bCs/>
        </w:rPr>
        <w:t xml:space="preserve"> u 01 sat, 13 min</w:t>
      </w:r>
      <w:r w:rsidR="00353625">
        <w:rPr>
          <w:bCs/>
        </w:rPr>
        <w:t>uta i 52 sekunde</w:t>
      </w:r>
      <w:r w:rsidR="00F53C6A">
        <w:rPr>
          <w:bCs/>
        </w:rPr>
        <w:t xml:space="preserve"> </w:t>
      </w:r>
      <w:r w:rsidRPr="00E2355D">
        <w:rPr>
          <w:bCs/>
        </w:rPr>
        <w:t xml:space="preserve">i sve to u okolnosti kada </w:t>
      </w:r>
      <w:r w:rsidR="00645FBF" w:rsidRPr="00E2355D">
        <w:rPr>
          <w:bCs/>
        </w:rPr>
        <w:t>ostali po</w:t>
      </w:r>
      <w:r w:rsidR="00F53C6A">
        <w:rPr>
          <w:bCs/>
        </w:rPr>
        <w:t>nuditelji</w:t>
      </w:r>
      <w:r w:rsidR="00645FBF" w:rsidRPr="00E2355D">
        <w:rPr>
          <w:bCs/>
        </w:rPr>
        <w:t xml:space="preserve"> u međuvremenu </w:t>
      </w:r>
      <w:r w:rsidR="00E2355D" w:rsidRPr="00E2355D">
        <w:rPr>
          <w:bCs/>
        </w:rPr>
        <w:t>nisu</w:t>
      </w:r>
      <w:r w:rsidR="00F53C6A">
        <w:rPr>
          <w:bCs/>
        </w:rPr>
        <w:t xml:space="preserve"> </w:t>
      </w:r>
      <w:r w:rsidR="00645FBF" w:rsidRPr="00E2355D">
        <w:rPr>
          <w:bCs/>
        </w:rPr>
        <w:t xml:space="preserve"> </w:t>
      </w:r>
      <w:r w:rsidR="000510BA">
        <w:rPr>
          <w:bCs/>
        </w:rPr>
        <w:t xml:space="preserve">ni </w:t>
      </w:r>
      <w:r w:rsidRPr="00E2355D">
        <w:rPr>
          <w:bCs/>
        </w:rPr>
        <w:t>prijavljivali svoje nove</w:t>
      </w:r>
      <w:r w:rsidR="00F53C6A">
        <w:rPr>
          <w:bCs/>
        </w:rPr>
        <w:t>,</w:t>
      </w:r>
      <w:r w:rsidRPr="00E2355D">
        <w:rPr>
          <w:bCs/>
        </w:rPr>
        <w:t xml:space="preserve"> </w:t>
      </w:r>
      <w:r w:rsidR="00074673">
        <w:rPr>
          <w:bCs/>
        </w:rPr>
        <w:t xml:space="preserve">valjane </w:t>
      </w:r>
      <w:r w:rsidRPr="00E2355D">
        <w:rPr>
          <w:bCs/>
        </w:rPr>
        <w:t>(veće) ponude.</w:t>
      </w:r>
    </w:p>
    <w:p w:rsidRDefault="00757FD2" w:rsidP="00094013" w:rsidR="00602206">
      <w:pPr>
        <w:pStyle w:val="Tijeloteksta"/>
        <w:tabs>
          <w:tab w:pos="0" w:val="left"/>
        </w:tabs>
        <w:spacing w:before="200"/>
        <w:rPr>
          <w:bCs/>
        </w:rPr>
      </w:pPr>
      <w:r w:rsidRPr="00E2355D">
        <w:rPr>
          <w:bCs/>
        </w:rPr>
        <w:tab/>
        <w:t xml:space="preserve">Ovakvo isticanje sve većih </w:t>
      </w:r>
      <w:r w:rsidR="00360432">
        <w:rPr>
          <w:bCs/>
        </w:rPr>
        <w:t>(</w:t>
      </w:r>
      <w:r w:rsidR="007C2428">
        <w:rPr>
          <w:bCs/>
        </w:rPr>
        <w:t>valjanih</w:t>
      </w:r>
      <w:r w:rsidR="00360432">
        <w:rPr>
          <w:bCs/>
        </w:rPr>
        <w:t>)</w:t>
      </w:r>
      <w:r w:rsidR="007C2428">
        <w:rPr>
          <w:bCs/>
        </w:rPr>
        <w:t xml:space="preserve"> </w:t>
      </w:r>
      <w:r w:rsidRPr="00E2355D">
        <w:rPr>
          <w:bCs/>
        </w:rPr>
        <w:t>ponuda (</w:t>
      </w:r>
      <w:r w:rsidR="007C2428">
        <w:rPr>
          <w:bCs/>
        </w:rPr>
        <w:t>4</w:t>
      </w:r>
      <w:r w:rsidR="00FB0D4B">
        <w:rPr>
          <w:bCs/>
        </w:rPr>
        <w:t>3</w:t>
      </w:r>
      <w:r w:rsidR="007C2428">
        <w:rPr>
          <w:bCs/>
        </w:rPr>
        <w:t xml:space="preserve"> </w:t>
      </w:r>
      <w:r w:rsidR="00645FBF" w:rsidRPr="00E2355D">
        <w:rPr>
          <w:bCs/>
        </w:rPr>
        <w:t xml:space="preserve">od </w:t>
      </w:r>
      <w:r w:rsidR="00645FBF" w:rsidRPr="00F53C6A">
        <w:rPr>
          <w:bCs/>
        </w:rPr>
        <w:t xml:space="preserve">strane </w:t>
      </w:r>
      <w:r w:rsidR="00F53C6A" w:rsidRPr="00F53C6A">
        <w:rPr>
          <w:bCs/>
        </w:rPr>
        <w:t>Tri</w:t>
      </w:r>
      <w:r w:rsidR="00645FBF" w:rsidRPr="00E2355D">
        <w:rPr>
          <w:bCs/>
        </w:rPr>
        <w:t xml:space="preserve"> povezana ponuditelja</w:t>
      </w:r>
      <w:r w:rsidRPr="00E2355D">
        <w:rPr>
          <w:bCs/>
        </w:rPr>
        <w:t xml:space="preserve">) u iznimno </w:t>
      </w:r>
      <w:r w:rsidRPr="00F53C6A">
        <w:rPr>
          <w:bCs/>
        </w:rPr>
        <w:t>kratk</w:t>
      </w:r>
      <w:r w:rsidR="008E3DCE" w:rsidRPr="00F53C6A">
        <w:rPr>
          <w:bCs/>
        </w:rPr>
        <w:t>im „polnoćnim“</w:t>
      </w:r>
      <w:r w:rsidR="008E3DCE">
        <w:rPr>
          <w:bCs/>
        </w:rPr>
        <w:t xml:space="preserve"> razdobljima </w:t>
      </w:r>
      <w:r w:rsidR="007C2428">
        <w:rPr>
          <w:bCs/>
        </w:rPr>
        <w:t>(počevši sa prvom u 22-oj sekundi prvog dana na</w:t>
      </w:r>
      <w:r w:rsidR="00F53C6A">
        <w:rPr>
          <w:bCs/>
        </w:rPr>
        <w:t>dmetanja</w:t>
      </w:r>
      <w:r w:rsidR="007C2428">
        <w:rPr>
          <w:bCs/>
        </w:rPr>
        <w:t>)</w:t>
      </w:r>
      <w:r w:rsidRPr="00E2355D">
        <w:rPr>
          <w:bCs/>
        </w:rPr>
        <w:t>, a u okolnosti pasivnosti drugih dotadašnjih ponuditelja</w:t>
      </w:r>
      <w:r w:rsidR="00703A53" w:rsidRPr="00E2355D">
        <w:rPr>
          <w:bCs/>
        </w:rPr>
        <w:t xml:space="preserve"> </w:t>
      </w:r>
      <w:r w:rsidR="00360432">
        <w:rPr>
          <w:bCs/>
        </w:rPr>
        <w:t>(</w:t>
      </w:r>
      <w:r w:rsidR="00703A53" w:rsidRPr="00E2355D">
        <w:rPr>
          <w:bCs/>
        </w:rPr>
        <w:t>sa značajno manjim valjanim ponudama</w:t>
      </w:r>
      <w:r w:rsidR="00360432">
        <w:rPr>
          <w:bCs/>
        </w:rPr>
        <w:t>)</w:t>
      </w:r>
      <w:r w:rsidRPr="00E2355D">
        <w:rPr>
          <w:bCs/>
        </w:rPr>
        <w:t>, nesporno jasno upućuje na dva moguća razloga:</w:t>
      </w:r>
    </w:p>
    <w:p w:rsidRDefault="00602206" w:rsidP="00094013" w:rsidR="00602206" w:rsidRPr="00D5392F">
      <w:pPr>
        <w:pStyle w:val="Tijeloteksta"/>
        <w:tabs>
          <w:tab w:pos="0" w:val="left"/>
        </w:tabs>
        <w:spacing w:before="40"/>
        <w:rPr>
          <w:bCs/>
        </w:rPr>
      </w:pPr>
      <w:r>
        <w:rPr>
          <w:bCs/>
        </w:rPr>
        <w:tab/>
        <w:t>-</w:t>
      </w:r>
      <w:r w:rsidR="00967CC3">
        <w:rPr>
          <w:bCs/>
        </w:rPr>
        <w:t xml:space="preserve"> </w:t>
      </w:r>
      <w:r w:rsidR="00757FD2" w:rsidRPr="00E2355D">
        <w:rPr>
          <w:bCs/>
        </w:rPr>
        <w:t xml:space="preserve">da su </w:t>
      </w:r>
      <w:r w:rsidR="008E3DCE">
        <w:rPr>
          <w:bCs/>
        </w:rPr>
        <w:t>ti ponuditelji i</w:t>
      </w:r>
      <w:r w:rsidR="00757FD2" w:rsidRPr="00E2355D">
        <w:rPr>
          <w:bCs/>
        </w:rPr>
        <w:t>mali nedvojben interes da po</w:t>
      </w:r>
      <w:r w:rsidR="00F53C6A">
        <w:rPr>
          <w:bCs/>
        </w:rPr>
        <w:t>,</w:t>
      </w:r>
      <w:r w:rsidR="00757FD2" w:rsidRPr="00E2355D">
        <w:rPr>
          <w:bCs/>
        </w:rPr>
        <w:t xml:space="preserve"> za njih prihvatljivoj </w:t>
      </w:r>
      <w:r w:rsidR="005C3093" w:rsidRPr="00D5392F">
        <w:rPr>
          <w:bCs/>
        </w:rPr>
        <w:t xml:space="preserve">najviše ponuđenoj </w:t>
      </w:r>
      <w:r w:rsidR="00757FD2" w:rsidRPr="00D5392F">
        <w:rPr>
          <w:bCs/>
        </w:rPr>
        <w:t>cijeni, postanu i novi vlasnici predmetn</w:t>
      </w:r>
      <w:r w:rsidR="00703A53" w:rsidRPr="00D5392F">
        <w:rPr>
          <w:bCs/>
        </w:rPr>
        <w:t>ih</w:t>
      </w:r>
      <w:r w:rsidR="00757FD2" w:rsidRPr="00D5392F">
        <w:rPr>
          <w:bCs/>
        </w:rPr>
        <w:t xml:space="preserve"> nekretnin</w:t>
      </w:r>
      <w:r w:rsidR="00703A53" w:rsidRPr="00D5392F">
        <w:rPr>
          <w:bCs/>
        </w:rPr>
        <w:t>a</w:t>
      </w:r>
      <w:r w:rsidR="00D40F7C" w:rsidRPr="00094013">
        <w:rPr>
          <w:bCs/>
        </w:rPr>
        <w:t>,</w:t>
      </w:r>
      <w:r w:rsidR="00757FD2" w:rsidRPr="00094013">
        <w:rPr>
          <w:bCs/>
        </w:rPr>
        <w:t xml:space="preserve"> </w:t>
      </w:r>
      <w:r w:rsidR="00757FD2" w:rsidRPr="00D5392F">
        <w:rPr>
          <w:bCs/>
        </w:rPr>
        <w:t xml:space="preserve">ili </w:t>
      </w:r>
    </w:p>
    <w:p w:rsidRDefault="00602206" w:rsidP="00094013" w:rsidR="00094013">
      <w:pPr>
        <w:pStyle w:val="Tijeloteksta"/>
        <w:tabs>
          <w:tab w:pos="0" w:val="left"/>
        </w:tabs>
        <w:spacing w:before="40"/>
        <w:rPr>
          <w:bCs/>
        </w:rPr>
      </w:pPr>
      <w:r>
        <w:rPr>
          <w:bCs/>
        </w:rPr>
        <w:tab/>
        <w:t xml:space="preserve">- </w:t>
      </w:r>
      <w:r w:rsidR="00757FD2" w:rsidRPr="00E2355D">
        <w:rPr>
          <w:bCs/>
        </w:rPr>
        <w:t xml:space="preserve">da kao „najpovoljniji“ ponuditelji sa nerazmjerno visokim </w:t>
      </w:r>
      <w:r w:rsidR="00FB0D4B">
        <w:rPr>
          <w:bCs/>
        </w:rPr>
        <w:t xml:space="preserve">(prividnim-fiktivnim) </w:t>
      </w:r>
      <w:r w:rsidR="003F3AB6">
        <w:rPr>
          <w:bCs/>
        </w:rPr>
        <w:t>p</w:t>
      </w:r>
      <w:r w:rsidR="00757FD2" w:rsidRPr="00E2355D">
        <w:rPr>
          <w:bCs/>
        </w:rPr>
        <w:t>onudama</w:t>
      </w:r>
      <w:r w:rsidR="005D15E4">
        <w:rPr>
          <w:bCs/>
        </w:rPr>
        <w:t xml:space="preserve"> </w:t>
      </w:r>
      <w:r w:rsidR="003F3AB6">
        <w:rPr>
          <w:bCs/>
        </w:rPr>
        <w:t>za četvrtu dražbu (početna cijena 1,00 kn)</w:t>
      </w:r>
      <w:r w:rsidR="00094013">
        <w:rPr>
          <w:bCs/>
        </w:rPr>
        <w:t>,</w:t>
      </w:r>
      <w:r w:rsidR="003F3AB6">
        <w:rPr>
          <w:bCs/>
        </w:rPr>
        <w:t xml:space="preserve"> </w:t>
      </w:r>
      <w:r w:rsidR="00C11AF0">
        <w:rPr>
          <w:bCs/>
        </w:rPr>
        <w:t xml:space="preserve">od kojih je ona najpovoljnija u iznosu od </w:t>
      </w:r>
      <w:r w:rsidR="00C11AF0" w:rsidRPr="00E2355D">
        <w:rPr>
          <w:bCs/>
        </w:rPr>
        <w:t>625.001,00 kn</w:t>
      </w:r>
      <w:r w:rsidR="00C11AF0">
        <w:rPr>
          <w:bCs/>
        </w:rPr>
        <w:t xml:space="preserve"> </w:t>
      </w:r>
      <w:r w:rsidR="00D57C77">
        <w:rPr>
          <w:bCs/>
        </w:rPr>
        <w:t>1,6 puta veća od</w:t>
      </w:r>
      <w:r w:rsidR="00D57C77" w:rsidRPr="00D5392F">
        <w:rPr>
          <w:bCs/>
        </w:rPr>
        <w:t xml:space="preserve"> </w:t>
      </w:r>
      <w:r w:rsidR="005C3093" w:rsidRPr="00D5392F">
        <w:rPr>
          <w:bCs/>
        </w:rPr>
        <w:t>početne</w:t>
      </w:r>
      <w:r w:rsidR="00D5392F" w:rsidRPr="00D5392F">
        <w:rPr>
          <w:b/>
          <w:bCs/>
        </w:rPr>
        <w:t xml:space="preserve"> </w:t>
      </w:r>
      <w:r w:rsidR="00D57C77">
        <w:rPr>
          <w:bCs/>
        </w:rPr>
        <w:t xml:space="preserve">prodajne cijene </w:t>
      </w:r>
      <w:r w:rsidR="00CD31D1">
        <w:rPr>
          <w:bCs/>
        </w:rPr>
        <w:t xml:space="preserve">određene </w:t>
      </w:r>
      <w:r w:rsidR="00D57C77">
        <w:rPr>
          <w:bCs/>
        </w:rPr>
        <w:t>za treću dražbu</w:t>
      </w:r>
      <w:r w:rsidR="00CD31D1">
        <w:rPr>
          <w:bCs/>
        </w:rPr>
        <w:t xml:space="preserve"> u iznosu od 39.083,63 kn (</w:t>
      </w:r>
      <w:r w:rsidR="00D57C77">
        <w:rPr>
          <w:bCs/>
        </w:rPr>
        <w:t>koja</w:t>
      </w:r>
      <w:r w:rsidR="00094013">
        <w:rPr>
          <w:bCs/>
        </w:rPr>
        <w:t xml:space="preserve"> je</w:t>
      </w:r>
      <w:r w:rsidR="00D57C77">
        <w:rPr>
          <w:bCs/>
        </w:rPr>
        <w:t xml:space="preserve"> neuspješno okončana jer </w:t>
      </w:r>
      <w:r w:rsidR="00AB16B0">
        <w:rPr>
          <w:bCs/>
        </w:rPr>
        <w:t xml:space="preserve">nije </w:t>
      </w:r>
      <w:r w:rsidR="00CD31D1">
        <w:rPr>
          <w:bCs/>
        </w:rPr>
        <w:t xml:space="preserve">bilo valjanih </w:t>
      </w:r>
      <w:r w:rsidR="00AB16B0">
        <w:rPr>
          <w:bCs/>
        </w:rPr>
        <w:t xml:space="preserve">uplatitelja jamčevine pa </w:t>
      </w:r>
      <w:r w:rsidR="005C3093" w:rsidRPr="00D5392F">
        <w:rPr>
          <w:bCs/>
        </w:rPr>
        <w:t xml:space="preserve">onda </w:t>
      </w:r>
      <w:r w:rsidR="00AB16B0" w:rsidRPr="00D5392F">
        <w:rPr>
          <w:bCs/>
        </w:rPr>
        <w:t xml:space="preserve">niti </w:t>
      </w:r>
      <w:r w:rsidR="00AB16B0">
        <w:rPr>
          <w:bCs/>
        </w:rPr>
        <w:t>pon</w:t>
      </w:r>
      <w:r w:rsidR="00D5392F">
        <w:rPr>
          <w:bCs/>
        </w:rPr>
        <w:t>u</w:t>
      </w:r>
      <w:r w:rsidR="00AB16B0">
        <w:rPr>
          <w:bCs/>
        </w:rPr>
        <w:t xml:space="preserve">ditelja) </w:t>
      </w:r>
      <w:r w:rsidR="006B2978">
        <w:rPr>
          <w:bCs/>
        </w:rPr>
        <w:t xml:space="preserve">i praktično spriječe druge potencijalne ponuditelje </w:t>
      </w:r>
      <w:r w:rsidR="008E3DCE">
        <w:rPr>
          <w:bCs/>
        </w:rPr>
        <w:t>sa uplaćenim jamčevinama (</w:t>
      </w:r>
      <w:r w:rsidR="00F53C6A">
        <w:rPr>
          <w:bCs/>
        </w:rPr>
        <w:t xml:space="preserve">njih </w:t>
      </w:r>
      <w:r w:rsidR="008E3DCE">
        <w:rPr>
          <w:bCs/>
        </w:rPr>
        <w:t xml:space="preserve">53) </w:t>
      </w:r>
      <w:r w:rsidR="00F07C80">
        <w:rPr>
          <w:bCs/>
        </w:rPr>
        <w:t>d</w:t>
      </w:r>
      <w:r w:rsidR="006B2978">
        <w:rPr>
          <w:bCs/>
        </w:rPr>
        <w:t xml:space="preserve">a </w:t>
      </w:r>
      <w:r w:rsidR="006B2978" w:rsidRPr="00094013">
        <w:rPr>
          <w:bCs/>
        </w:rPr>
        <w:t xml:space="preserve">postave </w:t>
      </w:r>
      <w:r w:rsidR="00C37A12" w:rsidRPr="00094013">
        <w:rPr>
          <w:bCs/>
        </w:rPr>
        <w:t>i</w:t>
      </w:r>
      <w:r w:rsidR="00C37A12" w:rsidRPr="00C37A12">
        <w:rPr>
          <w:b/>
          <w:bCs/>
          <w:color w:val="C00000"/>
        </w:rPr>
        <w:t xml:space="preserve"> </w:t>
      </w:r>
      <w:r w:rsidR="006B2978">
        <w:rPr>
          <w:bCs/>
        </w:rPr>
        <w:t xml:space="preserve">svoje valjane ponude </w:t>
      </w:r>
      <w:r w:rsidR="00381E5B">
        <w:rPr>
          <w:bCs/>
        </w:rPr>
        <w:t xml:space="preserve">(veće od trenutno postavljenih), </w:t>
      </w:r>
      <w:r w:rsidR="004207BD">
        <w:rPr>
          <w:bCs/>
        </w:rPr>
        <w:t>a sve</w:t>
      </w:r>
      <w:r w:rsidR="00381E5B">
        <w:rPr>
          <w:bCs/>
        </w:rPr>
        <w:t xml:space="preserve"> to </w:t>
      </w:r>
      <w:r w:rsidR="00757FD2" w:rsidRPr="00E2355D">
        <w:rPr>
          <w:bCs/>
        </w:rPr>
        <w:t xml:space="preserve">kako bi potom </w:t>
      </w:r>
      <w:r w:rsidR="00F07C80">
        <w:rPr>
          <w:bCs/>
        </w:rPr>
        <w:t xml:space="preserve">kao najbolji ponuditelji </w:t>
      </w:r>
      <w:r w:rsidR="002654B1">
        <w:rPr>
          <w:bCs/>
        </w:rPr>
        <w:t xml:space="preserve">svjesno </w:t>
      </w:r>
      <w:r w:rsidR="00757FD2" w:rsidRPr="00E2355D">
        <w:rPr>
          <w:bCs/>
        </w:rPr>
        <w:t xml:space="preserve">odustajali od uplata kupovnina </w:t>
      </w:r>
      <w:r w:rsidR="00353625">
        <w:rPr>
          <w:bCs/>
        </w:rPr>
        <w:t>(uz kalkulirani gubitak</w:t>
      </w:r>
      <w:r w:rsidR="00381E5B">
        <w:rPr>
          <w:bCs/>
        </w:rPr>
        <w:t xml:space="preserve"> jamčevina od po 1.000,00 kn)</w:t>
      </w:r>
      <w:r w:rsidR="00757FD2" w:rsidRPr="00E2355D">
        <w:rPr>
          <w:bCs/>
        </w:rPr>
        <w:t xml:space="preserve"> </w:t>
      </w:r>
      <w:r w:rsidR="00F07C80">
        <w:rPr>
          <w:bCs/>
        </w:rPr>
        <w:t xml:space="preserve">pa bi u konačnici </w:t>
      </w:r>
      <w:r w:rsidR="00757FD2" w:rsidRPr="00E2355D">
        <w:rPr>
          <w:bCs/>
        </w:rPr>
        <w:t xml:space="preserve">na </w:t>
      </w:r>
      <w:r w:rsidR="002654B1">
        <w:rPr>
          <w:bCs/>
        </w:rPr>
        <w:t>uplatu kupovnine</w:t>
      </w:r>
      <w:r w:rsidR="00757FD2" w:rsidRPr="00E2355D">
        <w:rPr>
          <w:bCs/>
        </w:rPr>
        <w:t xml:space="preserve"> </w:t>
      </w:r>
      <w:r w:rsidR="00F951BA" w:rsidRPr="00E2355D">
        <w:rPr>
          <w:bCs/>
        </w:rPr>
        <w:t xml:space="preserve">sukladno odredbi </w:t>
      </w:r>
      <w:r w:rsidR="00F951BA" w:rsidRPr="00353625">
        <w:t>članka 103. st</w:t>
      </w:r>
      <w:r w:rsidR="00094013">
        <w:t>avka</w:t>
      </w:r>
      <w:r w:rsidR="00353625" w:rsidRPr="00353625">
        <w:t xml:space="preserve"> </w:t>
      </w:r>
      <w:r w:rsidR="00F951BA" w:rsidRPr="00353625">
        <w:t>6</w:t>
      </w:r>
      <w:r w:rsidR="00353625" w:rsidRPr="00353625">
        <w:t>.</w:t>
      </w:r>
      <w:r w:rsidR="00F951BA" w:rsidRPr="00E2355D">
        <w:t xml:space="preserve"> OZ</w:t>
      </w:r>
      <w:r w:rsidR="00F951BA" w:rsidRPr="00E2355D">
        <w:rPr>
          <w:bCs/>
        </w:rPr>
        <w:t xml:space="preserve">-a </w:t>
      </w:r>
      <w:r w:rsidR="00F951BA">
        <w:rPr>
          <w:bCs/>
        </w:rPr>
        <w:t xml:space="preserve">bio </w:t>
      </w:r>
      <w:r w:rsidR="00757FD2" w:rsidRPr="00E2355D">
        <w:rPr>
          <w:bCs/>
        </w:rPr>
        <w:t xml:space="preserve">upućen </w:t>
      </w:r>
      <w:r w:rsidR="00381E5B">
        <w:rPr>
          <w:bCs/>
        </w:rPr>
        <w:t>„</w:t>
      </w:r>
      <w:r w:rsidR="005D15E4">
        <w:rPr>
          <w:bCs/>
        </w:rPr>
        <w:t>tek</w:t>
      </w:r>
      <w:r w:rsidR="00381E5B">
        <w:rPr>
          <w:bCs/>
        </w:rPr>
        <w:t>“</w:t>
      </w:r>
      <w:r w:rsidR="005D15E4">
        <w:rPr>
          <w:bCs/>
        </w:rPr>
        <w:t xml:space="preserve"> </w:t>
      </w:r>
      <w:r w:rsidR="00757FD2" w:rsidRPr="00E2355D">
        <w:rPr>
          <w:bCs/>
        </w:rPr>
        <w:t xml:space="preserve">treći </w:t>
      </w:r>
      <w:r w:rsidR="00F951BA">
        <w:rPr>
          <w:bCs/>
        </w:rPr>
        <w:t xml:space="preserve">najpovoljniji </w:t>
      </w:r>
      <w:r w:rsidR="00757FD2" w:rsidRPr="00E2355D">
        <w:rPr>
          <w:bCs/>
        </w:rPr>
        <w:t xml:space="preserve">ponuditelj </w:t>
      </w:r>
      <w:r w:rsidR="00703A53" w:rsidRPr="00E2355D">
        <w:rPr>
          <w:bCs/>
        </w:rPr>
        <w:t xml:space="preserve">ZVUČNI ZID d.o.o Zagreb sa </w:t>
      </w:r>
      <w:r w:rsidR="00757FD2" w:rsidRPr="00E2355D">
        <w:rPr>
          <w:bCs/>
        </w:rPr>
        <w:t xml:space="preserve">značajno manjom ponudom </w:t>
      </w:r>
      <w:r w:rsidR="00703A53" w:rsidRPr="00E2355D">
        <w:rPr>
          <w:bCs/>
        </w:rPr>
        <w:t xml:space="preserve">u iznosu </w:t>
      </w:r>
      <w:r w:rsidR="00F951BA">
        <w:rPr>
          <w:bCs/>
        </w:rPr>
        <w:t>od 160.001,00 kn</w:t>
      </w:r>
      <w:r w:rsidR="005D15E4">
        <w:rPr>
          <w:bCs/>
        </w:rPr>
        <w:t xml:space="preserve">, koji </w:t>
      </w:r>
      <w:r w:rsidR="00381E5B">
        <w:rPr>
          <w:bCs/>
        </w:rPr>
        <w:t>j</w:t>
      </w:r>
      <w:r w:rsidR="005D15E4">
        <w:rPr>
          <w:bCs/>
        </w:rPr>
        <w:t xml:space="preserve">e tu ponudu </w:t>
      </w:r>
      <w:r w:rsidR="00FE013A">
        <w:rPr>
          <w:bCs/>
        </w:rPr>
        <w:t xml:space="preserve">kao </w:t>
      </w:r>
      <w:r w:rsidR="00381E5B">
        <w:rPr>
          <w:bCs/>
        </w:rPr>
        <w:t xml:space="preserve">valjanu (veću) </w:t>
      </w:r>
      <w:r w:rsidR="00586518">
        <w:rPr>
          <w:bCs/>
        </w:rPr>
        <w:t>„</w:t>
      </w:r>
      <w:r w:rsidR="005D15E4">
        <w:rPr>
          <w:bCs/>
        </w:rPr>
        <w:t>ipak uspio</w:t>
      </w:r>
      <w:r w:rsidR="00586518">
        <w:rPr>
          <w:bCs/>
        </w:rPr>
        <w:t>“</w:t>
      </w:r>
      <w:r w:rsidR="00F53C6A">
        <w:rPr>
          <w:bCs/>
        </w:rPr>
        <w:t xml:space="preserve"> </w:t>
      </w:r>
      <w:r w:rsidR="00F53C6A" w:rsidRPr="00F53C6A">
        <w:rPr>
          <w:bCs/>
        </w:rPr>
        <w:t>prijaviti u 4</w:t>
      </w:r>
      <w:r w:rsidR="005D15E4" w:rsidRPr="00F53C6A">
        <w:rPr>
          <w:bCs/>
        </w:rPr>
        <w:t xml:space="preserve"> </w:t>
      </w:r>
      <w:r w:rsidR="00FE013A" w:rsidRPr="00F53C6A">
        <w:rPr>
          <w:bCs/>
        </w:rPr>
        <w:t>m</w:t>
      </w:r>
      <w:r w:rsidR="005D15E4" w:rsidRPr="00F53C6A">
        <w:rPr>
          <w:bCs/>
        </w:rPr>
        <w:t>in</w:t>
      </w:r>
      <w:r w:rsidR="00353625" w:rsidRPr="00F53C6A">
        <w:rPr>
          <w:bCs/>
        </w:rPr>
        <w:t>ut</w:t>
      </w:r>
      <w:r w:rsidR="00094013">
        <w:rPr>
          <w:bCs/>
        </w:rPr>
        <w:t>e</w:t>
      </w:r>
      <w:r w:rsidR="005D15E4" w:rsidRPr="00F53C6A">
        <w:rPr>
          <w:bCs/>
        </w:rPr>
        <w:t xml:space="preserve"> </w:t>
      </w:r>
      <w:r w:rsidR="00353625" w:rsidRPr="00F53C6A">
        <w:rPr>
          <w:bCs/>
        </w:rPr>
        <w:t xml:space="preserve">i 31 sekundi od otvaranja dražbovanja </w:t>
      </w:r>
      <w:r w:rsidR="00FE013A" w:rsidRPr="00F53C6A">
        <w:rPr>
          <w:bCs/>
        </w:rPr>
        <w:t xml:space="preserve">(17 </w:t>
      </w:r>
      <w:r w:rsidR="00353625" w:rsidRPr="00F53C6A">
        <w:rPr>
          <w:bCs/>
        </w:rPr>
        <w:t>sekundi</w:t>
      </w:r>
      <w:r w:rsidR="00FE013A" w:rsidRPr="00F53C6A">
        <w:rPr>
          <w:bCs/>
        </w:rPr>
        <w:t xml:space="preserve"> nakon što je jedan </w:t>
      </w:r>
      <w:r w:rsidR="00F951BA" w:rsidRPr="00F53C6A">
        <w:rPr>
          <w:bCs/>
        </w:rPr>
        <w:t xml:space="preserve">od </w:t>
      </w:r>
      <w:r w:rsidR="00F53C6A" w:rsidRPr="00F53C6A">
        <w:rPr>
          <w:bCs/>
        </w:rPr>
        <w:t>Tri</w:t>
      </w:r>
      <w:r w:rsidR="00FE013A" w:rsidRPr="00F53C6A">
        <w:rPr>
          <w:bCs/>
        </w:rPr>
        <w:t xml:space="preserve"> povezana</w:t>
      </w:r>
      <w:r w:rsidR="00FE013A" w:rsidRPr="00E2355D">
        <w:rPr>
          <w:bCs/>
        </w:rPr>
        <w:t xml:space="preserve"> ponuditelja</w:t>
      </w:r>
      <w:r w:rsidR="00FE013A">
        <w:rPr>
          <w:bCs/>
        </w:rPr>
        <w:t xml:space="preserve"> ponudio 155.000,00 kn).</w:t>
      </w:r>
    </w:p>
    <w:p w:rsidRDefault="00094013" w:rsidP="00094013" w:rsidR="00094013">
      <w:pPr>
        <w:pStyle w:val="Tijeloteksta"/>
        <w:tabs>
          <w:tab w:pos="0" w:val="left"/>
        </w:tabs>
        <w:spacing w:before="200"/>
        <w:rPr>
          <w:bCs/>
        </w:rPr>
      </w:pPr>
      <w:r>
        <w:rPr>
          <w:bCs/>
        </w:rPr>
        <w:tab/>
      </w:r>
      <w:r w:rsidR="00353625">
        <w:rPr>
          <w:bCs/>
        </w:rPr>
        <w:t>Event</w:t>
      </w:r>
      <w:r w:rsidR="00757FD2" w:rsidRPr="00E2355D">
        <w:rPr>
          <w:bCs/>
        </w:rPr>
        <w:t xml:space="preserve">ualna neuplata kupovnine od strane </w:t>
      </w:r>
      <w:r w:rsidR="00CE700F" w:rsidRPr="005F5387">
        <w:t>Natalij</w:t>
      </w:r>
      <w:r w:rsidR="00CE700F">
        <w:t>e</w:t>
      </w:r>
      <w:r w:rsidR="00CE700F" w:rsidRPr="005F5387">
        <w:t xml:space="preserve"> Čolak iz Zagreba</w:t>
      </w:r>
      <w:r w:rsidR="00CE700F">
        <w:rPr>
          <w:bCs/>
        </w:rPr>
        <w:t xml:space="preserve"> (ovdje dosuđenog kupca) </w:t>
      </w:r>
      <w:r w:rsidR="00602206">
        <w:rPr>
          <w:bCs/>
        </w:rPr>
        <w:t>bila bi p</w:t>
      </w:r>
      <w:r w:rsidR="00602206" w:rsidRPr="00602206">
        <w:rPr>
          <w:bCs/>
        </w:rPr>
        <w:t>osve neočekivana</w:t>
      </w:r>
      <w:r w:rsidR="00757FD2" w:rsidRPr="00602206">
        <w:rPr>
          <w:bCs/>
        </w:rPr>
        <w:t xml:space="preserve">, </w:t>
      </w:r>
      <w:r w:rsidR="00602206" w:rsidRPr="00602206">
        <w:rPr>
          <w:bCs/>
        </w:rPr>
        <w:t xml:space="preserve">iz razloga </w:t>
      </w:r>
      <w:r w:rsidR="00757FD2" w:rsidRPr="00602206">
        <w:rPr>
          <w:bCs/>
        </w:rPr>
        <w:t xml:space="preserve">što se </w:t>
      </w:r>
      <w:r w:rsidR="00CE700F" w:rsidRPr="00602206">
        <w:rPr>
          <w:bCs/>
        </w:rPr>
        <w:t>upravo on</w:t>
      </w:r>
      <w:r w:rsidR="00353625" w:rsidRPr="00602206">
        <w:rPr>
          <w:bCs/>
        </w:rPr>
        <w:t>a</w:t>
      </w:r>
      <w:r w:rsidR="00CE700F" w:rsidRPr="00602206">
        <w:rPr>
          <w:bCs/>
        </w:rPr>
        <w:t xml:space="preserve"> kao drugi najpovoljniji ponuditelj</w:t>
      </w:r>
      <w:r w:rsidR="00CE700F" w:rsidRPr="00602206">
        <w:t xml:space="preserve"> </w:t>
      </w:r>
      <w:r w:rsidR="00353625" w:rsidRPr="00602206">
        <w:rPr>
          <w:bCs/>
        </w:rPr>
        <w:t>osnovano žalila</w:t>
      </w:r>
      <w:r w:rsidR="00757FD2" w:rsidRPr="00602206">
        <w:rPr>
          <w:bCs/>
        </w:rPr>
        <w:t xml:space="preserve"> na </w:t>
      </w:r>
      <w:r w:rsidR="00CE700F" w:rsidRPr="00602206">
        <w:rPr>
          <w:bCs/>
        </w:rPr>
        <w:t xml:space="preserve">prvo </w:t>
      </w:r>
      <w:r w:rsidR="00757FD2" w:rsidRPr="00602206">
        <w:rPr>
          <w:bCs/>
        </w:rPr>
        <w:t>rješenje</w:t>
      </w:r>
      <w:r w:rsidR="000D7A56" w:rsidRPr="00602206">
        <w:rPr>
          <w:bCs/>
        </w:rPr>
        <w:t xml:space="preserve"> ovoga suda </w:t>
      </w:r>
      <w:r w:rsidR="00602206" w:rsidRPr="00602206">
        <w:rPr>
          <w:bCs/>
        </w:rPr>
        <w:t xml:space="preserve">o </w:t>
      </w:r>
      <w:r w:rsidR="000D7A56" w:rsidRPr="00602206">
        <w:rPr>
          <w:bCs/>
        </w:rPr>
        <w:t>dosudi najpovoljnijem ponuditelju Velimiru Žaku iz Zagreba</w:t>
      </w:r>
      <w:r w:rsidR="00757FD2" w:rsidRPr="00602206">
        <w:rPr>
          <w:bCs/>
        </w:rPr>
        <w:t xml:space="preserve"> pa je u tom smislu VTS </w:t>
      </w:r>
      <w:r w:rsidR="000D7A56" w:rsidRPr="00602206">
        <w:rPr>
          <w:bCs/>
        </w:rPr>
        <w:t xml:space="preserve">i preinačio rješenje </w:t>
      </w:r>
      <w:r w:rsidR="00AC4F56" w:rsidRPr="00602206">
        <w:rPr>
          <w:bCs/>
        </w:rPr>
        <w:t xml:space="preserve">o dosudi </w:t>
      </w:r>
      <w:r w:rsidR="000D7A56" w:rsidRPr="00602206">
        <w:rPr>
          <w:bCs/>
        </w:rPr>
        <w:t>ovoga suda</w:t>
      </w:r>
      <w:r w:rsidR="00CE700F" w:rsidRPr="00602206">
        <w:t xml:space="preserve"> od 16. listopada 2018</w:t>
      </w:r>
      <w:r w:rsidR="00CE700F" w:rsidRPr="00602206">
        <w:rPr>
          <w:bCs/>
        </w:rPr>
        <w:t>.</w:t>
      </w:r>
    </w:p>
    <w:p w:rsidRDefault="00094013" w:rsidP="00094013" w:rsidR="00094013">
      <w:pPr>
        <w:pStyle w:val="Tijeloteksta"/>
        <w:tabs>
          <w:tab w:pos="0" w:val="left"/>
        </w:tabs>
        <w:spacing w:before="200"/>
        <w:rPr>
          <w:bCs/>
        </w:rPr>
      </w:pPr>
      <w:r>
        <w:rPr>
          <w:bCs/>
        </w:rPr>
        <w:tab/>
      </w:r>
      <w:r w:rsidR="000115E6">
        <w:rPr>
          <w:bCs/>
        </w:rPr>
        <w:t xml:space="preserve">Nadalje, po istoj, </w:t>
      </w:r>
      <w:r w:rsidR="00757FD2" w:rsidRPr="00E2355D">
        <w:rPr>
          <w:bCs/>
        </w:rPr>
        <w:t xml:space="preserve">jasno vidljivoj dražbenoj </w:t>
      </w:r>
      <w:r w:rsidR="000115E6">
        <w:rPr>
          <w:bCs/>
        </w:rPr>
        <w:t>„</w:t>
      </w:r>
      <w:r w:rsidR="00757FD2" w:rsidRPr="00E2355D">
        <w:rPr>
          <w:bCs/>
        </w:rPr>
        <w:t>taktic</w:t>
      </w:r>
      <w:r w:rsidR="005E4BD6">
        <w:rPr>
          <w:bCs/>
        </w:rPr>
        <w:t>i</w:t>
      </w:r>
      <w:r w:rsidR="000115E6">
        <w:rPr>
          <w:bCs/>
        </w:rPr>
        <w:t>“,</w:t>
      </w:r>
      <w:r w:rsidR="00757FD2" w:rsidRPr="00E2355D">
        <w:rPr>
          <w:bCs/>
        </w:rPr>
        <w:t xml:space="preserve"> </w:t>
      </w:r>
      <w:r w:rsidR="005E4BD6">
        <w:rPr>
          <w:bCs/>
        </w:rPr>
        <w:t xml:space="preserve">za </w:t>
      </w:r>
      <w:r w:rsidR="00757FD2" w:rsidRPr="00E2355D">
        <w:rPr>
          <w:bCs/>
        </w:rPr>
        <w:t xml:space="preserve">zaključiti </w:t>
      </w:r>
      <w:r w:rsidR="005E4BD6">
        <w:rPr>
          <w:bCs/>
        </w:rPr>
        <w:t xml:space="preserve">je </w:t>
      </w:r>
      <w:r w:rsidR="00757FD2" w:rsidRPr="00E2355D">
        <w:rPr>
          <w:bCs/>
        </w:rPr>
        <w:t xml:space="preserve">da </w:t>
      </w:r>
      <w:r w:rsidR="005E4BD6">
        <w:rPr>
          <w:bCs/>
        </w:rPr>
        <w:t>bi</w:t>
      </w:r>
      <w:r w:rsidR="00757FD2" w:rsidRPr="00E2355D">
        <w:rPr>
          <w:bCs/>
        </w:rPr>
        <w:t xml:space="preserve"> </w:t>
      </w:r>
      <w:r w:rsidR="00FE013A">
        <w:rPr>
          <w:bCs/>
        </w:rPr>
        <w:t>u slučaju odustajanja od plaćanja kupovnine drugog najpovoljnijeg ponuditelja</w:t>
      </w:r>
      <w:r w:rsidR="005E4BD6">
        <w:rPr>
          <w:bCs/>
        </w:rPr>
        <w:t xml:space="preserve"> (ovdje dosuđenog kupca)</w:t>
      </w:r>
      <w:r w:rsidR="00FE013A">
        <w:rPr>
          <w:bCs/>
        </w:rPr>
        <w:t xml:space="preserve"> i </w:t>
      </w:r>
      <w:r w:rsidR="00353625">
        <w:rPr>
          <w:bCs/>
        </w:rPr>
        <w:t>treći najpovol</w:t>
      </w:r>
      <w:r w:rsidR="000115E6">
        <w:rPr>
          <w:bCs/>
        </w:rPr>
        <w:t>j</w:t>
      </w:r>
      <w:r w:rsidR="00353625">
        <w:rPr>
          <w:bCs/>
        </w:rPr>
        <w:t>ni</w:t>
      </w:r>
      <w:r w:rsidR="00757FD2" w:rsidRPr="00E2355D">
        <w:rPr>
          <w:bCs/>
        </w:rPr>
        <w:t xml:space="preserve">ji ponuditelj </w:t>
      </w:r>
      <w:r w:rsidR="000D7A56" w:rsidRPr="00E2355D">
        <w:rPr>
          <w:bCs/>
        </w:rPr>
        <w:t>(ZVUČNI ZID d.o.o</w:t>
      </w:r>
      <w:r w:rsidR="00353625">
        <w:rPr>
          <w:bCs/>
        </w:rPr>
        <w:t>.</w:t>
      </w:r>
      <w:r w:rsidR="000D7A56" w:rsidRPr="00E2355D">
        <w:rPr>
          <w:bCs/>
        </w:rPr>
        <w:t xml:space="preserve"> Zagreb) </w:t>
      </w:r>
      <w:r w:rsidR="00FE013A">
        <w:rPr>
          <w:bCs/>
        </w:rPr>
        <w:t xml:space="preserve">potom </w:t>
      </w:r>
      <w:r w:rsidR="00F951BA">
        <w:rPr>
          <w:bCs/>
        </w:rPr>
        <w:t>također</w:t>
      </w:r>
      <w:r w:rsidR="00FE013A">
        <w:rPr>
          <w:bCs/>
        </w:rPr>
        <w:t xml:space="preserve"> </w:t>
      </w:r>
      <w:r w:rsidR="00353625">
        <w:rPr>
          <w:bCs/>
        </w:rPr>
        <w:t>o</w:t>
      </w:r>
      <w:r w:rsidR="00757FD2" w:rsidRPr="00E2355D">
        <w:rPr>
          <w:bCs/>
        </w:rPr>
        <w:t>dust</w:t>
      </w:r>
      <w:r w:rsidR="00381E5B">
        <w:rPr>
          <w:bCs/>
        </w:rPr>
        <w:t>ao</w:t>
      </w:r>
      <w:r w:rsidR="00757FD2" w:rsidRPr="00E2355D">
        <w:rPr>
          <w:bCs/>
        </w:rPr>
        <w:t xml:space="preserve"> od </w:t>
      </w:r>
      <w:r w:rsidR="00F95F81" w:rsidRPr="00E2355D">
        <w:rPr>
          <w:bCs/>
        </w:rPr>
        <w:t xml:space="preserve">plaćanja </w:t>
      </w:r>
      <w:r w:rsidR="00757FD2" w:rsidRPr="00E2355D">
        <w:rPr>
          <w:bCs/>
        </w:rPr>
        <w:t>dosuđene mu kupovnine</w:t>
      </w:r>
      <w:r>
        <w:rPr>
          <w:bCs/>
        </w:rPr>
        <w:t>,</w:t>
      </w:r>
      <w:r w:rsidR="00F951BA">
        <w:rPr>
          <w:bCs/>
        </w:rPr>
        <w:t xml:space="preserve"> sve kako bi </w:t>
      </w:r>
      <w:r w:rsidR="00FE013A">
        <w:rPr>
          <w:bCs/>
        </w:rPr>
        <w:t>na</w:t>
      </w:r>
      <w:r w:rsidR="00F951BA">
        <w:rPr>
          <w:bCs/>
        </w:rPr>
        <w:t xml:space="preserve"> plaćanje kupovn</w:t>
      </w:r>
      <w:r w:rsidR="00353625">
        <w:rPr>
          <w:bCs/>
        </w:rPr>
        <w:t>i</w:t>
      </w:r>
      <w:r w:rsidR="00F951BA">
        <w:rPr>
          <w:bCs/>
        </w:rPr>
        <w:t xml:space="preserve">ne </w:t>
      </w:r>
      <w:r w:rsidR="00FE013A">
        <w:rPr>
          <w:bCs/>
        </w:rPr>
        <w:t>u konačnici bi</w:t>
      </w:r>
      <w:r w:rsidR="005E4BD6">
        <w:rPr>
          <w:bCs/>
        </w:rPr>
        <w:t>o</w:t>
      </w:r>
      <w:r w:rsidR="00FE013A">
        <w:rPr>
          <w:bCs/>
        </w:rPr>
        <w:t xml:space="preserve"> upućen i</w:t>
      </w:r>
      <w:r w:rsidR="00757FD2" w:rsidRPr="00E2355D">
        <w:rPr>
          <w:bCs/>
        </w:rPr>
        <w:t xml:space="preserve"> četvrti najpovoljniji ponuditelj </w:t>
      </w:r>
      <w:r w:rsidR="00F95F81" w:rsidRPr="00E2355D">
        <w:rPr>
          <w:bCs/>
        </w:rPr>
        <w:t>(</w:t>
      </w:r>
      <w:r w:rsidR="00593DAA" w:rsidRPr="00E2355D">
        <w:rPr>
          <w:bCs/>
        </w:rPr>
        <w:t>PRIMA CAPITALE d.o.o</w:t>
      </w:r>
      <w:r w:rsidR="00353625">
        <w:rPr>
          <w:bCs/>
        </w:rPr>
        <w:t>.</w:t>
      </w:r>
      <w:r w:rsidR="00593DAA" w:rsidRPr="00E2355D">
        <w:rPr>
          <w:bCs/>
        </w:rPr>
        <w:t xml:space="preserve"> Zagreb) </w:t>
      </w:r>
      <w:r w:rsidR="00757FD2" w:rsidRPr="00E2355D">
        <w:rPr>
          <w:bCs/>
        </w:rPr>
        <w:t xml:space="preserve">sa još manjom ponudom u iznosu od 85.000,00 kn </w:t>
      </w:r>
      <w:r w:rsidR="00FE013A">
        <w:rPr>
          <w:bCs/>
        </w:rPr>
        <w:t>(</w:t>
      </w:r>
      <w:r w:rsidR="00F95F81" w:rsidRPr="00E2355D">
        <w:rPr>
          <w:bCs/>
        </w:rPr>
        <w:t>a koja je 18,3</w:t>
      </w:r>
      <w:r w:rsidR="00593DAA" w:rsidRPr="00E2355D">
        <w:rPr>
          <w:bCs/>
        </w:rPr>
        <w:t>9</w:t>
      </w:r>
      <w:r w:rsidR="00F95F81" w:rsidRPr="00E2355D">
        <w:rPr>
          <w:bCs/>
        </w:rPr>
        <w:t xml:space="preserve"> puta </w:t>
      </w:r>
      <w:r w:rsidR="00757FD2" w:rsidRPr="00E2355D">
        <w:rPr>
          <w:bCs/>
        </w:rPr>
        <w:t>man</w:t>
      </w:r>
      <w:r w:rsidR="00353625">
        <w:rPr>
          <w:bCs/>
        </w:rPr>
        <w:t>ja</w:t>
      </w:r>
      <w:r w:rsidR="00F95F81" w:rsidRPr="00E2355D">
        <w:rPr>
          <w:bCs/>
        </w:rPr>
        <w:t xml:space="preserve"> </w:t>
      </w:r>
      <w:r w:rsidR="00757FD2" w:rsidRPr="00E2355D">
        <w:rPr>
          <w:bCs/>
        </w:rPr>
        <w:t xml:space="preserve">od </w:t>
      </w:r>
      <w:r w:rsidRPr="00E2355D">
        <w:rPr>
          <w:bCs/>
        </w:rPr>
        <w:t>procijenjene</w:t>
      </w:r>
      <w:r w:rsidR="00757FD2" w:rsidRPr="00E2355D">
        <w:rPr>
          <w:bCs/>
        </w:rPr>
        <w:t xml:space="preserve"> vrijednosti </w:t>
      </w:r>
      <w:r w:rsidR="00F95F81" w:rsidRPr="00E2355D">
        <w:rPr>
          <w:bCs/>
        </w:rPr>
        <w:t xml:space="preserve">nekretnina u iznosu od </w:t>
      </w:r>
      <w:r w:rsidR="00F95F81" w:rsidRPr="000115E6">
        <w:t>1.563.345,00 kn</w:t>
      </w:r>
      <w:r w:rsidR="0022428A" w:rsidRPr="000115E6">
        <w:rPr>
          <w:bCs/>
        </w:rPr>
        <w:t>).</w:t>
      </w:r>
      <w:r w:rsidR="00586518">
        <w:rPr>
          <w:bCs/>
        </w:rPr>
        <w:t xml:space="preserve"> </w:t>
      </w:r>
    </w:p>
    <w:p w:rsidRDefault="00094013" w:rsidP="00094013" w:rsidR="00094013">
      <w:pPr>
        <w:pStyle w:val="Tijeloteksta"/>
        <w:tabs>
          <w:tab w:pos="0" w:val="left"/>
        </w:tabs>
        <w:spacing w:before="200"/>
        <w:rPr>
          <w:bCs/>
        </w:rPr>
      </w:pPr>
      <w:r>
        <w:rPr>
          <w:bCs/>
        </w:rPr>
        <w:tab/>
      </w:r>
      <w:r w:rsidR="00586518">
        <w:rPr>
          <w:bCs/>
        </w:rPr>
        <w:t xml:space="preserve">U tom bi </w:t>
      </w:r>
      <w:r w:rsidR="005E4BD6">
        <w:rPr>
          <w:bCs/>
        </w:rPr>
        <w:t xml:space="preserve">se </w:t>
      </w:r>
      <w:r w:rsidR="00586518">
        <w:rPr>
          <w:bCs/>
        </w:rPr>
        <w:t>slučaju</w:t>
      </w:r>
      <w:r w:rsidR="005E4BD6">
        <w:rPr>
          <w:bCs/>
        </w:rPr>
        <w:t xml:space="preserve"> u konačnici </w:t>
      </w:r>
      <w:r w:rsidR="005E4BD6" w:rsidRPr="000115E6">
        <w:rPr>
          <w:bCs/>
        </w:rPr>
        <w:t xml:space="preserve">razvidilo da su </w:t>
      </w:r>
      <w:r w:rsidR="000115E6" w:rsidRPr="000115E6">
        <w:rPr>
          <w:bCs/>
        </w:rPr>
        <w:t>Tri</w:t>
      </w:r>
      <w:r w:rsidR="00586518" w:rsidRPr="000115E6">
        <w:rPr>
          <w:bCs/>
        </w:rPr>
        <w:t xml:space="preserve"> povezana ponuditelja </w:t>
      </w:r>
      <w:r w:rsidR="00D52D5F" w:rsidRPr="000115E6">
        <w:rPr>
          <w:bCs/>
        </w:rPr>
        <w:t xml:space="preserve">istom dražbenom </w:t>
      </w:r>
      <w:r w:rsidR="000115E6" w:rsidRPr="000115E6">
        <w:rPr>
          <w:bCs/>
        </w:rPr>
        <w:t>„</w:t>
      </w:r>
      <w:r w:rsidR="00D52D5F" w:rsidRPr="000115E6">
        <w:rPr>
          <w:bCs/>
        </w:rPr>
        <w:t xml:space="preserve">taktikom“ </w:t>
      </w:r>
      <w:r w:rsidR="000115E6" w:rsidRPr="000115E6">
        <w:rPr>
          <w:bCs/>
        </w:rPr>
        <w:t>poveza</w:t>
      </w:r>
      <w:r w:rsidR="005E4BD6" w:rsidRPr="000115E6">
        <w:rPr>
          <w:bCs/>
        </w:rPr>
        <w:t xml:space="preserve">ni i sa </w:t>
      </w:r>
      <w:r w:rsidR="000115E6" w:rsidRPr="000115E6">
        <w:rPr>
          <w:bCs/>
        </w:rPr>
        <w:t>Dva</w:t>
      </w:r>
      <w:r w:rsidR="004415A2" w:rsidRPr="000115E6">
        <w:rPr>
          <w:bCs/>
        </w:rPr>
        <w:t xml:space="preserve"> povezana ponuditelja u </w:t>
      </w:r>
      <w:r w:rsidR="000115E6" w:rsidRPr="000115E6">
        <w:rPr>
          <w:bCs/>
        </w:rPr>
        <w:t>Pet</w:t>
      </w:r>
      <w:r w:rsidR="004415A2" w:rsidRPr="000115E6">
        <w:rPr>
          <w:bCs/>
        </w:rPr>
        <w:t xml:space="preserve"> povezanih ponuditelja.</w:t>
      </w:r>
    </w:p>
    <w:p w:rsidRDefault="00094013" w:rsidP="00094013" w:rsidR="00094013">
      <w:pPr>
        <w:pStyle w:val="Tijeloteksta"/>
        <w:tabs>
          <w:tab w:pos="0" w:val="left"/>
        </w:tabs>
        <w:spacing w:before="200"/>
      </w:pPr>
      <w:r>
        <w:rPr>
          <w:bCs/>
        </w:rPr>
        <w:tab/>
      </w:r>
      <w:r w:rsidR="00B07ECB">
        <w:rPr>
          <w:bCs/>
        </w:rPr>
        <w:t xml:space="preserve">Iz </w:t>
      </w:r>
      <w:r w:rsidR="004415A2">
        <w:rPr>
          <w:bCs/>
        </w:rPr>
        <w:t xml:space="preserve">ranije </w:t>
      </w:r>
      <w:r w:rsidR="00B07ECB">
        <w:rPr>
          <w:bCs/>
        </w:rPr>
        <w:t xml:space="preserve">opisanog razvidan je način na koji se </w:t>
      </w:r>
      <w:r w:rsidR="003B3E1C">
        <w:rPr>
          <w:bCs/>
        </w:rPr>
        <w:t xml:space="preserve">u </w:t>
      </w:r>
      <w:r w:rsidR="00FC54E3">
        <w:rPr>
          <w:bCs/>
        </w:rPr>
        <w:t>e-d</w:t>
      </w:r>
      <w:r w:rsidR="00542D9D">
        <w:rPr>
          <w:bCs/>
        </w:rPr>
        <w:t>ražbenim</w:t>
      </w:r>
      <w:r w:rsidR="003B3E1C">
        <w:rPr>
          <w:bCs/>
        </w:rPr>
        <w:t xml:space="preserve"> postupcima </w:t>
      </w:r>
      <w:r w:rsidR="00B07ECB">
        <w:rPr>
          <w:bCs/>
        </w:rPr>
        <w:t xml:space="preserve">inače legitimni ponuditelji mogu </w:t>
      </w:r>
      <w:r w:rsidR="003B3E1C">
        <w:rPr>
          <w:bCs/>
        </w:rPr>
        <w:t xml:space="preserve">zlouporabom svojih prava nedopušteno </w:t>
      </w:r>
      <w:r w:rsidR="00B07ECB">
        <w:rPr>
          <w:bCs/>
        </w:rPr>
        <w:t xml:space="preserve">povezivati na način da </w:t>
      </w:r>
      <w:r w:rsidR="00353625">
        <w:rPr>
          <w:bCs/>
        </w:rPr>
        <w:t xml:space="preserve">u </w:t>
      </w:r>
      <w:r w:rsidR="00353625" w:rsidRPr="00D5392F">
        <w:rPr>
          <w:bCs/>
        </w:rPr>
        <w:t>iznimno krat</w:t>
      </w:r>
      <w:r w:rsidR="0052154C" w:rsidRPr="00D5392F">
        <w:rPr>
          <w:bCs/>
        </w:rPr>
        <w:t>kom razdoblju</w:t>
      </w:r>
      <w:r w:rsidR="00E25B6A" w:rsidRPr="00D5392F">
        <w:rPr>
          <w:bCs/>
        </w:rPr>
        <w:t xml:space="preserve"> </w:t>
      </w:r>
      <w:r>
        <w:rPr>
          <w:bCs/>
        </w:rPr>
        <w:t>po otvaranju dražbenog postupka</w:t>
      </w:r>
      <w:r w:rsidR="003B3E1C" w:rsidRPr="00D5392F">
        <w:rPr>
          <w:bCs/>
        </w:rPr>
        <w:t xml:space="preserve"> </w:t>
      </w:r>
      <w:r w:rsidR="0052154C" w:rsidRPr="00D5392F">
        <w:rPr>
          <w:bCs/>
        </w:rPr>
        <w:t xml:space="preserve">sukcesivno postavljaju sve veće i veće </w:t>
      </w:r>
      <w:r w:rsidR="00F43A08" w:rsidRPr="00D5392F">
        <w:rPr>
          <w:bCs/>
        </w:rPr>
        <w:t xml:space="preserve">fiktivne </w:t>
      </w:r>
      <w:r w:rsidR="0052154C" w:rsidRPr="00D5392F">
        <w:rPr>
          <w:bCs/>
        </w:rPr>
        <w:t xml:space="preserve">ponude </w:t>
      </w:r>
      <w:r w:rsidR="00F43A08" w:rsidRPr="00D5392F">
        <w:rPr>
          <w:bCs/>
        </w:rPr>
        <w:t>(</w:t>
      </w:r>
      <w:r w:rsidR="00460401" w:rsidRPr="00D5392F">
        <w:rPr>
          <w:bCs/>
        </w:rPr>
        <w:t>višestruko veće</w:t>
      </w:r>
      <w:r w:rsidR="00F43A08" w:rsidRPr="00D5392F">
        <w:rPr>
          <w:bCs/>
        </w:rPr>
        <w:t xml:space="preserve"> od onih koje su ih sami preko dosuđenih im kupovnina i voljni platiti) sa ciljem da </w:t>
      </w:r>
      <w:r w:rsidR="00353625" w:rsidRPr="00D5392F">
        <w:rPr>
          <w:bCs/>
        </w:rPr>
        <w:t>t</w:t>
      </w:r>
      <w:r w:rsidR="00F50677" w:rsidRPr="00D5392F">
        <w:rPr>
          <w:bCs/>
        </w:rPr>
        <w:t>i</w:t>
      </w:r>
      <w:r w:rsidR="00353625" w:rsidRPr="00D5392F">
        <w:rPr>
          <w:bCs/>
        </w:rPr>
        <w:t>jekom provođenja e-</w:t>
      </w:r>
      <w:r w:rsidR="00381E5B" w:rsidRPr="00D5392F">
        <w:rPr>
          <w:bCs/>
        </w:rPr>
        <w:t>D</w:t>
      </w:r>
      <w:r w:rsidR="00B022B3" w:rsidRPr="00D5392F">
        <w:rPr>
          <w:bCs/>
        </w:rPr>
        <w:t>ražbe drug</w:t>
      </w:r>
      <w:r w:rsidR="0052154C" w:rsidRPr="00D5392F">
        <w:rPr>
          <w:bCs/>
        </w:rPr>
        <w:t xml:space="preserve">im </w:t>
      </w:r>
      <w:r w:rsidR="00B022B3" w:rsidRPr="00D5392F">
        <w:rPr>
          <w:bCs/>
        </w:rPr>
        <w:t>potencijaln</w:t>
      </w:r>
      <w:r w:rsidR="0052154C" w:rsidRPr="00D5392F">
        <w:rPr>
          <w:bCs/>
        </w:rPr>
        <w:t xml:space="preserve">im </w:t>
      </w:r>
      <w:r w:rsidR="00B022B3" w:rsidRPr="00D5392F">
        <w:rPr>
          <w:bCs/>
        </w:rPr>
        <w:t>ponuditelj</w:t>
      </w:r>
      <w:r w:rsidR="0052154C" w:rsidRPr="00D5392F">
        <w:rPr>
          <w:bCs/>
        </w:rPr>
        <w:t xml:space="preserve">ima </w:t>
      </w:r>
      <w:r w:rsidR="00B022B3" w:rsidRPr="00D5392F">
        <w:rPr>
          <w:bCs/>
        </w:rPr>
        <w:t xml:space="preserve">(sa uplaćenim jamčevinama) </w:t>
      </w:r>
      <w:r w:rsidR="00353625" w:rsidRPr="00D5392F">
        <w:rPr>
          <w:bCs/>
        </w:rPr>
        <w:t>praktično onemo</w:t>
      </w:r>
      <w:r w:rsidR="0052154C" w:rsidRPr="00D5392F">
        <w:rPr>
          <w:bCs/>
        </w:rPr>
        <w:t>gu</w:t>
      </w:r>
      <w:r w:rsidR="00F43A08" w:rsidRPr="00D5392F">
        <w:rPr>
          <w:bCs/>
        </w:rPr>
        <w:t>će</w:t>
      </w:r>
      <w:r w:rsidR="0052154C" w:rsidRPr="00D5392F">
        <w:rPr>
          <w:bCs/>
        </w:rPr>
        <w:t xml:space="preserve"> </w:t>
      </w:r>
      <w:r w:rsidR="00353625" w:rsidRPr="00D5392F">
        <w:rPr>
          <w:bCs/>
        </w:rPr>
        <w:t>postavl</w:t>
      </w:r>
      <w:r w:rsidR="0029349E" w:rsidRPr="00D5392F">
        <w:rPr>
          <w:bCs/>
        </w:rPr>
        <w:t>j</w:t>
      </w:r>
      <w:r w:rsidR="00353625" w:rsidRPr="00D5392F">
        <w:rPr>
          <w:bCs/>
        </w:rPr>
        <w:t>a</w:t>
      </w:r>
      <w:r w:rsidR="0029349E" w:rsidRPr="00D5392F">
        <w:rPr>
          <w:bCs/>
        </w:rPr>
        <w:t>n</w:t>
      </w:r>
      <w:r w:rsidR="00353625" w:rsidRPr="00D5392F">
        <w:rPr>
          <w:bCs/>
        </w:rPr>
        <w:t>j</w:t>
      </w:r>
      <w:r w:rsidR="0029349E" w:rsidRPr="00D5392F">
        <w:rPr>
          <w:bCs/>
        </w:rPr>
        <w:t xml:space="preserve">e njihovih valjanih </w:t>
      </w:r>
      <w:r w:rsidR="008C606D" w:rsidRPr="00D5392F">
        <w:rPr>
          <w:bCs/>
        </w:rPr>
        <w:t xml:space="preserve">(većih) </w:t>
      </w:r>
      <w:r w:rsidR="0029349E" w:rsidRPr="00D5392F">
        <w:rPr>
          <w:bCs/>
        </w:rPr>
        <w:t xml:space="preserve">ponuda (jer su </w:t>
      </w:r>
      <w:r w:rsidR="00756616" w:rsidRPr="00D5392F">
        <w:rPr>
          <w:bCs/>
        </w:rPr>
        <w:t xml:space="preserve">ih </w:t>
      </w:r>
      <w:r w:rsidR="0029349E" w:rsidRPr="00D5392F">
        <w:rPr>
          <w:bCs/>
        </w:rPr>
        <w:t>u međuvremenu p</w:t>
      </w:r>
      <w:r w:rsidR="00756616" w:rsidRPr="00D5392F">
        <w:rPr>
          <w:bCs/>
        </w:rPr>
        <w:t>o</w:t>
      </w:r>
      <w:r w:rsidR="0029349E" w:rsidRPr="00D5392F">
        <w:rPr>
          <w:bCs/>
        </w:rPr>
        <w:t xml:space="preserve">stavljene fiktivne ponude </w:t>
      </w:r>
      <w:r w:rsidR="00C37A12" w:rsidRPr="00D5392F">
        <w:rPr>
          <w:bCs/>
        </w:rPr>
        <w:t xml:space="preserve">od strane povezanih ponuditelja </w:t>
      </w:r>
      <w:r w:rsidR="0029349E" w:rsidRPr="00D5392F">
        <w:rPr>
          <w:bCs/>
        </w:rPr>
        <w:t xml:space="preserve">dobrano premašile), </w:t>
      </w:r>
      <w:r w:rsidR="000D5702" w:rsidRPr="00094013">
        <w:rPr>
          <w:bCs/>
        </w:rPr>
        <w:t>a</w:t>
      </w:r>
      <w:r w:rsidR="006662D8" w:rsidRPr="00094013">
        <w:rPr>
          <w:bCs/>
        </w:rPr>
        <w:t xml:space="preserve"> </w:t>
      </w:r>
      <w:r w:rsidR="008C606D" w:rsidRPr="00094013">
        <w:rPr>
          <w:bCs/>
        </w:rPr>
        <w:t xml:space="preserve">sve </w:t>
      </w:r>
      <w:r w:rsidR="006662D8" w:rsidRPr="00094013">
        <w:rPr>
          <w:bCs/>
        </w:rPr>
        <w:t>kako</w:t>
      </w:r>
      <w:r w:rsidR="006662D8" w:rsidRPr="00D5392F">
        <w:rPr>
          <w:bCs/>
        </w:rPr>
        <w:t xml:space="preserve"> bi se </w:t>
      </w:r>
      <w:r w:rsidR="0029349E" w:rsidRPr="00D5392F">
        <w:rPr>
          <w:bCs/>
        </w:rPr>
        <w:t xml:space="preserve">uz </w:t>
      </w:r>
      <w:r w:rsidR="006662D8" w:rsidRPr="00D5392F">
        <w:rPr>
          <w:bCs/>
        </w:rPr>
        <w:t xml:space="preserve">primjenu zakonske </w:t>
      </w:r>
      <w:r w:rsidR="0029349E" w:rsidRPr="00D5392F">
        <w:rPr>
          <w:bCs/>
        </w:rPr>
        <w:t xml:space="preserve">odredbe </w:t>
      </w:r>
      <w:r>
        <w:t>članka 103. stavka</w:t>
      </w:r>
      <w:r w:rsidR="000D5702" w:rsidRPr="00D5392F">
        <w:t xml:space="preserve"> </w:t>
      </w:r>
      <w:r w:rsidR="0029349E" w:rsidRPr="00D5392F">
        <w:t>6</w:t>
      </w:r>
      <w:r w:rsidR="000D5702" w:rsidRPr="00D5392F">
        <w:t>.</w:t>
      </w:r>
      <w:r w:rsidR="0029349E" w:rsidRPr="00D5392F">
        <w:t xml:space="preserve"> OZ</w:t>
      </w:r>
      <w:r w:rsidR="000D5702" w:rsidRPr="00D5392F">
        <w:t>-a</w:t>
      </w:r>
      <w:r w:rsidR="006662D8" w:rsidRPr="00D5392F">
        <w:t xml:space="preserve">, kao konačni kupac </w:t>
      </w:r>
      <w:r w:rsidR="008C606D" w:rsidRPr="00D5392F">
        <w:t>„</w:t>
      </w:r>
      <w:r w:rsidR="006662D8" w:rsidRPr="00D5392F">
        <w:t>ukazao</w:t>
      </w:r>
      <w:r w:rsidR="008C606D" w:rsidRPr="00D5392F">
        <w:t>“</w:t>
      </w:r>
      <w:r w:rsidR="006662D8" w:rsidRPr="00D5392F">
        <w:t xml:space="preserve"> jedan od povezanih ponuditelja sa ponudom koja je značajno manja od </w:t>
      </w:r>
      <w:r w:rsidR="00F43A08" w:rsidRPr="00D5392F">
        <w:t xml:space="preserve">prethodno </w:t>
      </w:r>
      <w:r w:rsidR="006662D8" w:rsidRPr="00D5392F">
        <w:t>povoljnij</w:t>
      </w:r>
      <w:r w:rsidR="00F43A08" w:rsidRPr="00D5392F">
        <w:t>ih</w:t>
      </w:r>
      <w:r w:rsidR="006662D8" w:rsidRPr="00D5392F">
        <w:t xml:space="preserve">, ali je ipak veća od one koju je </w:t>
      </w:r>
      <w:r w:rsidR="008C606D" w:rsidRPr="00D5392F">
        <w:t xml:space="preserve">u tom kratkom razdoblju </w:t>
      </w:r>
      <w:r w:rsidR="00F43A08" w:rsidRPr="00D5392F">
        <w:t xml:space="preserve">eventualno i </w:t>
      </w:r>
      <w:r w:rsidR="006662D8" w:rsidRPr="00D5392F">
        <w:t xml:space="preserve">uspio postaviti </w:t>
      </w:r>
      <w:r w:rsidR="00F43A08" w:rsidRPr="00D5392F">
        <w:t xml:space="preserve">neki od </w:t>
      </w:r>
      <w:r w:rsidR="006662D8" w:rsidRPr="00D5392F">
        <w:t>ponuditelj</w:t>
      </w:r>
      <w:r w:rsidR="00F43A08" w:rsidRPr="00D5392F">
        <w:t>a</w:t>
      </w:r>
      <w:r w:rsidR="006662D8" w:rsidRPr="00D5392F">
        <w:t xml:space="preserve"> </w:t>
      </w:r>
      <w:r w:rsidR="00F50677" w:rsidRPr="00D5392F">
        <w:t>iz</w:t>
      </w:r>
      <w:r w:rsidR="006662D8" w:rsidRPr="00D5392F">
        <w:t xml:space="preserve">van </w:t>
      </w:r>
      <w:r w:rsidR="00F43A08" w:rsidRPr="00D5392F">
        <w:t>interesno</w:t>
      </w:r>
      <w:r w:rsidR="00F50677" w:rsidRPr="00D5392F">
        <w:t>g</w:t>
      </w:r>
      <w:r w:rsidR="00F43A08" w:rsidRPr="00D5392F">
        <w:t xml:space="preserve"> </w:t>
      </w:r>
      <w:r w:rsidR="00756616" w:rsidRPr="00D5392F">
        <w:t xml:space="preserve">kruga </w:t>
      </w:r>
      <w:r w:rsidR="00F43A08" w:rsidRPr="00D5392F">
        <w:t>povezan</w:t>
      </w:r>
      <w:r w:rsidR="00756616" w:rsidRPr="00D5392F">
        <w:t>ih ponuditelja.</w:t>
      </w:r>
    </w:p>
    <w:p w:rsidRDefault="00094013" w:rsidP="000B0BA0" w:rsidR="000B0BA0">
      <w:pPr>
        <w:pStyle w:val="Tijeloteksta"/>
        <w:tabs>
          <w:tab w:pos="0" w:val="left"/>
        </w:tabs>
        <w:spacing w:before="200"/>
        <w:rPr>
          <w:bCs/>
        </w:rPr>
      </w:pPr>
      <w:r>
        <w:tab/>
      </w:r>
      <w:r w:rsidR="006662D8">
        <w:rPr>
          <w:bCs/>
        </w:rPr>
        <w:t xml:space="preserve">Konačno </w:t>
      </w:r>
      <w:r w:rsidR="006662D8" w:rsidRPr="00D5392F">
        <w:rPr>
          <w:bCs/>
        </w:rPr>
        <w:t xml:space="preserve">utvrđena kupovnina u </w:t>
      </w:r>
      <w:r w:rsidR="00F50677" w:rsidRPr="00D5392F">
        <w:rPr>
          <w:bCs/>
        </w:rPr>
        <w:t>tako provedenoj e-Dražbi</w:t>
      </w:r>
      <w:r w:rsidR="00D62CA5" w:rsidRPr="00D5392F">
        <w:rPr>
          <w:bCs/>
        </w:rPr>
        <w:t xml:space="preserve"> bila bi </w:t>
      </w:r>
      <w:r w:rsidR="000E5EBB" w:rsidRPr="00D5392F">
        <w:rPr>
          <w:bCs/>
        </w:rPr>
        <w:t xml:space="preserve">ne samo </w:t>
      </w:r>
      <w:r w:rsidR="00D62CA5" w:rsidRPr="00D5392F">
        <w:rPr>
          <w:bCs/>
        </w:rPr>
        <w:t xml:space="preserve">nerealni prikaz stvarne tržišne vrijednosti </w:t>
      </w:r>
      <w:r w:rsidR="00460401" w:rsidRPr="00D5392F">
        <w:rPr>
          <w:bCs/>
        </w:rPr>
        <w:t xml:space="preserve">prodavane </w:t>
      </w:r>
      <w:r w:rsidR="00D62CA5" w:rsidRPr="00D5392F">
        <w:rPr>
          <w:bCs/>
        </w:rPr>
        <w:t xml:space="preserve">imovine, a razlika tih vrijednosti </w:t>
      </w:r>
      <w:r w:rsidR="000E5EBB" w:rsidRPr="00D5392F">
        <w:rPr>
          <w:bCs/>
        </w:rPr>
        <w:t>(</w:t>
      </w:r>
      <w:r w:rsidR="00D62CA5" w:rsidRPr="00D5392F">
        <w:rPr>
          <w:bCs/>
        </w:rPr>
        <w:t xml:space="preserve">uz </w:t>
      </w:r>
      <w:r w:rsidR="000E5EBB" w:rsidRPr="00D5392F">
        <w:rPr>
          <w:bCs/>
        </w:rPr>
        <w:t xml:space="preserve">kalkuliranu </w:t>
      </w:r>
      <w:r w:rsidR="00D62CA5" w:rsidRPr="00D5392F">
        <w:rPr>
          <w:bCs/>
        </w:rPr>
        <w:t>uskratu jamčevina</w:t>
      </w:r>
      <w:r w:rsidR="000E5EBB" w:rsidRPr="00D5392F">
        <w:rPr>
          <w:bCs/>
        </w:rPr>
        <w:t>)</w:t>
      </w:r>
      <w:r w:rsidR="00D62CA5" w:rsidRPr="00D5392F">
        <w:rPr>
          <w:bCs/>
        </w:rPr>
        <w:t xml:space="preserve"> nepripadna dobit kupcu</w:t>
      </w:r>
      <w:r w:rsidR="000E5EBB" w:rsidRPr="00D5392F">
        <w:rPr>
          <w:bCs/>
        </w:rPr>
        <w:t>, a</w:t>
      </w:r>
      <w:r w:rsidR="00896E74" w:rsidRPr="00D5392F">
        <w:rPr>
          <w:bCs/>
        </w:rPr>
        <w:t xml:space="preserve"> na</w:t>
      </w:r>
      <w:r w:rsidR="00D62CA5" w:rsidRPr="00D5392F">
        <w:rPr>
          <w:bCs/>
        </w:rPr>
        <w:t xml:space="preserve"> štetu vjerovnika</w:t>
      </w:r>
      <w:r w:rsidR="00896E74" w:rsidRPr="00D5392F">
        <w:rPr>
          <w:bCs/>
        </w:rPr>
        <w:t xml:space="preserve">, </w:t>
      </w:r>
      <w:r w:rsidR="000E5EBB" w:rsidRPr="00D5392F">
        <w:rPr>
          <w:bCs/>
        </w:rPr>
        <w:t>već bi</w:t>
      </w:r>
      <w:r w:rsidR="00756616" w:rsidRPr="00D5392F">
        <w:rPr>
          <w:bCs/>
        </w:rPr>
        <w:t xml:space="preserve"> </w:t>
      </w:r>
      <w:r w:rsidR="000D5702" w:rsidRPr="00D5392F">
        <w:rPr>
          <w:bCs/>
        </w:rPr>
        <w:t>ne</w:t>
      </w:r>
      <w:r w:rsidR="00D5392F" w:rsidRPr="00D5392F">
        <w:rPr>
          <w:bCs/>
        </w:rPr>
        <w:t>spr</w:t>
      </w:r>
      <w:r w:rsidR="00896E74" w:rsidRPr="00D5392F">
        <w:rPr>
          <w:bCs/>
        </w:rPr>
        <w:t xml:space="preserve">ječavanje </w:t>
      </w:r>
      <w:r w:rsidR="00460401" w:rsidRPr="00D5392F">
        <w:rPr>
          <w:bCs/>
        </w:rPr>
        <w:t xml:space="preserve">takve </w:t>
      </w:r>
      <w:r w:rsidR="00756616" w:rsidRPr="00D5392F">
        <w:rPr>
          <w:bCs/>
        </w:rPr>
        <w:t>zlouporabe prava bil</w:t>
      </w:r>
      <w:r w:rsidR="00F313A4" w:rsidRPr="00D5392F">
        <w:rPr>
          <w:bCs/>
        </w:rPr>
        <w:t>o</w:t>
      </w:r>
      <w:r w:rsidR="00756616" w:rsidRPr="00D5392F">
        <w:rPr>
          <w:bCs/>
        </w:rPr>
        <w:t xml:space="preserve"> </w:t>
      </w:r>
      <w:r w:rsidR="00F313A4" w:rsidRPr="00D5392F">
        <w:rPr>
          <w:bCs/>
        </w:rPr>
        <w:t xml:space="preserve">i </w:t>
      </w:r>
      <w:r w:rsidR="00756616" w:rsidRPr="00D5392F">
        <w:rPr>
          <w:bCs/>
        </w:rPr>
        <w:t xml:space="preserve">na </w:t>
      </w:r>
      <w:r w:rsidR="004B62D3" w:rsidRPr="00D5392F">
        <w:rPr>
          <w:bCs/>
        </w:rPr>
        <w:t>štet</w:t>
      </w:r>
      <w:r w:rsidR="000E5EBB" w:rsidRPr="00D5392F">
        <w:rPr>
          <w:bCs/>
        </w:rPr>
        <w:t>u</w:t>
      </w:r>
      <w:r w:rsidR="00CB24C2" w:rsidRPr="00D5392F">
        <w:rPr>
          <w:bCs/>
        </w:rPr>
        <w:t xml:space="preserve"> dobre sudske prakse pa onda i </w:t>
      </w:r>
      <w:r w:rsidR="000E5EBB" w:rsidRPr="00D5392F">
        <w:rPr>
          <w:bCs/>
        </w:rPr>
        <w:t>sam</w:t>
      </w:r>
      <w:r w:rsidR="00F50677" w:rsidRPr="00D5392F">
        <w:rPr>
          <w:bCs/>
        </w:rPr>
        <w:t xml:space="preserve">og </w:t>
      </w:r>
      <w:r w:rsidR="00F50677">
        <w:rPr>
          <w:bCs/>
        </w:rPr>
        <w:t>pravnog poretka</w:t>
      </w:r>
      <w:r w:rsidR="00896E74">
        <w:rPr>
          <w:bCs/>
        </w:rPr>
        <w:t>.</w:t>
      </w:r>
    </w:p>
    <w:p w:rsidRDefault="000B0BA0" w:rsidP="000B0BA0" w:rsidR="000B0BA0">
      <w:pPr>
        <w:pStyle w:val="Tijeloteksta"/>
        <w:tabs>
          <w:tab w:pos="0" w:val="left"/>
        </w:tabs>
        <w:spacing w:before="200"/>
        <w:rPr>
          <w:bCs/>
        </w:rPr>
      </w:pPr>
      <w:r>
        <w:rPr>
          <w:bCs/>
        </w:rPr>
        <w:tab/>
      </w:r>
      <w:r w:rsidR="00025A75" w:rsidRPr="00D5392F">
        <w:rPr>
          <w:bCs/>
        </w:rPr>
        <w:t>Na ovak</w:t>
      </w:r>
      <w:r w:rsidR="00964842" w:rsidRPr="00D5392F">
        <w:rPr>
          <w:bCs/>
        </w:rPr>
        <w:t>v</w:t>
      </w:r>
      <w:r w:rsidR="00025A75" w:rsidRPr="00D5392F">
        <w:rPr>
          <w:bCs/>
        </w:rPr>
        <w:t>u analizu pisanog izvještaj</w:t>
      </w:r>
      <w:r>
        <w:rPr>
          <w:bCs/>
        </w:rPr>
        <w:t>a</w:t>
      </w:r>
      <w:r w:rsidR="00025A75" w:rsidRPr="00D5392F">
        <w:rPr>
          <w:bCs/>
        </w:rPr>
        <w:t xml:space="preserve"> FINA-e o provedenoj elektroničkoj dražbi </w:t>
      </w:r>
      <w:r w:rsidR="00104494" w:rsidRPr="00D5392F">
        <w:rPr>
          <w:bCs/>
        </w:rPr>
        <w:t>ovaj sud je direktno upućen činjenicom da je od plaćanja kupovnine odustao najpovoljnij</w:t>
      </w:r>
      <w:r w:rsidR="00D5392F">
        <w:rPr>
          <w:bCs/>
        </w:rPr>
        <w:t>i</w:t>
      </w:r>
      <w:r w:rsidR="00104494" w:rsidRPr="00D5392F">
        <w:rPr>
          <w:bCs/>
        </w:rPr>
        <w:t xml:space="preserve"> ponuditelj.</w:t>
      </w:r>
    </w:p>
    <w:p w:rsidRDefault="000B0BA0" w:rsidP="000B0BA0" w:rsidR="0012713B">
      <w:pPr>
        <w:pStyle w:val="Tijeloteksta"/>
        <w:tabs>
          <w:tab w:pos="0" w:val="left"/>
        </w:tabs>
        <w:spacing w:before="200"/>
        <w:rPr>
          <w:bCs/>
        </w:rPr>
      </w:pPr>
      <w:r>
        <w:rPr>
          <w:bCs/>
        </w:rPr>
        <w:tab/>
      </w:r>
      <w:r w:rsidR="00031624">
        <w:rPr>
          <w:bCs/>
        </w:rPr>
        <w:t>Sukladno ranijem</w:t>
      </w:r>
      <w:r w:rsidR="000E5EBB">
        <w:rPr>
          <w:bCs/>
        </w:rPr>
        <w:t xml:space="preserve"> navedenom</w:t>
      </w:r>
      <w:r w:rsidR="00031624">
        <w:rPr>
          <w:bCs/>
        </w:rPr>
        <w:t>,</w:t>
      </w:r>
      <w:r w:rsidR="000E5EBB">
        <w:rPr>
          <w:bCs/>
        </w:rPr>
        <w:t xml:space="preserve"> </w:t>
      </w:r>
      <w:r w:rsidR="00757FD2">
        <w:rPr>
          <w:bCs/>
        </w:rPr>
        <w:t>odustajanj</w:t>
      </w:r>
      <w:r w:rsidR="00510ACA">
        <w:rPr>
          <w:bCs/>
        </w:rPr>
        <w:t>e</w:t>
      </w:r>
      <w:r w:rsidR="00757FD2">
        <w:rPr>
          <w:bCs/>
        </w:rPr>
        <w:t xml:space="preserve"> od uplate kupovnine i </w:t>
      </w:r>
      <w:r w:rsidR="00CD0687">
        <w:rPr>
          <w:bCs/>
        </w:rPr>
        <w:t xml:space="preserve">od strane </w:t>
      </w:r>
      <w:r w:rsidR="00757FD2">
        <w:rPr>
          <w:bCs/>
        </w:rPr>
        <w:t>drugog</w:t>
      </w:r>
      <w:r w:rsidR="0056407A">
        <w:rPr>
          <w:bCs/>
        </w:rPr>
        <w:t>,</w:t>
      </w:r>
      <w:r w:rsidR="00757FD2">
        <w:rPr>
          <w:bCs/>
        </w:rPr>
        <w:t xml:space="preserve"> </w:t>
      </w:r>
      <w:r w:rsidR="00DA1EF0">
        <w:rPr>
          <w:bCs/>
        </w:rPr>
        <w:t xml:space="preserve">ovdje određenog </w:t>
      </w:r>
      <w:r w:rsidR="00CD0687">
        <w:rPr>
          <w:bCs/>
        </w:rPr>
        <w:t xml:space="preserve">kupca </w:t>
      </w:r>
      <w:r w:rsidR="00757FD2">
        <w:rPr>
          <w:bCs/>
        </w:rPr>
        <w:t>(N</w:t>
      </w:r>
      <w:r w:rsidR="00031624">
        <w:rPr>
          <w:bCs/>
        </w:rPr>
        <w:t>a</w:t>
      </w:r>
      <w:r w:rsidR="00757FD2">
        <w:rPr>
          <w:bCs/>
        </w:rPr>
        <w:t xml:space="preserve">talija Čolak), </w:t>
      </w:r>
      <w:r w:rsidR="00D5392F">
        <w:rPr>
          <w:bCs/>
        </w:rPr>
        <w:t>za ovaj sud bi bila</w:t>
      </w:r>
      <w:r w:rsidR="00F64B0E">
        <w:rPr>
          <w:bCs/>
        </w:rPr>
        <w:t xml:space="preserve"> odlučna </w:t>
      </w:r>
      <w:r w:rsidR="00510ACA">
        <w:rPr>
          <w:bCs/>
        </w:rPr>
        <w:t>činjenica</w:t>
      </w:r>
      <w:r w:rsidR="00510ACA" w:rsidRPr="00D5392F">
        <w:rPr>
          <w:bCs/>
        </w:rPr>
        <w:t xml:space="preserve"> </w:t>
      </w:r>
      <w:r w:rsidR="00F30588" w:rsidRPr="00D5392F">
        <w:rPr>
          <w:bCs/>
        </w:rPr>
        <w:t xml:space="preserve">i </w:t>
      </w:r>
      <w:r w:rsidR="00510ACA" w:rsidRPr="00D5392F">
        <w:rPr>
          <w:bCs/>
        </w:rPr>
        <w:t xml:space="preserve">za </w:t>
      </w:r>
      <w:r w:rsidR="005076B7" w:rsidRPr="00D5392F">
        <w:rPr>
          <w:bCs/>
        </w:rPr>
        <w:t>konačno</w:t>
      </w:r>
      <w:r w:rsidR="005076B7" w:rsidRPr="00D5392F">
        <w:rPr>
          <w:bCs/>
          <w:u w:val="single"/>
        </w:rPr>
        <w:t xml:space="preserve"> </w:t>
      </w:r>
      <w:r w:rsidR="00510ACA">
        <w:rPr>
          <w:bCs/>
        </w:rPr>
        <w:t>utvrđenje</w:t>
      </w:r>
      <w:r w:rsidR="00757FD2">
        <w:rPr>
          <w:bCs/>
        </w:rPr>
        <w:t xml:space="preserve"> </w:t>
      </w:r>
      <w:r w:rsidR="0056407A">
        <w:rPr>
          <w:bCs/>
        </w:rPr>
        <w:t>pokušaja</w:t>
      </w:r>
      <w:r w:rsidR="00031624">
        <w:rPr>
          <w:bCs/>
        </w:rPr>
        <w:t xml:space="preserve"> </w:t>
      </w:r>
      <w:r w:rsidR="00593DAA">
        <w:rPr>
          <w:bCs/>
        </w:rPr>
        <w:t>zlouporab</w:t>
      </w:r>
      <w:r w:rsidR="00510ACA">
        <w:rPr>
          <w:bCs/>
        </w:rPr>
        <w:t>e</w:t>
      </w:r>
      <w:r w:rsidR="00593DAA">
        <w:rPr>
          <w:bCs/>
        </w:rPr>
        <w:t xml:space="preserve"> </w:t>
      </w:r>
      <w:r>
        <w:rPr>
          <w:bCs/>
        </w:rPr>
        <w:t>prava iz članaka</w:t>
      </w:r>
      <w:r w:rsidR="00757FD2">
        <w:rPr>
          <w:bCs/>
        </w:rPr>
        <w:t xml:space="preserve"> 8</w:t>
      </w:r>
      <w:r w:rsidR="0056407A">
        <w:rPr>
          <w:bCs/>
        </w:rPr>
        <w:t>.</w:t>
      </w:r>
      <w:r w:rsidR="00757FD2">
        <w:rPr>
          <w:bCs/>
        </w:rPr>
        <w:t xml:space="preserve"> i 9. ZPP-a,</w:t>
      </w:r>
      <w:r w:rsidR="00DE0E87">
        <w:rPr>
          <w:bCs/>
        </w:rPr>
        <w:t xml:space="preserve"> a u svezi </w:t>
      </w:r>
      <w:r>
        <w:rPr>
          <w:bCs/>
        </w:rPr>
        <w:t>sa člankom</w:t>
      </w:r>
      <w:r w:rsidR="00DE0E87">
        <w:rPr>
          <w:bCs/>
        </w:rPr>
        <w:t xml:space="preserve"> 10</w:t>
      </w:r>
      <w:r w:rsidR="00FC54E3">
        <w:rPr>
          <w:bCs/>
        </w:rPr>
        <w:t>.</w:t>
      </w:r>
      <w:r w:rsidR="00DE0E87">
        <w:rPr>
          <w:bCs/>
        </w:rPr>
        <w:t xml:space="preserve"> SZ-a,</w:t>
      </w:r>
      <w:r w:rsidR="00757FD2">
        <w:rPr>
          <w:bCs/>
        </w:rPr>
        <w:t xml:space="preserve"> </w:t>
      </w:r>
      <w:r w:rsidR="00031624">
        <w:rPr>
          <w:bCs/>
        </w:rPr>
        <w:t xml:space="preserve">od strane </w:t>
      </w:r>
      <w:r w:rsidR="0056407A">
        <w:rPr>
          <w:bCs/>
        </w:rPr>
        <w:t>Tri</w:t>
      </w:r>
      <w:r w:rsidR="00DA1EF0">
        <w:rPr>
          <w:bCs/>
        </w:rPr>
        <w:t xml:space="preserve"> (</w:t>
      </w:r>
      <w:r w:rsidR="00F64B0E">
        <w:rPr>
          <w:bCs/>
        </w:rPr>
        <w:t xml:space="preserve">odnosno </w:t>
      </w:r>
      <w:r w:rsidR="0056407A" w:rsidRPr="0056407A">
        <w:rPr>
          <w:bCs/>
        </w:rPr>
        <w:t>Pet</w:t>
      </w:r>
      <w:r w:rsidR="00DA1EF0" w:rsidRPr="0056407A">
        <w:rPr>
          <w:bCs/>
        </w:rPr>
        <w:t>)</w:t>
      </w:r>
      <w:r w:rsidR="00DA1EF0">
        <w:rPr>
          <w:bCs/>
        </w:rPr>
        <w:t xml:space="preserve"> </w:t>
      </w:r>
      <w:r w:rsidR="00F64B0E">
        <w:rPr>
          <w:bCs/>
        </w:rPr>
        <w:t xml:space="preserve">povezanih </w:t>
      </w:r>
      <w:r w:rsidR="00031624">
        <w:rPr>
          <w:bCs/>
        </w:rPr>
        <w:t>ponuditelja</w:t>
      </w:r>
      <w:r w:rsidR="000D5702">
        <w:rPr>
          <w:bCs/>
        </w:rPr>
        <w:t>, kojim poku</w:t>
      </w:r>
      <w:r w:rsidR="00D12F87">
        <w:rPr>
          <w:bCs/>
        </w:rPr>
        <w:t xml:space="preserve">šajem je u cijelosti </w:t>
      </w:r>
      <w:r>
        <w:rPr>
          <w:bCs/>
        </w:rPr>
        <w:t>kompromitirana četvrta e-</w:t>
      </w:r>
      <w:r w:rsidR="00D12F87" w:rsidRPr="0056407A">
        <w:rPr>
          <w:bCs/>
        </w:rPr>
        <w:t xml:space="preserve">Dražba </w:t>
      </w:r>
      <w:r w:rsidR="00031624" w:rsidRPr="0056407A">
        <w:rPr>
          <w:bCs/>
        </w:rPr>
        <w:t xml:space="preserve"> </w:t>
      </w:r>
      <w:r w:rsidR="00DE0E87" w:rsidRPr="0056407A">
        <w:rPr>
          <w:bCs/>
        </w:rPr>
        <w:t>pa je</w:t>
      </w:r>
      <w:r w:rsidR="00D12F87" w:rsidRPr="0056407A">
        <w:rPr>
          <w:bCs/>
        </w:rPr>
        <w:t xml:space="preserve"> sukladno tome i </w:t>
      </w:r>
      <w:r w:rsidR="00ED2955" w:rsidRPr="0056407A">
        <w:rPr>
          <w:bCs/>
        </w:rPr>
        <w:t xml:space="preserve">odlučeno kao u  </w:t>
      </w:r>
      <w:r>
        <w:rPr>
          <w:bCs/>
        </w:rPr>
        <w:t>izreci ovog rješenja pod točkom</w:t>
      </w:r>
      <w:r w:rsidR="008270A0" w:rsidRPr="0056407A">
        <w:rPr>
          <w:bCs/>
        </w:rPr>
        <w:t xml:space="preserve"> V</w:t>
      </w:r>
      <w:r w:rsidR="0012713B">
        <w:rPr>
          <w:bCs/>
        </w:rPr>
        <w:t>II</w:t>
      </w:r>
      <w:r w:rsidR="00ED2955" w:rsidRPr="0056407A">
        <w:rPr>
          <w:bCs/>
        </w:rPr>
        <w:t>.</w:t>
      </w:r>
    </w:p>
    <w:p w:rsidRDefault="007868FE" w:rsidP="000B0BA0" w:rsidR="0012713B" w:rsidRPr="007868FE">
      <w:pPr>
        <w:spacing w:before="200"/>
        <w:ind w:firstLine="709"/>
        <w:jc w:val="both"/>
      </w:pPr>
      <w:r w:rsidRPr="007868FE">
        <w:t>Temeljem odredbe članka 106</w:t>
      </w:r>
      <w:r w:rsidR="0012713B" w:rsidRPr="007868FE">
        <w:t xml:space="preserve">. stavka 3. </w:t>
      </w:r>
      <w:r w:rsidRPr="007868FE">
        <w:t xml:space="preserve">OZ-a </w:t>
      </w:r>
      <w:r w:rsidR="0012713B" w:rsidRPr="007868FE">
        <w:t xml:space="preserve">odlučeno je kao u izreci ovog rješenja pod točkom VIII.  </w:t>
      </w:r>
    </w:p>
    <w:p w:rsidRDefault="0012713B" w:rsidP="000B0BA0" w:rsidR="0012713B">
      <w:pPr>
        <w:spacing w:before="200"/>
        <w:ind w:firstLine="709"/>
        <w:jc w:val="both"/>
      </w:pPr>
      <w:r w:rsidRPr="007868FE">
        <w:t>Temeljem odredbe</w:t>
      </w:r>
      <w:r w:rsidRPr="002B0174">
        <w:t xml:space="preserve"> čl</w:t>
      </w:r>
      <w:r>
        <w:t xml:space="preserve">anka </w:t>
      </w:r>
      <w:smartTag w:element="metricconverter" w:uri="urn:schemas-microsoft-com:office:smarttags">
        <w:smartTagPr>
          <w:attr w:val="4. OZ" w:name="ProductID"/>
        </w:smartTagPr>
        <w:r w:rsidRPr="002B0174">
          <w:t>89. st</w:t>
        </w:r>
        <w:r>
          <w:t>avka</w:t>
        </w:r>
      </w:smartTag>
      <w:r w:rsidRPr="002B0174">
        <w:t xml:space="preserve"> 1. Zakona o zemljišnim knjigama (</w:t>
      </w:r>
      <w:r>
        <w:t>"Narodne novine" broj</w:t>
      </w:r>
      <w:r w:rsidRPr="002B0174">
        <w:t xml:space="preserve"> 91/96, 68/98, 137/99, 114/01, 100/04, 107/07, 152/08, 126/10, 55/13, 60/13) </w:t>
      </w:r>
      <w:r>
        <w:t xml:space="preserve">odlučeno je kao u izreci ovog rješenja pod točkom IX. </w:t>
      </w:r>
    </w:p>
    <w:p w:rsidRDefault="0012713B" w:rsidP="000B0BA0" w:rsidR="0012713B" w:rsidRPr="00D5392F">
      <w:pPr>
        <w:spacing w:before="200"/>
        <w:ind w:firstLine="709"/>
        <w:jc w:val="both"/>
      </w:pPr>
      <w:r>
        <w:t>Temeljem odredbe članka 103. stavka 5. OZ-a odlučeno je kao u izreci ovog rješenja pod točkom X.</w:t>
      </w:r>
    </w:p>
    <w:p w:rsidRDefault="00425114" w:rsidP="00256A42" w:rsidR="00256A42" w:rsidRPr="00D5392F">
      <w:pPr>
        <w:spacing w:before="240"/>
        <w:jc w:val="center"/>
      </w:pPr>
      <w:r w:rsidRPr="00D5392F">
        <w:t>U Splitu</w:t>
      </w:r>
      <w:r w:rsidR="00256A42" w:rsidRPr="00D5392F">
        <w:t xml:space="preserve"> 18. veljače </w:t>
      </w:r>
      <w:r w:rsidRPr="00D5392F">
        <w:t>201</w:t>
      </w:r>
      <w:r w:rsidR="00743851">
        <w:t>9</w:t>
      </w:r>
      <w:r w:rsidRPr="00D5392F">
        <w:t>.</w:t>
      </w:r>
    </w:p>
    <w:p w:rsidRDefault="00256A42" w:rsidP="00256A42" w:rsidR="00425114">
      <w:pPr>
        <w:spacing w:before="240"/>
        <w:jc w:val="center"/>
      </w:pPr>
      <w:r>
        <w:t xml:space="preserve">                       </w:t>
      </w:r>
      <w:r w:rsidR="00125631">
        <w:tab/>
        <w:t xml:space="preserve">   </w:t>
      </w:r>
      <w:r>
        <w:t xml:space="preserve">                                                                 </w:t>
      </w:r>
      <w:r w:rsidR="00ED2152">
        <w:t xml:space="preserve">            </w:t>
      </w:r>
      <w:r w:rsidR="00425114">
        <w:t>Sutkinja</w:t>
      </w:r>
    </w:p>
    <w:p w:rsidRDefault="00425114" w:rsidP="0094096C" w:rsidR="00ED2152">
      <w:pPr>
        <w:ind w:left="6372"/>
        <w:jc w:val="center"/>
      </w:pPr>
      <w:r>
        <w:t>Ana Golub Gruić</w:t>
      </w:r>
      <w:r w:rsidR="00ED2152">
        <w:t>, v.r.</w:t>
      </w:r>
    </w:p>
    <w:p w:rsidRDefault="00ED2152" w:rsidP="008832A6" w:rsidR="00ED2152">
      <w:pPr>
        <w:jc w:val="right"/>
      </w:pPr>
      <w:r>
        <w:t>za točnost otpravka – ovlašteni službenik</w:t>
      </w:r>
    </w:p>
    <w:p w:rsidRDefault="00ED2152" w:rsidP="008832A6" w:rsidR="00ED2152">
      <w:pPr>
        <w:ind w:firstLine="708" w:left="4956"/>
        <w:jc w:val="center"/>
      </w:pPr>
      <w:r>
        <w:t>Ana Bosančić</w:t>
      </w:r>
    </w:p>
    <w:p w:rsidRDefault="00125631" w:rsidP="00125631" w:rsidR="00125631">
      <w:pPr>
        <w:jc w:val="right"/>
        <w:rPr>
          <w:rFonts w:eastAsia="Calibri"/>
          <w:lang w:eastAsia="en-US"/>
        </w:rPr>
      </w:pPr>
    </w:p>
    <w:p w:rsidRDefault="00425114" w:rsidP="00425114" w:rsidR="00425114">
      <w:pPr>
        <w:ind w:firstLine="708" w:left="4956"/>
        <w:jc w:val="center"/>
        <w:rPr>
          <w:rFonts w:eastAsia="Calibri"/>
          <w:lang w:eastAsia="en-US"/>
        </w:rPr>
      </w:pPr>
    </w:p>
    <w:p w:rsidRDefault="00425114" w:rsidP="00425114" w:rsidR="00425114">
      <w:pPr>
        <w:jc w:val="both"/>
        <w:rPr>
          <w:b/>
        </w:rPr>
      </w:pPr>
    </w:p>
    <w:p w:rsidRDefault="00425114" w:rsidP="000B0BA0" w:rsidR="000B0BA0">
      <w:pPr>
        <w:jc w:val="both"/>
      </w:pPr>
      <w:r>
        <w:t>Uputa o</w:t>
      </w:r>
      <w:r w:rsidR="00D5392F">
        <w:t xml:space="preserve"> </w:t>
      </w:r>
      <w:r>
        <w:t>pravnom lijeku:Protiv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OZ-a u vezi s čl. 247. SZ-a zakona istekom trećeg dana od dana objave na mrežnoj s</w:t>
      </w:r>
      <w:r w:rsidR="00125631">
        <w:t>tranici e-Oglasna ploča sudova.</w:t>
      </w:r>
    </w:p>
    <w:p w:rsidRDefault="000B0BA0" w:rsidP="000B0BA0" w:rsidR="000B0BA0">
      <w:pPr>
        <w:jc w:val="both"/>
      </w:pPr>
    </w:p>
    <w:sectPr w:rsidSect="00C160B7" w:rsidR="000B0BA0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6D5" w:rsidP="0067708B" w:rsidR="00FD46D5">
      <w:r>
        <w:separator/>
      </w:r>
    </w:p>
  </w:endnote>
  <w:endnote w:id="0" w:type="continuationSeparator">
    <w:p w:rsidRDefault="00FD46D5" w:rsidP="0067708B" w:rsidR="00FD4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6D5" w:rsidP="0067708B" w:rsidR="00FD46D5">
      <w:r>
        <w:separator/>
      </w:r>
    </w:p>
  </w:footnote>
  <w:footnote w:id="0" w:type="continuationSeparator">
    <w:p w:rsidRDefault="00FD46D5" w:rsidP="0067708B" w:rsidR="00FD4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442895" w:rsidP="00094013" w:rsidR="0056407A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152">
          <w:rPr>
            <w:noProof/>
          </w:rPr>
          <w:t>6</w:t>
        </w:r>
        <w:r>
          <w:rPr>
            <w:noProof/>
          </w:rPr>
          <w:fldChar w:fldCharType="end"/>
        </w:r>
        <w:r w:rsidR="00094013">
          <w:rPr>
            <w:noProof/>
          </w:rPr>
          <w:tab/>
          <w:t>Poslovni broj: 11.St-501/2013-</w:t>
        </w:r>
        <w:r w:rsidR="00743851">
          <w:rPr>
            <w:noProof/>
          </w:rPr>
          <w:t>140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07A" w:rsidP="00425114" w:rsidR="0056407A">
    <w:pPr>
      <w:jc w:val="right"/>
      <w:rPr>
        <w:noProof/>
      </w:rPr>
    </w:pPr>
  </w:p>
  <w:p w:rsidRDefault="0056407A" w:rsidP="00425114" w:rsidR="0056407A" w:rsidRPr="00425114">
    <w:pPr>
      <w:pStyle w:val="Zaglavlje"/>
    </w:pPr>
    <w:r>
      <w:rPr>
        <w:noProof/>
      </w:rPr>
      <w:t xml:space="preserve">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F30073"/>
    <w:multiLevelType w:val="hybridMultilevel"/>
    <w:tmpl w:val="837EE108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0D04B1"/>
    <w:multiLevelType w:val="hybridMultilevel"/>
    <w:tmpl w:val="777413D4"/>
    <w:lvl w:tplc="DCFA25B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7">
    <w:nsid w:val="56A1356D"/>
    <w:multiLevelType w:val="hybridMultilevel"/>
    <w:tmpl w:val="58D2DF3E"/>
    <w:lvl w:tplc="5774502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01413"/>
    <w:rsid w:val="000039B8"/>
    <w:rsid w:val="000115E6"/>
    <w:rsid w:val="000136DF"/>
    <w:rsid w:val="00014AE4"/>
    <w:rsid w:val="000175FF"/>
    <w:rsid w:val="00025A75"/>
    <w:rsid w:val="00026E3D"/>
    <w:rsid w:val="000305D7"/>
    <w:rsid w:val="00031624"/>
    <w:rsid w:val="000360F8"/>
    <w:rsid w:val="00040522"/>
    <w:rsid w:val="000510BA"/>
    <w:rsid w:val="000572DC"/>
    <w:rsid w:val="0006335D"/>
    <w:rsid w:val="00063CE4"/>
    <w:rsid w:val="00067E64"/>
    <w:rsid w:val="00074673"/>
    <w:rsid w:val="00085C0C"/>
    <w:rsid w:val="0008634E"/>
    <w:rsid w:val="0008643E"/>
    <w:rsid w:val="00086911"/>
    <w:rsid w:val="00087B86"/>
    <w:rsid w:val="000931A2"/>
    <w:rsid w:val="00094013"/>
    <w:rsid w:val="00095BB0"/>
    <w:rsid w:val="00095DE1"/>
    <w:rsid w:val="000A2C24"/>
    <w:rsid w:val="000B02A1"/>
    <w:rsid w:val="000B0BA0"/>
    <w:rsid w:val="000B7CDF"/>
    <w:rsid w:val="000D5702"/>
    <w:rsid w:val="000D6864"/>
    <w:rsid w:val="000D7A56"/>
    <w:rsid w:val="000E07C5"/>
    <w:rsid w:val="000E2D4D"/>
    <w:rsid w:val="000E536A"/>
    <w:rsid w:val="000E5EBB"/>
    <w:rsid w:val="000F434B"/>
    <w:rsid w:val="00104494"/>
    <w:rsid w:val="00120EFC"/>
    <w:rsid w:val="00125631"/>
    <w:rsid w:val="0012713B"/>
    <w:rsid w:val="00127985"/>
    <w:rsid w:val="00130C65"/>
    <w:rsid w:val="00134296"/>
    <w:rsid w:val="00136005"/>
    <w:rsid w:val="00142DBF"/>
    <w:rsid w:val="00144AB4"/>
    <w:rsid w:val="00150EF9"/>
    <w:rsid w:val="001609AB"/>
    <w:rsid w:val="00162ABC"/>
    <w:rsid w:val="00164004"/>
    <w:rsid w:val="00170F8B"/>
    <w:rsid w:val="00172925"/>
    <w:rsid w:val="00174DA7"/>
    <w:rsid w:val="00186C2A"/>
    <w:rsid w:val="00194BB4"/>
    <w:rsid w:val="001A3B19"/>
    <w:rsid w:val="001A73A7"/>
    <w:rsid w:val="001C4F38"/>
    <w:rsid w:val="001D0EB9"/>
    <w:rsid w:val="001D1926"/>
    <w:rsid w:val="001D1EDE"/>
    <w:rsid w:val="001E2BA7"/>
    <w:rsid w:val="001F6B66"/>
    <w:rsid w:val="002000AF"/>
    <w:rsid w:val="00201B0F"/>
    <w:rsid w:val="00207591"/>
    <w:rsid w:val="00213635"/>
    <w:rsid w:val="0022428A"/>
    <w:rsid w:val="00230624"/>
    <w:rsid w:val="00231581"/>
    <w:rsid w:val="00232CF0"/>
    <w:rsid w:val="00244F6F"/>
    <w:rsid w:val="0024687E"/>
    <w:rsid w:val="00251C24"/>
    <w:rsid w:val="00251D78"/>
    <w:rsid w:val="00252E8A"/>
    <w:rsid w:val="0025517D"/>
    <w:rsid w:val="00256253"/>
    <w:rsid w:val="00256A42"/>
    <w:rsid w:val="00262E40"/>
    <w:rsid w:val="002654B1"/>
    <w:rsid w:val="00265690"/>
    <w:rsid w:val="00271CD0"/>
    <w:rsid w:val="002761DE"/>
    <w:rsid w:val="002778C7"/>
    <w:rsid w:val="0029349E"/>
    <w:rsid w:val="002A1A1C"/>
    <w:rsid w:val="002A71D9"/>
    <w:rsid w:val="002B512E"/>
    <w:rsid w:val="002B7655"/>
    <w:rsid w:val="002C5D25"/>
    <w:rsid w:val="002C71DE"/>
    <w:rsid w:val="002D218B"/>
    <w:rsid w:val="002D355D"/>
    <w:rsid w:val="002F0E04"/>
    <w:rsid w:val="002F4C92"/>
    <w:rsid w:val="00312B0D"/>
    <w:rsid w:val="00321976"/>
    <w:rsid w:val="00327D9B"/>
    <w:rsid w:val="00336ED0"/>
    <w:rsid w:val="003469E2"/>
    <w:rsid w:val="00353625"/>
    <w:rsid w:val="00360432"/>
    <w:rsid w:val="00372E9B"/>
    <w:rsid w:val="00381E5B"/>
    <w:rsid w:val="00384F1F"/>
    <w:rsid w:val="003868C5"/>
    <w:rsid w:val="0039785F"/>
    <w:rsid w:val="003A44E1"/>
    <w:rsid w:val="003A66CF"/>
    <w:rsid w:val="003B3E1C"/>
    <w:rsid w:val="003B4E64"/>
    <w:rsid w:val="003B59CD"/>
    <w:rsid w:val="003C28C6"/>
    <w:rsid w:val="003D5089"/>
    <w:rsid w:val="003E46D3"/>
    <w:rsid w:val="003F3AB6"/>
    <w:rsid w:val="0040148C"/>
    <w:rsid w:val="00404D35"/>
    <w:rsid w:val="00405C56"/>
    <w:rsid w:val="00406F45"/>
    <w:rsid w:val="004116EA"/>
    <w:rsid w:val="00411741"/>
    <w:rsid w:val="00412F4D"/>
    <w:rsid w:val="00413F3B"/>
    <w:rsid w:val="004207BD"/>
    <w:rsid w:val="00423E4A"/>
    <w:rsid w:val="00425114"/>
    <w:rsid w:val="00433AC5"/>
    <w:rsid w:val="00436BE1"/>
    <w:rsid w:val="004415A2"/>
    <w:rsid w:val="00442895"/>
    <w:rsid w:val="004531ED"/>
    <w:rsid w:val="00455C50"/>
    <w:rsid w:val="004560D7"/>
    <w:rsid w:val="00460401"/>
    <w:rsid w:val="00464D79"/>
    <w:rsid w:val="004726A2"/>
    <w:rsid w:val="00473077"/>
    <w:rsid w:val="00476E1F"/>
    <w:rsid w:val="00486332"/>
    <w:rsid w:val="0049028F"/>
    <w:rsid w:val="00492835"/>
    <w:rsid w:val="004B12AA"/>
    <w:rsid w:val="004B4B57"/>
    <w:rsid w:val="004B62D3"/>
    <w:rsid w:val="004B6E35"/>
    <w:rsid w:val="004C4507"/>
    <w:rsid w:val="004C7974"/>
    <w:rsid w:val="004E3C38"/>
    <w:rsid w:val="004E7E8C"/>
    <w:rsid w:val="004F23C9"/>
    <w:rsid w:val="004F4126"/>
    <w:rsid w:val="00500E2D"/>
    <w:rsid w:val="005019A9"/>
    <w:rsid w:val="00504D3F"/>
    <w:rsid w:val="005076B7"/>
    <w:rsid w:val="00510ACA"/>
    <w:rsid w:val="005166D4"/>
    <w:rsid w:val="0052154C"/>
    <w:rsid w:val="0052508C"/>
    <w:rsid w:val="0052542C"/>
    <w:rsid w:val="005307A6"/>
    <w:rsid w:val="00534D67"/>
    <w:rsid w:val="005367E9"/>
    <w:rsid w:val="00542D9D"/>
    <w:rsid w:val="00544EC8"/>
    <w:rsid w:val="0055202C"/>
    <w:rsid w:val="005527F2"/>
    <w:rsid w:val="005528D4"/>
    <w:rsid w:val="00561F3C"/>
    <w:rsid w:val="0056407A"/>
    <w:rsid w:val="00565BE1"/>
    <w:rsid w:val="00572901"/>
    <w:rsid w:val="00585686"/>
    <w:rsid w:val="00586518"/>
    <w:rsid w:val="0059110E"/>
    <w:rsid w:val="00593DAA"/>
    <w:rsid w:val="005A7BF6"/>
    <w:rsid w:val="005B348C"/>
    <w:rsid w:val="005B7D6F"/>
    <w:rsid w:val="005C194E"/>
    <w:rsid w:val="005C3093"/>
    <w:rsid w:val="005C3E8B"/>
    <w:rsid w:val="005C5CE2"/>
    <w:rsid w:val="005D15E4"/>
    <w:rsid w:val="005E4BD6"/>
    <w:rsid w:val="005F5387"/>
    <w:rsid w:val="005F6EE3"/>
    <w:rsid w:val="005F7B3C"/>
    <w:rsid w:val="00602206"/>
    <w:rsid w:val="006129AD"/>
    <w:rsid w:val="00617560"/>
    <w:rsid w:val="00617F09"/>
    <w:rsid w:val="00632A0F"/>
    <w:rsid w:val="00643104"/>
    <w:rsid w:val="00645005"/>
    <w:rsid w:val="00645FBF"/>
    <w:rsid w:val="0065361F"/>
    <w:rsid w:val="0065534F"/>
    <w:rsid w:val="006576AA"/>
    <w:rsid w:val="00662A46"/>
    <w:rsid w:val="006631F0"/>
    <w:rsid w:val="006662D8"/>
    <w:rsid w:val="00666927"/>
    <w:rsid w:val="00667B31"/>
    <w:rsid w:val="0067708B"/>
    <w:rsid w:val="00681A8F"/>
    <w:rsid w:val="00681F9D"/>
    <w:rsid w:val="00693346"/>
    <w:rsid w:val="00697571"/>
    <w:rsid w:val="006A3B22"/>
    <w:rsid w:val="006A7FF3"/>
    <w:rsid w:val="006B2978"/>
    <w:rsid w:val="006B3F27"/>
    <w:rsid w:val="006B4EB7"/>
    <w:rsid w:val="006B774B"/>
    <w:rsid w:val="006C30BC"/>
    <w:rsid w:val="006C4A9E"/>
    <w:rsid w:val="006C6B59"/>
    <w:rsid w:val="006E06BE"/>
    <w:rsid w:val="006E27BF"/>
    <w:rsid w:val="006E2A6B"/>
    <w:rsid w:val="006F325F"/>
    <w:rsid w:val="006F383B"/>
    <w:rsid w:val="006F63AE"/>
    <w:rsid w:val="007034AA"/>
    <w:rsid w:val="00703A53"/>
    <w:rsid w:val="0070574E"/>
    <w:rsid w:val="00711674"/>
    <w:rsid w:val="0072637A"/>
    <w:rsid w:val="00726CB2"/>
    <w:rsid w:val="007355BF"/>
    <w:rsid w:val="00743486"/>
    <w:rsid w:val="00743851"/>
    <w:rsid w:val="00745215"/>
    <w:rsid w:val="00753029"/>
    <w:rsid w:val="00756616"/>
    <w:rsid w:val="00757FD2"/>
    <w:rsid w:val="00760B5A"/>
    <w:rsid w:val="00773DFE"/>
    <w:rsid w:val="00774E6D"/>
    <w:rsid w:val="007836B6"/>
    <w:rsid w:val="007868FE"/>
    <w:rsid w:val="00792FAD"/>
    <w:rsid w:val="007940BA"/>
    <w:rsid w:val="0079657D"/>
    <w:rsid w:val="007A0B09"/>
    <w:rsid w:val="007A258B"/>
    <w:rsid w:val="007A761D"/>
    <w:rsid w:val="007A780F"/>
    <w:rsid w:val="007B0B33"/>
    <w:rsid w:val="007B3124"/>
    <w:rsid w:val="007C1574"/>
    <w:rsid w:val="007C237F"/>
    <w:rsid w:val="007C2428"/>
    <w:rsid w:val="007C6E7A"/>
    <w:rsid w:val="007E117D"/>
    <w:rsid w:val="007E4D74"/>
    <w:rsid w:val="007E6813"/>
    <w:rsid w:val="007F458F"/>
    <w:rsid w:val="007F69FB"/>
    <w:rsid w:val="00805CF7"/>
    <w:rsid w:val="00810166"/>
    <w:rsid w:val="00811674"/>
    <w:rsid w:val="00817F47"/>
    <w:rsid w:val="0082680B"/>
    <w:rsid w:val="008270A0"/>
    <w:rsid w:val="00827899"/>
    <w:rsid w:val="0083278D"/>
    <w:rsid w:val="00852E72"/>
    <w:rsid w:val="00862CD5"/>
    <w:rsid w:val="00867243"/>
    <w:rsid w:val="0087415E"/>
    <w:rsid w:val="00883B3D"/>
    <w:rsid w:val="00884294"/>
    <w:rsid w:val="00885A73"/>
    <w:rsid w:val="00893AC2"/>
    <w:rsid w:val="00896E74"/>
    <w:rsid w:val="008A6E5B"/>
    <w:rsid w:val="008B39FD"/>
    <w:rsid w:val="008C19C5"/>
    <w:rsid w:val="008C606D"/>
    <w:rsid w:val="008C6EC4"/>
    <w:rsid w:val="008C7C0E"/>
    <w:rsid w:val="008D082F"/>
    <w:rsid w:val="008D230D"/>
    <w:rsid w:val="008E06CD"/>
    <w:rsid w:val="008E0787"/>
    <w:rsid w:val="008E3DCE"/>
    <w:rsid w:val="008F2E6A"/>
    <w:rsid w:val="008F732F"/>
    <w:rsid w:val="00905C72"/>
    <w:rsid w:val="009064D5"/>
    <w:rsid w:val="009135CA"/>
    <w:rsid w:val="00921D9A"/>
    <w:rsid w:val="00922259"/>
    <w:rsid w:val="00924662"/>
    <w:rsid w:val="0093014B"/>
    <w:rsid w:val="00935136"/>
    <w:rsid w:val="00946718"/>
    <w:rsid w:val="009542AA"/>
    <w:rsid w:val="00962C53"/>
    <w:rsid w:val="00964842"/>
    <w:rsid w:val="00966B9C"/>
    <w:rsid w:val="00967AA4"/>
    <w:rsid w:val="00967CC3"/>
    <w:rsid w:val="00975438"/>
    <w:rsid w:val="00985E8A"/>
    <w:rsid w:val="009A299B"/>
    <w:rsid w:val="009A4C7A"/>
    <w:rsid w:val="009A68EF"/>
    <w:rsid w:val="009B0F65"/>
    <w:rsid w:val="009B799D"/>
    <w:rsid w:val="009C0A93"/>
    <w:rsid w:val="009C16CF"/>
    <w:rsid w:val="009D1583"/>
    <w:rsid w:val="009D67BD"/>
    <w:rsid w:val="009E7372"/>
    <w:rsid w:val="009F5BF4"/>
    <w:rsid w:val="00A0169E"/>
    <w:rsid w:val="00A05E62"/>
    <w:rsid w:val="00A07DDD"/>
    <w:rsid w:val="00A168CC"/>
    <w:rsid w:val="00A223FB"/>
    <w:rsid w:val="00A23DAE"/>
    <w:rsid w:val="00A24F89"/>
    <w:rsid w:val="00A31B85"/>
    <w:rsid w:val="00A32A4B"/>
    <w:rsid w:val="00A3484C"/>
    <w:rsid w:val="00A36AA3"/>
    <w:rsid w:val="00A41783"/>
    <w:rsid w:val="00A6224E"/>
    <w:rsid w:val="00A718B5"/>
    <w:rsid w:val="00A73C93"/>
    <w:rsid w:val="00A764A8"/>
    <w:rsid w:val="00A76A60"/>
    <w:rsid w:val="00A87138"/>
    <w:rsid w:val="00A91704"/>
    <w:rsid w:val="00A93F59"/>
    <w:rsid w:val="00A972AA"/>
    <w:rsid w:val="00AA2ACE"/>
    <w:rsid w:val="00AA6931"/>
    <w:rsid w:val="00AB15EE"/>
    <w:rsid w:val="00AB16B0"/>
    <w:rsid w:val="00AB1B09"/>
    <w:rsid w:val="00AC326F"/>
    <w:rsid w:val="00AC4F56"/>
    <w:rsid w:val="00AD384E"/>
    <w:rsid w:val="00AE2C31"/>
    <w:rsid w:val="00AE7B70"/>
    <w:rsid w:val="00AF4930"/>
    <w:rsid w:val="00AF7FB4"/>
    <w:rsid w:val="00B022B3"/>
    <w:rsid w:val="00B07ECB"/>
    <w:rsid w:val="00B147C7"/>
    <w:rsid w:val="00B659B5"/>
    <w:rsid w:val="00B77E6F"/>
    <w:rsid w:val="00B8057B"/>
    <w:rsid w:val="00B8216D"/>
    <w:rsid w:val="00B865AC"/>
    <w:rsid w:val="00BB0AD1"/>
    <w:rsid w:val="00BB2DEB"/>
    <w:rsid w:val="00BB7BB3"/>
    <w:rsid w:val="00BD2411"/>
    <w:rsid w:val="00BD44CF"/>
    <w:rsid w:val="00BF1FB6"/>
    <w:rsid w:val="00BF2DAF"/>
    <w:rsid w:val="00BF5C67"/>
    <w:rsid w:val="00BF7326"/>
    <w:rsid w:val="00BF739A"/>
    <w:rsid w:val="00C01A8E"/>
    <w:rsid w:val="00C07493"/>
    <w:rsid w:val="00C11AF0"/>
    <w:rsid w:val="00C160B7"/>
    <w:rsid w:val="00C3026D"/>
    <w:rsid w:val="00C3596A"/>
    <w:rsid w:val="00C367BD"/>
    <w:rsid w:val="00C37A12"/>
    <w:rsid w:val="00C45F03"/>
    <w:rsid w:val="00C52ACE"/>
    <w:rsid w:val="00C62398"/>
    <w:rsid w:val="00C814EA"/>
    <w:rsid w:val="00C82085"/>
    <w:rsid w:val="00C924A0"/>
    <w:rsid w:val="00CA5381"/>
    <w:rsid w:val="00CA55A9"/>
    <w:rsid w:val="00CA63A0"/>
    <w:rsid w:val="00CB24C2"/>
    <w:rsid w:val="00CB3E82"/>
    <w:rsid w:val="00CB50BF"/>
    <w:rsid w:val="00CC5FBA"/>
    <w:rsid w:val="00CC72EE"/>
    <w:rsid w:val="00CD0687"/>
    <w:rsid w:val="00CD0F20"/>
    <w:rsid w:val="00CD31D1"/>
    <w:rsid w:val="00CE3DF9"/>
    <w:rsid w:val="00CE700F"/>
    <w:rsid w:val="00CF1243"/>
    <w:rsid w:val="00CF57CE"/>
    <w:rsid w:val="00D12F87"/>
    <w:rsid w:val="00D135CD"/>
    <w:rsid w:val="00D323BB"/>
    <w:rsid w:val="00D36F17"/>
    <w:rsid w:val="00D40DDD"/>
    <w:rsid w:val="00D40F7C"/>
    <w:rsid w:val="00D51CB2"/>
    <w:rsid w:val="00D52D5F"/>
    <w:rsid w:val="00D5392F"/>
    <w:rsid w:val="00D57A0E"/>
    <w:rsid w:val="00D57C77"/>
    <w:rsid w:val="00D60974"/>
    <w:rsid w:val="00D62CA5"/>
    <w:rsid w:val="00D630BD"/>
    <w:rsid w:val="00D72709"/>
    <w:rsid w:val="00D77084"/>
    <w:rsid w:val="00D812CF"/>
    <w:rsid w:val="00D86635"/>
    <w:rsid w:val="00D935C8"/>
    <w:rsid w:val="00DA1EF0"/>
    <w:rsid w:val="00DA5960"/>
    <w:rsid w:val="00DA621A"/>
    <w:rsid w:val="00DA6772"/>
    <w:rsid w:val="00DC6AF6"/>
    <w:rsid w:val="00DE0E87"/>
    <w:rsid w:val="00DE48F3"/>
    <w:rsid w:val="00DE50D6"/>
    <w:rsid w:val="00DF251F"/>
    <w:rsid w:val="00E062D0"/>
    <w:rsid w:val="00E12C12"/>
    <w:rsid w:val="00E17190"/>
    <w:rsid w:val="00E2355D"/>
    <w:rsid w:val="00E23933"/>
    <w:rsid w:val="00E25B6A"/>
    <w:rsid w:val="00E305D2"/>
    <w:rsid w:val="00E3222F"/>
    <w:rsid w:val="00E408E0"/>
    <w:rsid w:val="00E46E9A"/>
    <w:rsid w:val="00E537BA"/>
    <w:rsid w:val="00E80645"/>
    <w:rsid w:val="00E901C8"/>
    <w:rsid w:val="00E90E28"/>
    <w:rsid w:val="00E93FBA"/>
    <w:rsid w:val="00EB6754"/>
    <w:rsid w:val="00EC7D09"/>
    <w:rsid w:val="00ED2152"/>
    <w:rsid w:val="00ED2955"/>
    <w:rsid w:val="00ED71E5"/>
    <w:rsid w:val="00EE7A8E"/>
    <w:rsid w:val="00EF3D18"/>
    <w:rsid w:val="00EF5465"/>
    <w:rsid w:val="00EF73AE"/>
    <w:rsid w:val="00F07C80"/>
    <w:rsid w:val="00F106EF"/>
    <w:rsid w:val="00F25E2C"/>
    <w:rsid w:val="00F30588"/>
    <w:rsid w:val="00F313A4"/>
    <w:rsid w:val="00F43A08"/>
    <w:rsid w:val="00F442B7"/>
    <w:rsid w:val="00F44E96"/>
    <w:rsid w:val="00F50677"/>
    <w:rsid w:val="00F53C6A"/>
    <w:rsid w:val="00F64B0E"/>
    <w:rsid w:val="00F705E1"/>
    <w:rsid w:val="00F748E4"/>
    <w:rsid w:val="00F753AD"/>
    <w:rsid w:val="00F8334A"/>
    <w:rsid w:val="00F911CA"/>
    <w:rsid w:val="00F951BA"/>
    <w:rsid w:val="00F95F81"/>
    <w:rsid w:val="00FB0D4B"/>
    <w:rsid w:val="00FB41CA"/>
    <w:rsid w:val="00FC2198"/>
    <w:rsid w:val="00FC2F80"/>
    <w:rsid w:val="00FC3276"/>
    <w:rsid w:val="00FC54E3"/>
    <w:rsid w:val="00FD38EB"/>
    <w:rsid w:val="00FD46D5"/>
    <w:rsid w:val="00FD688C"/>
    <w:rsid w:val="00FD76D9"/>
    <w:rsid w:val="00FE013A"/>
    <w:rsid w:val="00FE1916"/>
    <w:rsid w:val="00FE3980"/>
    <w:rsid w:val="00FE4B0F"/>
    <w:rsid w:val="00FE5913"/>
    <w:rsid w:val="00FE79EC"/>
    <w:rsid w:val="00FF43DD"/>
    <w:rsid w:val="00FF464C"/>
    <w:rsid w:val="00FF5295"/>
    <w:rsid w:val="00FF6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54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9A6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8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8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8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8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25114"/>
    <w:pPr>
      <w:spacing w:lineRule="auto" w:line="240" w:after="0"/>
      <w:ind w:left="0"/>
      <w:jc w:val="left"/>
    </w:pPr>
    <w:rPr>
      <w:rFonts w:cs="Times New Roman" w:eastAsia="Calibri" w:hAnsi="Calibri" w:ascii="Calibri"/>
    </w:rPr>
  </w:style>
  <w:style w:styleId="Reetkatablice" w:type="table">
    <w:name w:val="Table Grid"/>
    <w:basedOn w:val="Obinatablica"/>
    <w:rsid w:val="00425114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251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511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9A6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8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8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8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8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25114"/>
    <w:pPr>
      <w:spacing w:after="0" w:line="240" w:lineRule="auto"/>
      <w:ind w:left="0"/>
      <w:jc w:val="left"/>
    </w:pPr>
    <w:rPr>
      <w:rFonts w:ascii="Calibri" w:cs="Times New Roman" w:eastAsia="Calibri" w:hAnsi="Calibri"/>
    </w:rPr>
  </w:style>
  <w:style w:styleId="Reetkatablice" w:type="table">
    <w:name w:val="Table Grid"/>
    <w:basedOn w:val="Obinatablica"/>
    <w:rsid w:val="00425114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251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511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678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St-501/2013</izvorni_sadrzaj>
    <derivirana_varijabla naziv="DomainObject.Predmet.OznakaBroj_1">St-501/2013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ANTERIOR d.o.o. za trgovinu i usluge u stečaju</izvorni_sadrzaj>
    <derivirana_varijabla naziv="DomainObject.Predmet.StrankaFormated_1">  ANTERIOR d.o.o. za trgovinu i usluge u stečaju</derivirana_varijabla>
  </DomainObject.Predmet.StrankaFormated>
  <DomainObject.Predmet.StrankaFormatedOIB>
    <izvorni_sadrzaj>  ANTERIOR d.o.o. za trgovinu i usluge u stečaju, OIB 49544085843</izvorni_sadrzaj>
    <derivirana_varijabla naziv="DomainObject.Predmet.StrankaFormatedOIB_1">  ANTERIOR d.o.o. za trgovinu i usluge u stečaju, OIB 49544085843</derivirana_varijabla>
  </DomainObject.Predmet.StrankaFormatedOIB>
  <DomainObject.Predmet.StrankaFormatedWithAdress>
    <izvorni_sadrzaj> ANTERIOR d.o.o. za trgovinu i usluge u stečaju, Kralja Zvonimira 75, 21210 Solin</izvorni_sadrzaj>
    <derivirana_varijabla naziv="DomainObject.Predmet.StrankaFormatedWithAdress_1"> ANTERIOR d.o.o. za trgovinu i usluge u stečaju, Kralja Zvonimira 75, 21210 Solin</derivirana_varijabla>
  </DomainObject.Predmet.StrankaFormatedWithAdress>
  <DomainObject.Predmet.StrankaFormatedWithAdressOIB>
    <izvorni_sadrzaj> ANTERIOR d.o.o. za trgovinu i usluge u stečaju, OIB 49544085843, Kralja Zvonimira 75, 21210 Solin</izvorni_sadrzaj>
    <derivirana_varijabla naziv="DomainObject.Predmet.StrankaFormatedWithAdressOIB_1"> ANTERIOR d.o.o. za trgovinu i usluge u stečaju, OIB 49544085843, Kralja Zvonimira 75, 21210 Solin</derivirana_varijabla>
  </DomainObject.Predmet.StrankaFormatedWithAdressOIB>
  <DomainObject.Predmet.StrankaWithAdress>
    <izvorni_sadrzaj>ANTERIOR d.o.o. za trgovinu i usluge u stečaju Kralja Zvonimira 75,21210 Solin</izvorni_sadrzaj>
    <derivirana_varijabla naziv="DomainObject.Predmet.StrankaWithAdress_1">ANTERIOR d.o.o. za trgovinu i usluge u stečaju Kralja Zvonimira 75,21210 Solin</derivirana_varijabla>
  </DomainObject.Predmet.StrankaWithAdress>
  <DomainObject.Predmet.StrankaWithAdressOIB>
    <izvorni_sadrzaj>ANTERIOR d.o.o. za trgovinu i usluge u stečaju, OIB 49544085843, Kralja Zvonimira 75,21210 Solin</izvorni_sadrzaj>
    <derivirana_varijabla naziv="DomainObject.Predmet.StrankaWithAdressOIB_1">ANTERIOR d.o.o. za trgovinu i usluge u stečaju, OIB 49544085843, Kralja Zvonimira 75,21210 Solin</derivirana_varijabla>
  </DomainObject.Predmet.StrankaWithAdressOIB>
  <DomainObject.Predmet.StrankaNazivFormated>
    <izvorni_sadrzaj>ANTERIOR d.o.o. za trgovinu i usluge u stečaju</izvorni_sadrzaj>
    <derivirana_varijabla naziv="DomainObject.Predmet.StrankaNazivFormated_1">ANTERIOR d.o.o. za trgovinu i usluge u stečaju</derivirana_varijabla>
  </DomainObject.Predmet.StrankaNazivFormated>
  <DomainObject.Predmet.StrankaNazivFormatedOIB>
    <izvorni_sadrzaj>ANTERIOR d.o.o. za trgovinu i usluge u stečaju, OIB 49544085843</izvorni_sadrzaj>
    <derivirana_varijabla naziv="DomainObject.Predmet.StrankaNazivFormatedOIB_1">ANTERIOR d.o.o. za trgovinu i usluge u stečaju, OIB 49544085843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11489681.57</izvorni_sadrzaj>
    <derivirana_varijabla naziv="DomainObject.Predmet.TrenutnaVrijednost_1">11489681.57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ANTERIOR d.o.o. za trgovinu i usluge u stečaju</item>
    </izvorni_sadrzaj>
    <derivirana_varijabla naziv="DomainObject.Predmet.StrankaListFormated_1">
      <item>ANTERIOR d.o.o. za trgovinu i usluge u stečaju</item>
    </derivirana_varijabla>
  </DomainObject.Predmet.StrankaListFormated>
  <DomainObject.Predmet.StrankaListFormatedOIB>
    <izvorni_sadrzaj>
      <item>ANTERIOR d.o.o. za trgovinu i usluge u stečaju, OIB 49544085843</item>
    </izvorni_sadrzaj>
    <derivirana_varijabla naziv="DomainObject.Predmet.StrankaListFormatedOIB_1">
      <item>ANTERIOR d.o.o. za trgovinu i usluge u stečaju, OIB 49544085843</item>
    </derivirana_varijabla>
  </DomainObject.Predmet.StrankaListFormatedOIB>
  <DomainObject.Predmet.StrankaListFormatedWithAdress>
    <izvorni_sadrzaj>
      <item>ANTERIOR d.o.o. za trgovinu i usluge u stečaju, Kralja Zvonimira 75, 21210 Solin</item>
    </izvorni_sadrzaj>
    <derivirana_varijabla naziv="DomainObject.Predmet.StrankaListFormatedWithAdress_1">
      <item>ANTERIOR d.o.o. za trgovinu i usluge u stečaju, Kralja Zvonimira 75, 21210 Solin</item>
    </derivirana_varijabla>
  </DomainObject.Predmet.StrankaListFormatedWithAdress>
  <DomainObject.Predmet.StrankaListFormatedWithAdressOIB>
    <izvorni_sadrzaj>
      <item>ANTERIOR d.o.o. za trgovinu i usluge u stečaju, OIB 49544085843, Kralja Zvonimira 75, 21210 Solin</item>
    </izvorni_sadrzaj>
    <derivirana_varijabla naziv="DomainObject.Predmet.StrankaListFormatedWithAdressOIB_1">
      <item>ANTERIOR d.o.o. za trgovinu i usluge u stečaju, OIB 49544085843, Kralja Zvonimira 75, 21210 Solin</item>
    </derivirana_varijabla>
  </DomainObject.Predmet.StrankaListFormatedWithAdressOIB>
  <DomainObject.Predmet.StrankaListNazivFormated>
    <izvorni_sadrzaj>
      <item>ANTERIOR d.o.o. za trgovinu i usluge u stečaju</item>
    </izvorni_sadrzaj>
    <derivirana_varijabla naziv="DomainObject.Predmet.StrankaListNazivFormated_1">
      <item>ANTERIOR d.o.o. za trgovinu i usluge u stečaju</item>
    </derivirana_varijabla>
  </DomainObject.Predmet.StrankaListNazivFormated>
  <DomainObject.Predmet.StrankaListNazivFormatedOIB>
    <izvorni_sadrzaj>
      <item>ANTERIOR d.o.o. za trgovinu i usluge u stečaju, OIB 49544085843</item>
    </izvorni_sadrzaj>
    <derivirana_varijabla naziv="DomainObject.Predmet.StrankaListNazivFormatedOIB_1">
      <item>ANTERIOR d.o.o. za trgovinu i usluge u stečaju, OIB 49544085843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</izvorni_sadrzaj>
    <derivirana_varijabla naziv="DomainObject.Predmet.OstaliList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</derivirana_varijabla>
  </DomainObject.Predmet.OstaliListFormated>
  <DomainObject.Predmet.OstaliList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ENERGOPLAN d.o.o. Zagreb</item>
      <item>Hrvatske šume d.o.o.</item>
    </izvorni_sadrzaj>
    <derivirana_varijabla naziv="DomainObject.Predmet.OstaliList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ENERGOPLAN d.o.o. Zagreb</item>
      <item>Hrvatske šume d.o.o.</item>
    </derivirana_varijabla>
  </DomainObject.Predmet.OstaliListFormatedOIB>
  <DomainObject.Predmet.OstaliListFormatedWithAdress>
    <izvorni_sadrzaj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ENERGOPLAN d.o.o. Zagreb, Radnička cesta 48, 10000 Zagreb</item>
      <item>Hrvatske šume d.o.o., Ljudevita Farkaša Vukotinovića 2, 10000 Zagreb</item>
    </izvorni_sadrzaj>
    <derivirana_varijabla naziv="DomainObject.Predmet.OstaliListFormatedWithAdress_1"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ENERGOPLAN d.o.o. Zagreb, Radnička cesta 48, 10000 Zagreb</item>
      <item>Hrvatske šume d.o.o., Ljudevita Farkaša Vukotinovića 2, 10000 Zagreb</item>
    </derivirana_varijabla>
  </DomainObject.Predmet.OstaliListFormatedWithAdress>
  <DomainObject.Predmet.OstaliListFormatedWithAdressOIB>
    <izvorni_sadrzaj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ENERGOPLAN d.o.o. Zagreb, Radnička cesta 48, 10000 Zagreb</item>
      <item>Hrvatske šume d.o.o., Ljudevita Farkaša Vukotinovića 2, 10000 Zagreb</item>
    </izvorni_sadrzaj>
    <derivirana_varijabla naziv="DomainObject.Predmet.OstaliListFormatedWithAdressOIB_1"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ENERGOPLAN d.o.o. Zagreb, Radnička cesta 48, 10000 Zagreb</item>
      <item>Hrvatske šume d.o.o., Ljudevita Farkaša Vukotinovića 2, 10000 Zagreb</item>
    </derivirana_varijabla>
  </DomainObject.Predmet.OstaliListFormatedWithAdressOIB>
  <DomainObject.Predmet.OstaliListNaziv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</izvorni_sadrzaj>
    <derivirana_varijabla naziv="DomainObject.Predmet.OstaliListNaziv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</derivirana_varijabla>
  </DomainObject.Predmet.OstaliListNazivFormated>
  <DomainObject.Predmet.OstaliListNaziv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ENERGOPLAN d.o.o. Zagreb</item>
      <item>Hrvatske šume d.o.o.</item>
    </izvorni_sadrzaj>
    <derivirana_varijabla naziv="DomainObject.Predmet.OstaliListNaziv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ENERGOPLAN d.o.o. Zagreb</item>
      <item>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ANTERIOR d.o.o. za trgovinu i usluge u stečaju</izvorni_sadrzaj>
    <derivirana_varijabla naziv="DomainObject.Predmet.StrankaIDrugi_1">ANTERIOR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ANTERIOR d.o.o. za trgovinu i usluge u stečaju, OIB 49544085843, Kralja Zvonimira 75, 21210 Solin</izvorni_sadrzaj>
    <derivirana_varijabla naziv="DomainObject.Predmet.StrankaIDrugiAdressOIB_1">ANTERIOR d.o.o. za trgovinu i usluge u stečaju, OIB 49544085843, Kralja Zvonimira 75,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</izvorni_sadrzaj>
    <derivirana_varijabla naziv="DomainObject.Predmet.SudioniciListNaziv_1"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ENERGOPLAN d.o.o. Zagreb</item>
      <item>Hrvatske šume d.o.o.</item>
    </derivirana_varijabla>
  </DomainObject.Predmet.SudioniciListNaziv>
  <DomainObject.Predmet.SudioniciListAdressOIB>
    <izvorni_sadrzaj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ENERGOPLAN d.o.o. Zagreb, Radnička cesta 48,10000 Zagreb</item>
      <item>Hrvatske šume d.o.o., Ljudevita Farkaša Vukotinovića 2,10000 Zagreb</item>
    </izvorni_sadrzaj>
    <derivirana_varijabla naziv="DomainObject.Predmet.SudioniciListAdressOIB_1"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ENERGOPLAN d.o.o. Zagreb, Radnička cesta 48,10000 Zagreb</item>
      <item>Hrvatske šume d.o.o., Ljudevita Farkaša 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</izvorni_sadrzaj>
    <derivirana_varijabla naziv="DomainObject.Predmet.SudioniciListNazivOIB_1"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52802-03A8-441A-9F79-2E13C4BDC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6</properties:Pages>
  <properties:Words>2592</properties:Words>
  <properties:Characters>14472</properties:Characters>
  <properties:Lines>241</properties:Lines>
  <properties:Paragraphs>69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2019-02-18T07:54:00Z</dcterms:created>
  <dc:creator>admin</dc:creator>
  <cp:lastModifiedBy>Ana Golub Gruić</cp:lastModifiedBy>
  <cp:lastPrinted>2019-02-18T11:22:00Z</cp:lastPrinted>
  <dcterms:modified xmlns:xsi="http://www.w3.org/2001/XMLSchema-instance" xsi:type="dcterms:W3CDTF">2019-02-18T11:22:00Z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(St-501-2013 ANTERIOR dosuda zabrana zlouporabe prava FINAL.docx)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