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fb0b" w14:paraId="da2fb0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6158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St-2812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PKK PROJEKT d.o.o., Zagreb, Kvaternikova 152,                  MBS: 080499956, OIB: 51652507130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PKK PROJEKT d.o.o., Zagreb, Kvaternikova 152, MBS: 080499956, OIB: 51652507130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>Osijek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>Županijska 2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70F02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>13827089798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PKK PROJEKT d.o.o., Zagreb, Kvaternikova 152, MBS: 080499956, OIB: 51652507130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922C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6158B">
      <w:rPr>
        <w:rFonts w:cs="Times New Roman" w:hAnsi="Times New Roman" w:ascii="Times New Roman"/>
        <w:sz w:val="24"/>
        <w:szCs w:val="24"/>
      </w:rPr>
      <w:tab/>
      <w:t>22. St-2812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22C4"/>
    <w:rsid w:val="00393011"/>
    <w:rsid w:val="003A1F20"/>
    <w:rsid w:val="003C0253"/>
    <w:rsid w:val="003F2428"/>
    <w:rsid w:val="004B7D7E"/>
    <w:rsid w:val="0050115D"/>
    <w:rsid w:val="00552C1A"/>
    <w:rsid w:val="0059603A"/>
    <w:rsid w:val="00604F5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E5B6E"/>
    <w:rsid w:val="00B228D8"/>
    <w:rsid w:val="00B621A2"/>
    <w:rsid w:val="00B86677"/>
    <w:rsid w:val="00BA36F5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92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2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922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922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922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92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92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92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92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St-2812/2015</izvorni_sadrzaj>
    <derivirana_varijabla naziv="DomainObject.Predmet.OznakaBroj_1">St-2812/2015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PKK PROJEKT d.o.o. zastupanog po punomoćniku Zvonimir Jukić</izvorni_sadrzaj>
    <derivirana_varijabla naziv="DomainObject.Predmet.ProtustrankaFormated_1">  PKK PROJEKT d.o.o. zastupanog po punomoćniku Zvonimir Jukić</derivirana_varijabla>
  </DomainObject.Predmet.ProtustrankaFormated>
  <DomainObject.Predmet.ProtustrankaFormatedOIB>
    <izvorni_sadrzaj>  PKK PROJEKT d.o.o., OIB 51652507130 zastupanog po punomoćniku Zvonimir Jukić</izvorni_sadrzaj>
    <derivirana_varijabla naziv="DomainObject.Predmet.ProtustrankaFormatedOIB_1">  PKK PROJEKT d.o.o., OIB 51652507130 zastupanog po punomoćniku Zvonimir Jukić</derivirana_varijabla>
  </DomainObject.Predmet.ProtustrankaFormatedOIB>
  <DomainObject.Predmet.ProtustrankaFormatedWithAdress>
    <izvorni_sadrzaj> PKK PROJEKT d.o.o., Kvaternikova 152, 10000 Zagreb zastupanog po punomoćniku Zvonimir Jukić</izvorni_sadrzaj>
    <derivirana_varijabla naziv="DomainObject.Predmet.ProtustrankaFormatedWithAdress_1"> PKK PROJEKT d.o.o., Kvaternikova 152, 10000 Zagreb zastupanog po punomoćniku Zvonimir Jukić</derivirana_varijabla>
  </DomainObject.Predmet.ProtustrankaFormatedWithAdress>
  <DomainObject.Predmet.ProtustrankaFormatedWithAdressOIB>
    <izvorni_sadrzaj> PKK PROJEKT d.o.o., OIB 51652507130, Kvaternikova 152, 10000 Zagreb zastupanog po punomoćniku Zvonimir Jukić</izvorni_sadrzaj>
    <derivirana_varijabla naziv="DomainObject.Predmet.ProtustrankaFormatedWithAdressOIB_1"> PKK PROJEKT d.o.o., OIB 51652507130, Kvaternikova 152, 10000 Zagreb zastupanog po punomoćniku Zvonimir Jukić</derivirana_varijabla>
  </DomainObject.Predmet.ProtustrankaFormatedWithAdressOIB>
  <DomainObject.Predmet.ProtustrankaWithAdress>
    <izvorni_sadrzaj>PKK PROJEKT d.o.o. Kvaternikova 152, 10000 Zagreb</izvorni_sadrzaj>
    <derivirana_varijabla naziv="DomainObject.Predmet.ProtustrankaWithAdress_1">PKK PROJEKT d.o.o. Kvaternikova 152, 10000 Zagreb</derivirana_varijabla>
  </DomainObject.Predmet.ProtustrankaWithAdress>
  <DomainObject.Predmet.ProtustrankaWithAdressOIB>
    <izvorni_sadrzaj>PKK PROJEKT d.o.o., OIB 51652507130, Kvaternikova 152, 10000 Zagreb</izvorni_sadrzaj>
    <derivirana_varijabla naziv="DomainObject.Predmet.ProtustrankaWithAdressOIB_1">PKK PROJEKT d.o.o., OIB 51652507130, Kvaternikova 152, 10000 Zagreb</derivirana_varijabla>
  </DomainObject.Predmet.ProtustrankaWithAdressOIB>
  <DomainObject.Predmet.ProtustrankaNazivFormated>
    <izvorni_sadrzaj>PKK PROJEKT d.o.o.</izvorni_sadrzaj>
    <derivirana_varijabla naziv="DomainObject.Predmet.ProtustrankaNazivFormated_1">PKK PROJEKT d.o.o.</derivirana_varijabla>
  </DomainObject.Predmet.ProtustrankaNazivFormated>
  <DomainObject.Predmet.ProtustrankaNazivFormatedOIB>
    <izvorni_sadrzaj>PKK PROJEKT d.o.o., OIB 51652507130</izvorni_sadrzaj>
    <derivirana_varijabla naziv="DomainObject.Predmet.ProtustrankaNazivFormatedOIB_1">PKK PROJEKT d.o.o., OIB 51652507130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PKK PROJEKT d.o.o. zastupanog po punomoćniku Zvonimir Jukić</item>
    </izvorni_sadrzaj>
    <derivirana_varijabla naziv="DomainObject.Predmet.ProtuStrankaListFormated_1">
      <item>PKK PROJEKT d.o.o. zastupanog po punomoćniku Zvonimir Jukić</item>
    </derivirana_varijabla>
  </DomainObject.Predmet.ProtuStrankaListFormated>
  <DomainObject.Predmet.ProtuStrankaListFormatedOIB>
    <izvorni_sadrzaj>
      <item>PKK PROJEKT d.o.o., OIB 51652507130 zastupanog po punomoćniku Zvonimir Jukić</item>
    </izvorni_sadrzaj>
    <derivirana_varijabla naziv="DomainObject.Predmet.ProtuStrankaListFormatedOIB_1">
      <item>PKK PROJEKT d.o.o., OIB 51652507130 zastupanog po punomoćniku Zvonimir Jukić</item>
    </derivirana_varijabla>
  </DomainObject.Predmet.ProtuStrankaListFormatedOIB>
  <DomainObject.Predmet.ProtuStrankaListFormatedWithAdress>
    <izvorni_sadrzaj>
      <item>PKK PROJEKT d.o.o., Kvaternikova 152, 10000 Zagreb zastupanog po punomoćniku Zvonimir Jukić</item>
    </izvorni_sadrzaj>
    <derivirana_varijabla naziv="DomainObject.Predmet.ProtuStrankaListFormatedWithAdress_1">
      <item>PKK PROJEKT d.o.o., Kvaternikova 152, 10000 Zagreb zastupanog po punomoćniku Zvonimir Jukić</item>
    </derivirana_varijabla>
  </DomainObject.Predmet.ProtuStrankaListFormatedWithAdress>
  <DomainObject.Predmet.ProtuStrankaListFormatedWithAdressOIB>
    <izvorni_sadrzaj>
      <item>PKK PROJEKT d.o.o., OIB 51652507130, Kvaternikova 152, 10000 Zagreb zastupanog po punomoćniku Zvonimir Jukić</item>
    </izvorni_sadrzaj>
    <derivirana_varijabla naziv="DomainObject.Predmet.ProtuStrankaListFormatedWithAdressOIB_1">
      <item>PKK PROJEKT d.o.o., OIB 51652507130, Kvaternikova 152, 10000 Zagreb zastupanog po punomoćniku Zvonimir Jukić</item>
    </derivirana_varijabla>
  </DomainObject.Predmet.ProtuStrankaListFormatedWithAdressOIB>
  <DomainObject.Predmet.ProtuStrankaListNazivFormated>
    <izvorni_sadrzaj>
      <item>PKK PROJEKT d.o.o.</item>
    </izvorni_sadrzaj>
    <derivirana_varijabla naziv="DomainObject.Predmet.ProtuStrankaListNazivFormated_1">
      <item>PKK PROJEKT d.o.o.</item>
    </derivirana_varijabla>
  </DomainObject.Predmet.ProtuStrankaListNazivFormated>
  <DomainObject.Predmet.ProtuStrankaListNazivFormatedOIB>
    <izvorni_sadrzaj>
      <item>PKK PROJEKT d.o.o., OIB 51652507130</item>
    </izvorni_sadrzaj>
    <derivirana_varijabla naziv="DomainObject.Predmet.ProtuStrankaListNazivFormatedOIB_1">
      <item>PKK PROJEKT d.o.o., OIB 51652507130</item>
    </derivirana_varijabla>
  </DomainObject.Predmet.ProtuStrankaListNazivFormatedOIB>
  <DomainObject.Predmet.OstaliListFormated>
    <izvorni_sadrzaj>
      <item>Zvonimir Jukić punomoćnik sudionika u postupku PKK PROJEKT d.o.o.</item>
    </izvorni_sadrzaj>
    <derivirana_varijabla naziv="DomainObject.Predmet.OstaliListFormated_1">
      <item>Zvonimir Jukić punomoćnik sudionika u postupku PKK PROJEKT d.o.o.</item>
    </derivirana_varijabla>
  </DomainObject.Predmet.OstaliListFormated>
  <DomainObject.Predmet.OstaliListFormatedOIB>
    <izvorni_sadrzaj>
      <item>Zvonimir Jukić, OIB 41887415873 punomoćnik sudionika u postupku PKK PROJEKT d.o.o.</item>
    </izvorni_sadrzaj>
    <derivirana_varijabla naziv="DomainObject.Predmet.OstaliListFormatedOIB_1">
      <item>Zvonimir Jukić, OIB 41887415873 punomoćnik sudionika u postupku PKK PROJEKT d.o.o.</item>
    </derivirana_varijabla>
  </DomainObject.Predmet.OstaliListFormatedOIB>
  <DomainObject.Predmet.OstaliListFormatedWithAdress>
    <izvorni_sadrzaj>
      <item>Zvonimir Jukić, Franje Mraza 2, 10360 Sesvete punomoćnik sudionika u postupku PKK PROJEKT d.o.o.</item>
    </izvorni_sadrzaj>
    <derivirana_varijabla naziv="DomainObject.Predmet.OstaliListFormatedWithAdress_1">
      <item>Zvonimir Jukić, Franje Mraza 2, 10360 Sesvete punomoćnik sudionika u postupku PKK PROJEKT d.o.o.</item>
    </derivirana_varijabla>
  </DomainObject.Predmet.OstaliListFormatedWithAdress>
  <DomainObject.Predmet.OstaliListFormatedWithAdressOIB>
    <izvorni_sadrzaj>
      <item>Zvonimir Jukić, OIB 41887415873, Franje Mraza 2, 10360 Sesvete punomoćnik sudionika u postupku PKK PROJEKT d.o.o.</item>
    </izvorni_sadrzaj>
    <derivirana_varijabla naziv="DomainObject.Predmet.OstaliListFormatedWithAdressOIB_1">
      <item>Zvonimir Jukić, OIB 41887415873, Franje Mraza 2, 10360 Sesvete punomoćnik sudionika u postupku PKK PROJEKT d.o.o.</item>
    </derivirana_varijabla>
  </DomainObject.Predmet.OstaliListFormatedWithAdressOIB>
  <DomainObject.Predmet.OstaliListNazivFormated>
    <izvorni_sadrzaj>
      <item>Zvonimir Jukić</item>
    </izvorni_sadrzaj>
    <derivirana_varijabla naziv="DomainObject.Predmet.OstaliListNazivFormated_1">
      <item>Zvonimir Jukić</item>
    </derivirana_varijabla>
  </DomainObject.Predmet.OstaliListNazivFormated>
  <DomainObject.Predmet.OstaliListNazivFormatedOIB>
    <izvorni_sadrzaj>
      <item>Zvonimir Jukić, OIB 41887415873</item>
    </izvorni_sadrzaj>
    <derivirana_varijabla naziv="DomainObject.Predmet.OstaliListNazivFormatedOIB_1">
      <item>Zvonimir Jukić, OIB 41887415873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PKK PROJEKT d.o.o.</izvorni_sadrzaj>
    <derivirana_varijabla naziv="DomainObject.Predmet.ProtustrankaIDrugi_1">PKK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PKK PROJEKT d.o.o., OIB 51652507130, Kvaternikova 152, 10000 Zagreb</izvorni_sadrzaj>
    <derivirana_varijabla naziv="DomainObject.Predmet.ProtustrankaIDrugiAdressOIB_1">PKK PROJEKT d.o.o., OIB 51652507130, Kvaternikova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PKK PROJEKT d.o.o.</item>
      <item>Zvonimir Jukić</item>
    </izvorni_sadrzaj>
    <derivirana_varijabla naziv="DomainObject.Predmet.SudioniciListNaziv_1">
      <item>FINA Regionalni centar Zagreb</item>
      <item>PKK PROJEKT d.o.o.</item>
      <item>Zvonimir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PKK PROJEKT d.o.o., OIB 51652507130, Kvaternikova 152,10000 Zagreb</item>
      <item>Zvonimir Jukić, OIB 41887415873, Franje Mraza 2,10360 Sesvete</item>
    </izvorni_sadrzaj>
    <derivirana_varijabla naziv="DomainObject.Predmet.SudioniciListAdressOIB_1">
      <item>FINA Regionalni centar Zagreb, OIB 85821130368, Trg svibanjskih žrtava 1995. 1,10000 Zagreb</item>
      <item>PKK PROJEKT d.o.o., OIB 51652507130, Kvaternikova 152,10000 Zagreb</item>
      <item>Zvonimir Jukić, OIB 41887415873, Franje Mraza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51652507130</item>
      <item>, OIB 41887415873</item>
    </izvorni_sadrzaj>
    <derivirana_varijabla naziv="DomainObject.Predmet.SudioniciListNazivOIB_1">
      <item>, OIB 85821130368</item>
      <item>, OIB 51652507130</item>
      <item>, OIB 41887415873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2780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2016-02-26T09:08:00Z</dcterms:created>
  <dc:creator>Ivan Turčić</dc:creator>
  <cp:lastModifiedBy>Ivan Turčić</cp:lastModifiedBy>
  <dcterms:modified xmlns:xsi="http://www.w3.org/2001/XMLSchema-instance" xsi:type="dcterms:W3CDTF">2016-02-26T09:11:00Z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