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f4e3" w14:paraId="0fef4e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1203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St-4246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1203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120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PETRUS-TURS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A12037">
        <w:rPr>
          <w:rFonts w:cs="Times New Roman" w:eastAsia="Times New Roman" w:hAnsi="Times New Roman" w:ascii="Times New Roman"/>
          <w:sz w:val="24"/>
          <w:szCs w:val="24"/>
          <w:lang w:eastAsia="hr-HR"/>
        </w:rPr>
        <w:t>., Zagreb, Streljačka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12037">
        <w:rPr>
          <w:rFonts w:cs="Times New Roman" w:eastAsia="Times New Roman" w:hAnsi="Times New Roman" w:ascii="Times New Roman"/>
          <w:sz w:val="24"/>
          <w:szCs w:val="24"/>
          <w:lang w:eastAsia="hr-HR"/>
        </w:rPr>
        <w:t>080298988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12037">
        <w:rPr>
          <w:rFonts w:cs="Times New Roman" w:eastAsia="Times New Roman" w:hAnsi="Times New Roman" w:ascii="Times New Roman"/>
          <w:sz w:val="24"/>
          <w:szCs w:val="24"/>
          <w:lang w:eastAsia="hr-HR"/>
        </w:rPr>
        <w:t>74962794586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2037" w:rsidRPr="00A12037">
        <w:rPr>
          <w:rFonts w:cs="Times New Roman" w:eastAsia="Times New Roman" w:hAnsi="Times New Roman" w:ascii="Times New Roman"/>
          <w:sz w:val="24"/>
          <w:szCs w:val="24"/>
          <w:lang w:eastAsia="hr-HR"/>
        </w:rPr>
        <w:t>PETRUS-TURS d.o.o., Zagreb, Streljačka 3, MBS: 080298988, OIB: 74962794586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760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Hudoletnjak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760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60F6">
        <w:rPr>
          <w:rFonts w:cs="Times New Roman" w:eastAsia="Times New Roman" w:hAnsi="Times New Roman" w:ascii="Times New Roman"/>
          <w:sz w:val="24"/>
          <w:szCs w:val="24"/>
          <w:lang w:eastAsia="hr-HR"/>
        </w:rPr>
        <w:t>Zavojna ulica 3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760F6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2037" w:rsidRPr="00A12037">
        <w:rPr>
          <w:rFonts w:cs="Times New Roman" w:hAnsi="Times New Roman" w:ascii="Times New Roman"/>
          <w:sz w:val="24"/>
          <w:szCs w:val="24"/>
        </w:rPr>
        <w:t>PETRUS-TURS d.o.o., Zagreb, Streljačka 3, MBS: 080298988, OIB: 74962794586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203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354" w:rsidP="00BA36F5" w:rsidR="009A2354">
      <w:pPr>
        <w:spacing w:lineRule="auto" w:line="240" w:after="0"/>
      </w:pPr>
      <w:r>
        <w:separator/>
      </w:r>
    </w:p>
  </w:endnote>
  <w:endnote w:id="0" w:type="continuationSeparator">
    <w:p w:rsidRDefault="009A2354" w:rsidP="00BA36F5" w:rsidR="009A23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354" w:rsidP="00BA36F5" w:rsidR="009A2354">
      <w:pPr>
        <w:spacing w:lineRule="auto" w:line="240" w:after="0"/>
      </w:pPr>
      <w:r>
        <w:separator/>
      </w:r>
    </w:p>
  </w:footnote>
  <w:footnote w:id="0" w:type="continuationSeparator">
    <w:p w:rsidRDefault="009A2354" w:rsidP="00BA36F5" w:rsidR="009A23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C7D3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12037">
      <w:rPr>
        <w:rFonts w:cs="Times New Roman" w:hAnsi="Times New Roman" w:ascii="Times New Roman"/>
        <w:sz w:val="24"/>
        <w:szCs w:val="24"/>
      </w:rPr>
      <w:tab/>
      <w:t>24. St-4246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540B"/>
    <w:rsid w:val="0028717D"/>
    <w:rsid w:val="002B5FFE"/>
    <w:rsid w:val="002D5756"/>
    <w:rsid w:val="00342C52"/>
    <w:rsid w:val="003442E0"/>
    <w:rsid w:val="00361D44"/>
    <w:rsid w:val="0037415B"/>
    <w:rsid w:val="00393011"/>
    <w:rsid w:val="003A1F20"/>
    <w:rsid w:val="003C0253"/>
    <w:rsid w:val="003F2428"/>
    <w:rsid w:val="00490029"/>
    <w:rsid w:val="004B7D7E"/>
    <w:rsid w:val="004D434B"/>
    <w:rsid w:val="0050115D"/>
    <w:rsid w:val="00552C1A"/>
    <w:rsid w:val="0056008D"/>
    <w:rsid w:val="00562841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6D74EF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51F31"/>
    <w:rsid w:val="00872421"/>
    <w:rsid w:val="00893886"/>
    <w:rsid w:val="0089392B"/>
    <w:rsid w:val="008A01E4"/>
    <w:rsid w:val="008D0311"/>
    <w:rsid w:val="008D776D"/>
    <w:rsid w:val="00912C77"/>
    <w:rsid w:val="00915B22"/>
    <w:rsid w:val="009341C9"/>
    <w:rsid w:val="0094169E"/>
    <w:rsid w:val="0097744B"/>
    <w:rsid w:val="009A2354"/>
    <w:rsid w:val="009A50FD"/>
    <w:rsid w:val="009C7AE2"/>
    <w:rsid w:val="009D1BD2"/>
    <w:rsid w:val="009F4F5F"/>
    <w:rsid w:val="009F7260"/>
    <w:rsid w:val="00A12037"/>
    <w:rsid w:val="00A15DB0"/>
    <w:rsid w:val="00A1792A"/>
    <w:rsid w:val="00A3609A"/>
    <w:rsid w:val="00A362F8"/>
    <w:rsid w:val="00A60064"/>
    <w:rsid w:val="00A7445F"/>
    <w:rsid w:val="00AC7D33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65F58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760F6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C7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D3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C7D3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C7D3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C7D3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C7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D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C7D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C7D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C7D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4246</izvorni_sadrzaj>
    <derivirana_varijabla naziv="DomainObject.Predmet.Broj_1">4246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St-4246/2015</izvorni_sadrzaj>
    <derivirana_varijabla naziv="DomainObject.Predmet.OznakaBroj_1">St-4246/2015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PETRUS-TURS d.o.o.</izvorni_sadrzaj>
    <derivirana_varijabla naziv="DomainObject.Predmet.ProtustrankaFormated_1">  PETRUS-TURS d.o.o.</derivirana_varijabla>
  </DomainObject.Predmet.ProtustrankaFormated>
  <DomainObject.Predmet.ProtustrankaFormatedOIB>
    <izvorni_sadrzaj>  PETRUS-TURS d.o.o., OIB 74962794586</izvorni_sadrzaj>
    <derivirana_varijabla naziv="DomainObject.Predmet.ProtustrankaFormatedOIB_1">  PETRUS-TURS d.o.o., OIB 74962794586</derivirana_varijabla>
  </DomainObject.Predmet.ProtustrankaFormatedOIB>
  <DomainObject.Predmet.ProtustrankaFormatedWithAdress>
    <izvorni_sadrzaj> PETRUS-TURS d.o.o., Streljačka 3, 10000 Zagreb</izvorni_sadrzaj>
    <derivirana_varijabla naziv="DomainObject.Predmet.ProtustrankaFormatedWithAdress_1"> PETRUS-TURS d.o.o., Streljačka 3, 10000 Zagreb</derivirana_varijabla>
  </DomainObject.Predmet.ProtustrankaFormatedWithAdress>
  <DomainObject.Predmet.ProtustrankaFormatedWithAdressOIB>
    <izvorni_sadrzaj> PETRUS-TURS d.o.o., OIB 74962794586, Streljačka 3, 10000 Zagreb</izvorni_sadrzaj>
    <derivirana_varijabla naziv="DomainObject.Predmet.ProtustrankaFormatedWithAdressOIB_1"> PETRUS-TURS d.o.o., OIB 74962794586, Streljačka 3, 10000 Zagreb</derivirana_varijabla>
  </DomainObject.Predmet.ProtustrankaFormatedWithAdressOIB>
  <DomainObject.Predmet.ProtustrankaWithAdress>
    <izvorni_sadrzaj>PETRUS-TURS d.o.o. Streljačka 3, 10000 Zagreb</izvorni_sadrzaj>
    <derivirana_varijabla naziv="DomainObject.Predmet.ProtustrankaWithAdress_1">PETRUS-TURS d.o.o. Streljačka 3, 10000 Zagreb</derivirana_varijabla>
  </DomainObject.Predmet.ProtustrankaWithAdress>
  <DomainObject.Predmet.ProtustrankaWithAdressOIB>
    <izvorni_sadrzaj>PETRUS-TURS d.o.o., OIB 74962794586, Streljačka 3, 10000 Zagreb</izvorni_sadrzaj>
    <derivirana_varijabla naziv="DomainObject.Predmet.ProtustrankaWithAdressOIB_1">PETRUS-TURS d.o.o., OIB 74962794586, Streljačka 3, 10000 Zagreb</derivirana_varijabla>
  </DomainObject.Predmet.ProtustrankaWithAdressOIB>
  <DomainObject.Predmet.ProtustrankaNazivFormated>
    <izvorni_sadrzaj>PETRUS-TURS d.o.o.</izvorni_sadrzaj>
    <derivirana_varijabla naziv="DomainObject.Predmet.ProtustrankaNazivFormated_1">PETRUS-TURS d.o.o.</derivirana_varijabla>
  </DomainObject.Predmet.ProtustrankaNazivFormated>
  <DomainObject.Predmet.ProtustrankaNazivFormatedOIB>
    <izvorni_sadrzaj>PETRUS-TURS d.o.o., OIB 74962794586</izvorni_sadrzaj>
    <derivirana_varijabla naziv="DomainObject.Predmet.ProtustrankaNazivFormatedOIB_1">PETRUS-TURS d.o.o., OIB 74962794586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PETRUS-TURS d.o.o.</item>
    </izvorni_sadrzaj>
    <derivirana_varijabla naziv="DomainObject.Predmet.ProtuStrankaListFormated_1">
      <item>PETRUS-TURS d.o.o.</item>
    </derivirana_varijabla>
  </DomainObject.Predmet.ProtuStrankaListFormated>
  <DomainObject.Predmet.ProtuStrankaListFormatedOIB>
    <izvorni_sadrzaj>
      <item>PETRUS-TURS d.o.o., OIB 74962794586</item>
    </izvorni_sadrzaj>
    <derivirana_varijabla naziv="DomainObject.Predmet.ProtuStrankaListFormatedOIB_1">
      <item>PETRUS-TURS d.o.o., OIB 74962794586</item>
    </derivirana_varijabla>
  </DomainObject.Predmet.ProtuStrankaListFormatedOIB>
  <DomainObject.Predmet.ProtuStrankaListFormatedWithAdress>
    <izvorni_sadrzaj>
      <item>PETRUS-TURS d.o.o., Streljačka 3, 10000 Zagreb</item>
    </izvorni_sadrzaj>
    <derivirana_varijabla naziv="DomainObject.Predmet.ProtuStrankaListFormatedWithAdress_1">
      <item>PETRUS-TURS d.o.o., Streljačka 3, 10000 Zagreb</item>
    </derivirana_varijabla>
  </DomainObject.Predmet.ProtuStrankaListFormatedWithAdress>
  <DomainObject.Predmet.ProtuStrankaListFormatedWithAdressOIB>
    <izvorni_sadrzaj>
      <item>PETRUS-TURS d.o.o., OIB 74962794586, Streljačka 3, 10000 Zagreb</item>
    </izvorni_sadrzaj>
    <derivirana_varijabla naziv="DomainObject.Predmet.ProtuStrankaListFormatedWithAdressOIB_1">
      <item>PETRUS-TURS d.o.o., OIB 74962794586, Streljačka 3, 10000 Zagreb</item>
    </derivirana_varijabla>
  </DomainObject.Predmet.ProtuStrankaListFormatedWithAdressOIB>
  <DomainObject.Predmet.ProtuStrankaListNazivFormated>
    <izvorni_sadrzaj>
      <item>PETRUS-TURS d.o.o.</item>
    </izvorni_sadrzaj>
    <derivirana_varijabla naziv="DomainObject.Predmet.ProtuStrankaListNazivFormated_1">
      <item>PETRUS-TURS d.o.o.</item>
    </derivirana_varijabla>
  </DomainObject.Predmet.ProtuStrankaListNazivFormated>
  <DomainObject.Predmet.ProtuStrankaListNazivFormatedOIB>
    <izvorni_sadrzaj>
      <item>PETRUS-TURS d.o.o., OIB 74962794586</item>
    </izvorni_sadrzaj>
    <derivirana_varijabla naziv="DomainObject.Predmet.ProtuStrankaListNazivFormatedOIB_1">
      <item>PETRUS-TURS d.o.o., OIB 74962794586</item>
    </derivirana_varijabla>
  </DomainObject.Predmet.ProtuStrankaListNazivFormatedOIB>
  <DomainObject.Predmet.OstaliListFormated>
    <izvorni_sadrzaj>
      <item>Dubravko Abramović</item>
    </izvorni_sadrzaj>
    <derivirana_varijabla naziv="DomainObject.Predmet.OstaliListFormated_1">
      <item>Dubravko Abramović</item>
    </derivirana_varijabla>
  </DomainObject.Predmet.OstaliListFormated>
  <DomainObject.Predmet.OstaliListFormatedOIB>
    <izvorni_sadrzaj>
      <item>Dubravko Abramović, OIB 93387145403</item>
    </izvorni_sadrzaj>
    <derivirana_varijabla naziv="DomainObject.Predmet.OstaliListFormatedOIB_1">
      <item>Dubravko Abramović, OIB 93387145403</item>
    </derivirana_varijabla>
  </DomainObject.Predmet.OstaliListFormatedOIB>
  <DomainObject.Predmet.OstaliListFormatedWithAdress>
    <izvorni_sadrzaj>
      <item>Dubravko Abramović, Streljačka 3, 10000 Zagreb</item>
    </izvorni_sadrzaj>
    <derivirana_varijabla naziv="DomainObject.Predmet.OstaliListFormatedWithAdress_1">
      <item>Dubravko Abramović, Streljačka 3, 10000 Zagreb</item>
    </derivirana_varijabla>
  </DomainObject.Predmet.OstaliListFormatedWithAdress>
  <DomainObject.Predmet.OstaliListFormatedWithAdressOIB>
    <izvorni_sadrzaj>
      <item>Dubravko Abramović, OIB 93387145403, Streljačka 3, 10000 Zagreb</item>
    </izvorni_sadrzaj>
    <derivirana_varijabla naziv="DomainObject.Predmet.OstaliListFormatedWithAdressOIB_1">
      <item>Dubravko Abramović, OIB 93387145403, Streljačka 3, 10000 Zagreb</item>
    </derivirana_varijabla>
  </DomainObject.Predmet.OstaliListFormatedWithAdressOIB>
  <DomainObject.Predmet.OstaliListNazivFormated>
    <izvorni_sadrzaj>
      <item>Dubravko Abramović</item>
    </izvorni_sadrzaj>
    <derivirana_varijabla naziv="DomainObject.Predmet.OstaliListNazivFormated_1">
      <item>Dubravko Abramović</item>
    </derivirana_varijabla>
  </DomainObject.Predmet.OstaliListNazivFormated>
  <DomainObject.Predmet.OstaliListNazivFormatedOIB>
    <izvorni_sadrzaj>
      <item>Dubravko Abramović, OIB 93387145403</item>
    </izvorni_sadrzaj>
    <derivirana_varijabla naziv="DomainObject.Predmet.OstaliListNazivFormatedOIB_1">
      <item>Dubravko Abramović, OIB 93387145403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PETRUS-TURS d.o.o.</izvorni_sadrzaj>
    <derivirana_varijabla naziv="DomainObject.Predmet.ProtustrankaIDrugi_1">PETRUS-TURS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PETRUS-TURS d.o.o., OIB 74962794586, Streljačka 3, 10000 Zagreb</izvorni_sadrzaj>
    <derivirana_varijabla naziv="DomainObject.Predmet.ProtustrankaIDrugiAdressOIB_1">PETRUS-TURS d.o.o., OIB 74962794586, Streljačka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PETRUS-TURS d.o.o.</item>
      <item>Dubravko Abramović</item>
    </izvorni_sadrzaj>
    <derivirana_varijabla naziv="DomainObject.Predmet.SudioniciListNaziv_1">
      <item>FINA Regionalni centar Zagreb</item>
      <item>PETRUS-TURS d.o.o.</item>
      <item>Dubravko Abramović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PETRUS-TURS d.o.o., OIB 74962794586, Streljačka 3,10000 Zagreb</item>
      <item>Dubravko Abramović, OIB 93387145403, Streljačka 3,10000 Zagreb</item>
    </izvorni_sadrzaj>
    <derivirana_varijabla naziv="DomainObject.Predmet.SudioniciListAdressOIB_1">
      <item>FINA Regionalni centar Zagreb, OIB 85821130368, Trg svibanjskih žrtava 1995. br 1,10000 Zagreb</item>
      <item>PETRUS-TURS d.o.o., OIB 74962794586, Streljačka 3,10000 Zagreb</item>
      <item>Dubravko Abramović, OIB 93387145403, Streljačka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74962794586</item>
      <item>, OIB 93387145403</item>
    </izvorni_sadrzaj>
    <derivirana_varijabla naziv="DomainObject.Predmet.SudioniciListNazivOIB_1">
      <item>, OIB 85821130368</item>
      <item>, OIB 74962794586</item>
      <item>, OIB 93387145403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2753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2016-04-12T06:27:00Z</dcterms:created>
  <dc:creator>Ivan Turčić</dc:creator>
  <cp:lastModifiedBy>Lovro Tomičić</cp:lastModifiedBy>
  <dcterms:modified xmlns:xsi="http://www.w3.org/2001/XMLSchema-instance" xsi:type="dcterms:W3CDTF">2016-04-12T06:34:00Z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