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ebda" w14:paraId="0f0ebda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165DA">
        <w:rPr>
          <w:rFonts w:cs="Times New Roman" w:hAnsi="Times New Roman" w:ascii="Times New Roman"/>
          <w:sz w:val="24"/>
        </w:rPr>
        <w:t>2380/16-9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325049" w:rsidRPr="00325049">
        <w:t xml:space="preserve"> </w:t>
      </w:r>
      <w:r w:rsidR="00DE096B" w:rsidRPr="005F29A3">
        <w:t>ŠTEDNO-KREDITNA ZADRUGA MENS - u likvidaciji</w:t>
      </w:r>
      <w:r w:rsidR="00DE096B">
        <w:t xml:space="preserve">, Zagreb, Šeferova 10 MBS: </w:t>
      </w:r>
      <w:r w:rsidR="00DE096B" w:rsidRPr="005F29A3">
        <w:t>080043453</w:t>
      </w:r>
      <w:r w:rsidR="00DE096B">
        <w:t xml:space="preserve"> OIB: </w:t>
      </w:r>
      <w:r w:rsidR="00DE096B" w:rsidRPr="005F29A3">
        <w:t>26216109465</w:t>
      </w:r>
      <w:r w:rsidR="00DE096B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DE096B" w:rsidRPr="00DE096B">
        <w:t xml:space="preserve"> </w:t>
      </w:r>
      <w:r w:rsidR="00DE096B" w:rsidRPr="005F29A3">
        <w:t>ŠTEDNO-KREDITNA ZADRUGA MENS - u likvidaciji</w:t>
      </w:r>
      <w:r w:rsidR="00DE096B">
        <w:t xml:space="preserve">, Zagreb, Šeferova 10 MBS: </w:t>
      </w:r>
      <w:r w:rsidR="00DE096B" w:rsidRPr="005F29A3">
        <w:t>080043453</w:t>
      </w:r>
      <w:r w:rsidR="00DE096B">
        <w:t xml:space="preserve"> OIB: </w:t>
      </w:r>
      <w:r w:rsidR="00DE096B" w:rsidRPr="005F29A3">
        <w:t>26216109465</w:t>
      </w:r>
      <w:r w:rsidR="00DE096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DE096B">
        <w:rPr>
          <w:bCs/>
        </w:rPr>
        <w:t>2380</w:t>
      </w:r>
      <w:r w:rsidR="00622BFE">
        <w:rPr>
          <w:bCs/>
        </w:rPr>
        <w:t>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E096B">
        <w:t>11. ožujka</w:t>
      </w:r>
      <w:r w:rsidR="00EF0397">
        <w:t xml:space="preserve"> 2016.</w:t>
      </w:r>
      <w:r w:rsidR="00A1608B">
        <w:t xml:space="preserve">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DE096B" w:rsidRPr="005F29A3">
        <w:t>ŠTEDNO-KREDITNA ZADRUGA MENS - u likvidaciji</w:t>
      </w:r>
      <w:r w:rsidR="00DE096B">
        <w:t xml:space="preserve">, Zagreb, Šeferova 10 MBS: </w:t>
      </w:r>
      <w:r w:rsidR="00DE096B" w:rsidRPr="005F29A3">
        <w:t>080043453</w:t>
      </w:r>
      <w:r w:rsidR="00DE096B">
        <w:t xml:space="preserve"> OIB: </w:t>
      </w:r>
      <w:r w:rsidR="00DE096B" w:rsidRPr="005F29A3">
        <w:t>26216109465</w:t>
      </w:r>
      <w:r w:rsidR="00FE41B6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93607A">
        <w:t xml:space="preserve">444 </w:t>
      </w:r>
      <w:r w:rsidR="0023403D" w:rsidRPr="00307A7F">
        <w:t>st</w:t>
      </w:r>
      <w:r w:rsidR="0093607A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DE096B">
        <w:t>965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DE096B">
        <w:t>216.143,44</w:t>
      </w:r>
      <w:r w:rsidR="00325049">
        <w:t xml:space="preserve"> </w:t>
      </w:r>
      <w:r w:rsidR="00DE096B">
        <w:t xml:space="preserve"> kune</w:t>
      </w:r>
      <w:r w:rsidR="00675BB7">
        <w:t xml:space="preserve"> te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E096B">
        <w:rPr>
          <w:bCs/>
        </w:rPr>
        <w:t xml:space="preserve">26. srpnja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DB0898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B0898" w:rsidR="00DB08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B0898" w:rsidP="00DB0898" w:rsidR="00DB0898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B0898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DB0898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898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DE096B">
      <w:rPr>
        <w:noProof w:val="false"/>
      </w:rPr>
      <w:t>2380/16-9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165DA"/>
    <w:rsid w:val="0003222D"/>
    <w:rsid w:val="00047711"/>
    <w:rsid w:val="00080CB6"/>
    <w:rsid w:val="0015645C"/>
    <w:rsid w:val="001C6B43"/>
    <w:rsid w:val="002176A5"/>
    <w:rsid w:val="0023403D"/>
    <w:rsid w:val="00262E7F"/>
    <w:rsid w:val="00283809"/>
    <w:rsid w:val="002A3798"/>
    <w:rsid w:val="002A6164"/>
    <w:rsid w:val="002D6E91"/>
    <w:rsid w:val="002D7583"/>
    <w:rsid w:val="0030413A"/>
    <w:rsid w:val="00325049"/>
    <w:rsid w:val="00341B62"/>
    <w:rsid w:val="003C1FAA"/>
    <w:rsid w:val="003D0B65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42CA5"/>
    <w:rsid w:val="005A7AF3"/>
    <w:rsid w:val="00622BFE"/>
    <w:rsid w:val="0062454C"/>
    <w:rsid w:val="00660B6C"/>
    <w:rsid w:val="006630E6"/>
    <w:rsid w:val="00675BB7"/>
    <w:rsid w:val="006D29D0"/>
    <w:rsid w:val="006D37EF"/>
    <w:rsid w:val="006D7209"/>
    <w:rsid w:val="00711FF8"/>
    <w:rsid w:val="007A5DAF"/>
    <w:rsid w:val="007C5E77"/>
    <w:rsid w:val="00801912"/>
    <w:rsid w:val="00804778"/>
    <w:rsid w:val="00823E44"/>
    <w:rsid w:val="00835071"/>
    <w:rsid w:val="00852BC6"/>
    <w:rsid w:val="0085463C"/>
    <w:rsid w:val="008D12F2"/>
    <w:rsid w:val="00900B3C"/>
    <w:rsid w:val="009357C1"/>
    <w:rsid w:val="0093607A"/>
    <w:rsid w:val="00965062"/>
    <w:rsid w:val="009779DC"/>
    <w:rsid w:val="009D2742"/>
    <w:rsid w:val="009D32CF"/>
    <w:rsid w:val="00A05225"/>
    <w:rsid w:val="00A15099"/>
    <w:rsid w:val="00A1608B"/>
    <w:rsid w:val="00A17B49"/>
    <w:rsid w:val="00A2306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B0898"/>
    <w:rsid w:val="00DD686D"/>
    <w:rsid w:val="00DE096B"/>
    <w:rsid w:val="00EA30C4"/>
    <w:rsid w:val="00EA3AF8"/>
    <w:rsid w:val="00EB07C2"/>
    <w:rsid w:val="00EC2F02"/>
    <w:rsid w:val="00EE6B44"/>
    <w:rsid w:val="00EF0397"/>
    <w:rsid w:val="00F2526D"/>
    <w:rsid w:val="00F301AA"/>
    <w:rsid w:val="00F33CE5"/>
    <w:rsid w:val="00F45796"/>
    <w:rsid w:val="00F941E3"/>
    <w:rsid w:val="00FB0244"/>
    <w:rsid w:val="00FC432A"/>
    <w:rsid w:val="00FD2EE3"/>
    <w:rsid w:val="00FE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89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89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St-2380/2016</izvorni_sadrzaj>
    <derivirana_varijabla naziv="DomainObject.Predmet.OznakaBroj_1">St-2380/2016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ŠTEDNO-KREDITNA ZADRUGA MENS - u likvidaciji</izvorni_sadrzaj>
    <derivirana_varijabla naziv="DomainObject.Predmet.ProtustrankaFormated_1">  ŠTEDNO-KREDITNA ZADRUGA MENS - u likvidaciji</derivirana_varijabla>
  </DomainObject.Predmet.ProtustrankaFormated>
  <DomainObject.Predmet.ProtustrankaFormatedOIB>
    <izvorni_sadrzaj>  ŠTEDNO-KREDITNA ZADRUGA MENS - u likvidaciji, OIB 26216109465</izvorni_sadrzaj>
    <derivirana_varijabla naziv="DomainObject.Predmet.ProtustrankaFormatedOIB_1">  ŠTEDNO-KREDITNA ZADRUGA MENS - u likvidaciji, OIB 26216109465</derivirana_varijabla>
  </DomainObject.Predmet.ProtustrankaFormatedOIB>
  <DomainObject.Predmet.ProtustrankaFormatedWithAdress>
    <izvorni_sadrzaj> ŠTEDNO-KREDITNA ZADRUGA MENS - u likvidaciji, Šeferova 10, 10000 Zagreb</izvorni_sadrzaj>
    <derivirana_varijabla naziv="DomainObject.Predmet.ProtustrankaFormatedWithAdress_1"> ŠTEDNO-KREDITNA ZADRUGA MENS - u likvidaciji, Šeferova 10, 10000 Zagreb</derivirana_varijabla>
  </DomainObject.Predmet.ProtustrankaFormatedWithAdress>
  <DomainObject.Predmet.ProtustrankaFormatedWithAdressOIB>
    <izvorni_sadrzaj> ŠTEDNO-KREDITNA ZADRUGA MENS - u likvidaciji, OIB 26216109465, Šeferova 10, 10000 Zagreb</izvorni_sadrzaj>
    <derivirana_varijabla naziv="DomainObject.Predmet.ProtustrankaFormatedWithAdressOIB_1"> ŠTEDNO-KREDITNA ZADRUGA MENS - u likvidaciji, OIB 26216109465, Šeferova 10, 10000 Zagreb</derivirana_varijabla>
  </DomainObject.Predmet.ProtustrankaFormatedWithAdressOIB>
  <DomainObject.Predmet.ProtustrankaWithAdress>
    <izvorni_sadrzaj>ŠTEDNO-KREDITNA ZADRUGA MENS - u likvidaciji Šeferova 10, 10000 Zagreb</izvorni_sadrzaj>
    <derivirana_varijabla naziv="DomainObject.Predmet.ProtustrankaWithAdress_1">ŠTEDNO-KREDITNA ZADRUGA MENS - u likvidaciji Šeferova 10, 10000 Zagreb</derivirana_varijabla>
  </DomainObject.Predmet.ProtustrankaWithAdress>
  <DomainObject.Predmet.ProtustrankaWithAdressOIB>
    <izvorni_sadrzaj>ŠTEDNO-KREDITNA ZADRUGA MENS - u likvidaciji, OIB 26216109465, Šeferova 10, 10000 Zagreb</izvorni_sadrzaj>
    <derivirana_varijabla naziv="DomainObject.Predmet.ProtustrankaWithAdressOIB_1">ŠTEDNO-KREDITNA ZADRUGA MENS - u likvidaciji, OIB 26216109465, Šeferova 10, 10000 Zagreb</derivirana_varijabla>
  </DomainObject.Predmet.ProtustrankaWithAdressOIB>
  <DomainObject.Predmet.ProtustrankaNazivFormated>
    <izvorni_sadrzaj>ŠTEDNO-KREDITNA ZADRUGA MENS - u likvidaciji</izvorni_sadrzaj>
    <derivirana_varijabla naziv="DomainObject.Predmet.ProtustrankaNazivFormated_1">ŠTEDNO-KREDITNA ZADRUGA MENS - u likvidaciji</derivirana_varijabla>
  </DomainObject.Predmet.ProtustrankaNazivFormated>
  <DomainObject.Predmet.ProtustrankaNazivFormatedOIB>
    <izvorni_sadrzaj>ŠTEDNO-KREDITNA ZADRUGA MENS - u likvidaciji, OIB 26216109465</izvorni_sadrzaj>
    <derivirana_varijabla naziv="DomainObject.Predmet.ProtustrankaNazivFormatedOIB_1">ŠTEDNO-KREDITNA ZADRUGA MENS - u likvidaciji, OIB 26216109465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ŠTEDNO-KREDITNA ZADRUGA MENS - u likvidaciji</item>
    </izvorni_sadrzaj>
    <derivirana_varijabla naziv="DomainObject.Predmet.ProtuStrankaListFormated_1">
      <item>ŠTEDNO-KREDITNA ZADRUGA MENS - u likvidaciji</item>
    </derivirana_varijabla>
  </DomainObject.Predmet.ProtuStrankaListFormated>
  <DomainObject.Predmet.ProtuStrankaListFormatedOIB>
    <izvorni_sadrzaj>
      <item>ŠTEDNO-KREDITNA ZADRUGA MENS - u likvidaciji, OIB 26216109465</item>
    </izvorni_sadrzaj>
    <derivirana_varijabla naziv="DomainObject.Predmet.ProtuStrankaListFormatedOIB_1">
      <item>ŠTEDNO-KREDITNA ZADRUGA MENS - u likvidaciji, OIB 26216109465</item>
    </derivirana_varijabla>
  </DomainObject.Predmet.ProtuStrankaListFormatedOIB>
  <DomainObject.Predmet.ProtuStrankaListFormatedWithAdress>
    <izvorni_sadrzaj>
      <item>ŠTEDNO-KREDITNA ZADRUGA MENS - u likvidaciji, Šeferova 10, 10000 Zagreb</item>
    </izvorni_sadrzaj>
    <derivirana_varijabla naziv="DomainObject.Predmet.ProtuStrankaListFormatedWithAdress_1">
      <item>ŠTEDNO-KREDITNA ZADRUGA MENS - u likvidaciji, Šeferova 10, 10000 Zagreb</item>
    </derivirana_varijabla>
  </DomainObject.Predmet.ProtuStrankaListFormatedWithAdress>
  <DomainObject.Predmet.ProtuStrankaListFormatedWithAdressOIB>
    <izvorni_sadrzaj>
      <item>ŠTEDNO-KREDITNA ZADRUGA MENS - u likvidaciji, OIB 26216109465, Šeferova 10, 10000 Zagreb</item>
    </izvorni_sadrzaj>
    <derivirana_varijabla naziv="DomainObject.Predmet.ProtuStrankaListFormatedWithAdressOIB_1">
      <item>ŠTEDNO-KREDITNA ZADRUGA MENS - u likvidaciji, OIB 26216109465, Šeferova 10, 10000 Zagreb</item>
    </derivirana_varijabla>
  </DomainObject.Predmet.ProtuStrankaListFormatedWithAdressOIB>
  <DomainObject.Predmet.ProtuStrankaListNazivFormated>
    <izvorni_sadrzaj>
      <item>ŠTEDNO-KREDITNA ZADRUGA MENS - u likvidaciji</item>
    </izvorni_sadrzaj>
    <derivirana_varijabla naziv="DomainObject.Predmet.ProtuStrankaListNazivFormated_1">
      <item>ŠTEDNO-KREDITNA ZADRUGA MENS - u likvidaciji</item>
    </derivirana_varijabla>
  </DomainObject.Predmet.ProtuStrankaListNazivFormated>
  <DomainObject.Predmet.ProtuStrankaListNazivFormatedOIB>
    <izvorni_sadrzaj>
      <item>ŠTEDNO-KREDITNA ZADRUGA MENS - u likvidaciji, OIB 26216109465</item>
    </izvorni_sadrzaj>
    <derivirana_varijabla naziv="DomainObject.Predmet.ProtuStrankaListNazivFormatedOIB_1">
      <item>ŠTEDNO-KREDITNA ZADRUGA MENS - u likvidaciji, OIB 26216109465</item>
    </derivirana_varijabla>
  </DomainObject.Predmet.ProtuStrankaListNazivFormatedOIB>
  <DomainObject.Predmet.OstaliListFormated>
    <izvorni_sadrzaj>
      <item>Žaneta Rodić</item>
    </izvorni_sadrzaj>
    <derivirana_varijabla naziv="DomainObject.Predmet.OstaliListFormated_1">
      <item>Žaneta Rodić</item>
    </derivirana_varijabla>
  </DomainObject.Predmet.OstaliListFormated>
  <DomainObject.Predmet.OstaliListFormatedOIB>
    <izvorni_sadrzaj>
      <item>Žaneta Rodić, OIB 47297745948</item>
    </izvorni_sadrzaj>
    <derivirana_varijabla naziv="DomainObject.Predmet.OstaliListFormatedOIB_1">
      <item>Žaneta Rodić, OIB 47297745948</item>
    </derivirana_varijabla>
  </DomainObject.Predmet.OstaliListFormatedOIB>
  <DomainObject.Predmet.OstaliListFormatedWithAdress>
    <izvorni_sadrzaj>
      <item>Žaneta Rodić, Tomićeva 4, 10000 Zagreb</item>
    </izvorni_sadrzaj>
    <derivirana_varijabla naziv="DomainObject.Predmet.OstaliListFormatedWithAdress_1">
      <item>Žaneta Rodić, Tomićeva 4, 10000 Zagreb</item>
    </derivirana_varijabla>
  </DomainObject.Predmet.OstaliListFormatedWithAdress>
  <DomainObject.Predmet.OstaliListFormatedWithAdressOIB>
    <izvorni_sadrzaj>
      <item>Žaneta Rodić, OIB 47297745948, Tomićeva 4, 10000 Zagreb</item>
    </izvorni_sadrzaj>
    <derivirana_varijabla naziv="DomainObject.Predmet.OstaliListFormatedWithAdressOIB_1">
      <item>Žaneta Rodić, OIB 47297745948, Tomićeva 4, 10000 Zagreb</item>
    </derivirana_varijabla>
  </DomainObject.Predmet.OstaliListFormatedWithAdressOIB>
  <DomainObject.Predmet.OstaliListNazivFormated>
    <izvorni_sadrzaj>
      <item>Žaneta Rodić</item>
    </izvorni_sadrzaj>
    <derivirana_varijabla naziv="DomainObject.Predmet.OstaliListNazivFormated_1">
      <item>Žaneta Rodić</item>
    </derivirana_varijabla>
  </DomainObject.Predmet.OstaliListNazivFormated>
  <DomainObject.Predmet.OstaliListNazivFormatedOIB>
    <izvorni_sadrzaj>
      <item>Žaneta Rodić, OIB 47297745948</item>
    </izvorni_sadrzaj>
    <derivirana_varijabla naziv="DomainObject.Predmet.OstaliListNazivFormatedOIB_1">
      <item>Žaneta Rodić, OIB 47297745948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ŠTEDNO-KREDITNA ZADRUGA MENS - u likvidaciji</izvorni_sadrzaj>
    <derivirana_varijabla naziv="DomainObject.Predmet.ProtustrankaIDrugi_1">ŠTEDNO-KREDITNA ZADRUGA MENS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ŠTEDNO-KREDITNA ZADRUGA MENS - u likvidaciji, OIB 26216109465, Šeferova 10, 10000 Zagreb</izvorni_sadrzaj>
    <derivirana_varijabla naziv="DomainObject.Predmet.ProtustrankaIDrugiAdressOIB_1">ŠTEDNO-KREDITNA ZADRUGA MENS - u likvidaciji, OIB 26216109465,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ŠTEDNO-KREDITNA ZADRUGA MENS - u likvidaciji</item>
      <item>Žaneta Rodić</item>
    </izvorni_sadrzaj>
    <derivirana_varijabla naziv="DomainObject.Predmet.SudioniciListNaziv_1">
      <item>FINA Regionalni centar Zagreb</item>
      <item>ŠTEDNO-KREDITNA ZADRUGA MENS - u likvidaciji</item>
      <item>Žaneta Rodić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ŠTEDNO-KREDITNA ZADRUGA MENS - u likvidaciji, OIB 26216109465, Šeferova 10,10000 Zagreb</item>
      <item>Žaneta Rodić, OIB 47297745948, Tomićeva 4,10000 Zagreb</item>
    </izvorni_sadrzaj>
    <derivirana_varijabla naziv="DomainObject.Predmet.SudioniciListAdressOIB_1">
      <item>FINA Regionalni centar Zagreb, OIB 85821130368, Trg svibanjskih žrtava 1995. 1,10000 Zagreb</item>
      <item>ŠTEDNO-KREDITNA ZADRUGA MENS - u likvidaciji, OIB 26216109465, Šeferova 10,10000 Zagreb</item>
      <item>Žaneta Rodić, OIB 47297745948,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26216109465</item>
      <item>, OIB 47297745948</item>
    </izvorni_sadrzaj>
    <derivirana_varijabla naziv="DomainObject.Predmet.SudioniciListNazivOIB_1">
      <item>, OIB 85821130368</item>
      <item>, OIB 26216109465</item>
      <item>, OIB 47297745948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2865</properties:Characters>
  <properties:Lines>66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2017-03-10T13:44:00Z</dcterms:created>
  <dc:creator>Vinka Mihalinčić</dc:creator>
  <cp:lastModifiedBy>Vinka Mihalinčić</cp:lastModifiedBy>
  <cp:lastPrinted>2017-03-10T13:42:00Z</cp:lastPrinted>
  <dcterms:modified xmlns:xsi="http://www.w3.org/2001/XMLSchema-instance" xsi:type="dcterms:W3CDTF">2017-03-10T13:46:00Z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