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3bb" w14:paraId="bf2d3bb" w:rsidRDefault="003E2A11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5F0E13">
        <w:t>-812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5F0E13">
        <w:t>ŠANDO COMMERCE</w:t>
      </w:r>
      <w:r w:rsidR="00F139C9">
        <w:t xml:space="preserve"> d</w:t>
      </w:r>
      <w:r w:rsidR="00D36A52">
        <w:t>.o.o.</w:t>
      </w:r>
      <w:r w:rsidR="000E78DF">
        <w:t xml:space="preserve">, </w:t>
      </w:r>
      <w:r w:rsidR="00F139C9">
        <w:t>Spl</w:t>
      </w:r>
      <w:r w:rsidR="005F0E13">
        <w:t>it, Hercegovačka 4</w:t>
      </w:r>
      <w:r w:rsidR="00F61726">
        <w:t xml:space="preserve">, </w:t>
      </w:r>
      <w:r w:rsidR="004D7D95">
        <w:t xml:space="preserve">OIB: </w:t>
      </w:r>
      <w:r w:rsidR="005F0E13">
        <w:t>81083528279</w:t>
      </w:r>
      <w:r w:rsidR="001E6581">
        <w:t>, MBS:</w:t>
      </w:r>
      <w:r w:rsidR="005F0E13">
        <w:t xml:space="preserve"> 060128709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F0E13" w:rsidRPr="005F0E13">
        <w:t xml:space="preserve">ŠANDO COMMERCE d.o.o., Split, Hercegovačka 4, OIB: 81083528279, MBS: 060128709,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F0E13">
        <w:t>2444</w:t>
      </w:r>
      <w:r>
        <w:t xml:space="preserve"> dana, u </w:t>
      </w:r>
      <w:r w:rsidR="00E076CF">
        <w:t>u</w:t>
      </w:r>
      <w:r w:rsidR="001E6581">
        <w:t>kupnom iznosu o</w:t>
      </w:r>
      <w:r w:rsidR="005F0E13">
        <w:t>d 43.853,28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139C9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5F0E13">
        <w:t>23. ST-812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F139C9" w:rsidP="008922FD" w:rsidR="008922FD">
      <w:pPr>
        <w:jc w:val="both"/>
      </w:pPr>
      <w:r>
        <w:t>IV- Ako osoba ovlaštena</w:t>
      </w:r>
      <w:r w:rsidR="008922FD">
        <w:t xml:space="preserve"> za zastupanje dužnika po zakonu, u roku od 15 dana od dana objave oglasa na </w:t>
      </w:r>
      <w:r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96435"/>
    <w:rsid w:val="002A267F"/>
    <w:rsid w:val="002D2AA7"/>
    <w:rsid w:val="003E2A11"/>
    <w:rsid w:val="0043500C"/>
    <w:rsid w:val="004C66C0"/>
    <w:rsid w:val="004D7D95"/>
    <w:rsid w:val="005F0E13"/>
    <w:rsid w:val="00737DD6"/>
    <w:rsid w:val="00776F7C"/>
    <w:rsid w:val="007E26AB"/>
    <w:rsid w:val="008138F5"/>
    <w:rsid w:val="00855DF7"/>
    <w:rsid w:val="008922FD"/>
    <w:rsid w:val="008A2CF5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A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2A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E2A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2A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2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ŠANDO COMMERCE, društvo s ograničenom odgovornošću za trgovinu i usluge</izvorni_sadrzaj>
    <derivirana_varijabla naziv="DomainObject.Predmet.ProtustrankaFormated_1">  ŠANDO COMMERCE, društvo s ograničenom odgovornošću za trgovinu i usluge</derivirana_varijabla>
  </DomainObject.Predmet.ProtustrankaFormated>
  <DomainObject.Predmet.ProtustrankaFormatedOIB>
    <izvorni_sadrzaj>  ŠANDO COMMERCE, društvo s ograničenom odgovornošću za trgovinu i usluge, OIB 81083528279</izvorni_sadrzaj>
    <derivirana_varijabla naziv="DomainObject.Predmet.ProtustrankaFormatedOIB_1">  ŠANDO COMMERCE, društvo s ograničenom odgovornošću za trgovinu i usluge, OIB 81083528279</derivirana_varijabla>
  </DomainObject.Predmet.ProtustrankaFormatedOIB>
  <DomainObject.Predmet.ProtustrankaFormatedWithAdress>
    <izvorni_sadrzaj> ŠANDO COMMERCE, društvo s ograničenom odgovornošću za trgovinu i usluge, Hercegovačka 4, 21311 Stobreč</izvorni_sadrzaj>
    <derivirana_varijabla naziv="DomainObject.Predmet.ProtustrankaFormatedWithAdress_1"> ŠANDO COMMERCE, društvo s ograničenom odgovornošću za trgovinu i usluge, Hercegovačka 4, 21311 Stobreč</derivirana_varijabla>
  </DomainObject.Predmet.ProtustrankaFormatedWithAdress>
  <DomainObject.Predmet.ProtustrankaFormatedWithAdressOIB>
    <izvorni_sadrzaj> ŠANDO COMMERCE, društvo s ograničenom odgovornošću za trgovinu i usluge, OIB 81083528279, Hercegovačka 4, 21311 Stobreč</izvorni_sadrzaj>
    <derivirana_varijabla naziv="DomainObject.Predmet.ProtustrankaFormatedWithAdressOIB_1"> ŠANDO COMMERCE, društvo s ograničenom odgovornošću za trgovinu i usluge, OIB 81083528279, Hercegovačka 4, 21311 Stobreč</derivirana_varijabla>
  </DomainObject.Predmet.ProtustrankaFormatedWithAdressOIB>
  <DomainObject.Predmet.ProtustrankaWithAdress>
    <izvorni_sadrzaj>ŠANDO COMMERCE, društvo s ograničenom odgovornošću za trgovinu i usluge Hercegovačka 4, 21311 Stobreč</izvorni_sadrzaj>
    <derivirana_varijabla naziv="DomainObject.Predmet.ProtustrankaWithAdress_1">ŠANDO COMMERCE, društvo s ograničenom odgovornošću za trgovinu i usluge Hercegovačka 4, 21311 Stobreč</derivirana_varijabla>
  </DomainObject.Predmet.ProtustrankaWithAdress>
  <DomainObject.Predmet.ProtustrankaWithAdressOIB>
    <izvorni_sadrzaj>ŠANDO COMMERCE, društvo s ograničenom odgovornošću za trgovinu i usluge, OIB 81083528279, Hercegovačka 4, 21311 Stobreč</izvorni_sadrzaj>
    <derivirana_varijabla naziv="DomainObject.Predmet.ProtustrankaWithAdressOIB_1">ŠANDO COMMERCE, društvo s ograničenom odgovornošću za trgovinu i usluge, OIB 81083528279, Hercegovačka 4, 21311 Stobreč</derivirana_varijabla>
  </DomainObject.Predmet.ProtustrankaWithAdressOIB>
  <DomainObject.Predmet.ProtustrankaNazivFormated>
    <izvorni_sadrzaj>ŠANDO COMMERCE, društvo s ograničenom odgovornošću za trgovinu i usluge</izvorni_sadrzaj>
    <derivirana_varijabla naziv="DomainObject.Predmet.ProtustrankaNazivFormated_1">ŠANDO COMMERCE, društvo s ograničenom odgovornošću za trgovinu i usluge</derivirana_varijabla>
  </DomainObject.Predmet.ProtustrankaNazivFormated>
  <DomainObject.Predmet.ProtustrankaNazivFormatedOIB>
    <izvorni_sadrzaj>ŠANDO COMMERCE, društvo s ograničenom odgovornošću za trgovinu i usluge, OIB 81083528279</izvorni_sadrzaj>
    <derivirana_varijabla naziv="DomainObject.Predmet.ProtustrankaNazivFormatedOIB_1">ŠANDO COMMERCE, društvo s ograničenom odgovornošću za trgovinu i usluge, OIB 81083528279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43853.28</izvorni_sadrzaj>
    <derivirana_varijabla naziv="DomainObject.Predmet.TrenutnaVrijednost_1">43853.28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ŠANDO COMMERCE, društvo s ograničenom odgovornošću za trgovinu i usluge</item>
    </izvorni_sadrzaj>
    <derivirana_varijabla naziv="DomainObject.Predmet.ProtuStrankaListFormated_1">
      <item>ŠANDO COMMERCE, društvo s ograničenom odgovornošću za trgovinu i usluge</item>
    </derivirana_varijabla>
  </DomainObject.Predmet.ProtuStrankaListFormated>
  <DomainObject.Predmet.ProtuStrankaListFormatedOIB>
    <izvorni_sadrzaj>
      <item>ŠANDO COMMERCE, društvo s ograničenom odgovornošću za trgovinu i usluge, OIB 81083528279</item>
    </izvorni_sadrzaj>
    <derivirana_varijabla naziv="DomainObject.Predmet.ProtuStrankaListFormatedOIB_1">
      <item>ŠANDO COMMERCE, društvo s ograničenom odgovornošću za trgovinu i usluge, OIB 81083528279</item>
    </derivirana_varijabla>
  </DomainObject.Predmet.ProtuStrankaListFormatedOIB>
  <DomainObject.Predmet.ProtuStrankaListFormatedWithAdress>
    <izvorni_sadrzaj>
      <item>ŠANDO COMMERCE, društvo s ograničenom odgovornošću za trgovinu i usluge, Hercegovačka 4, 21311 Stobreč</item>
    </izvorni_sadrzaj>
    <derivirana_varijabla naziv="DomainObject.Predmet.ProtuStrankaListFormatedWithAdress_1">
      <item>ŠANDO COMMERCE, društvo s ograničenom odgovornošću za trgovinu i usluge, Hercegovačka 4, 21311 Stobreč</item>
    </derivirana_varijabla>
  </DomainObject.Predmet.ProtuStrankaListFormatedWithAdress>
  <DomainObject.Predmet.ProtuStrankaListFormatedWithAdressOIB>
    <izvorni_sadrzaj>
      <item>ŠANDO COMMERCE, društvo s ograničenom odgovornošću za trgovinu i usluge, OIB 81083528279, Hercegovačka 4, 21311 Stobreč</item>
    </izvorni_sadrzaj>
    <derivirana_varijabla naziv="DomainObject.Predmet.ProtuStrankaListFormatedWithAdressOIB_1">
      <item>ŠANDO COMMERCE, društvo s ograničenom odgovornošću za trgovinu i usluge, OIB 81083528279, Hercegovačka 4, 21311 Stobreč</item>
    </derivirana_varijabla>
  </DomainObject.Predmet.ProtuStrankaListFormatedWithAdressOIB>
  <DomainObject.Predmet.ProtuStrankaListNazivFormated>
    <izvorni_sadrzaj>
      <item>ŠANDO COMMERCE, društvo s ograničenom odgovornošću za trgovinu i usluge</item>
    </izvorni_sadrzaj>
    <derivirana_varijabla naziv="DomainObject.Predmet.ProtuStrankaListNazivFormated_1">
      <item>ŠANDO COMMERCE, društvo s ograničenom odgovornošću za trgovinu i usluge</item>
    </derivirana_varijabla>
  </DomainObject.Predmet.ProtuStrankaListNazivFormated>
  <DomainObject.Predmet.ProtuStrankaListNazivFormatedOIB>
    <izvorni_sadrzaj>
      <item>ŠANDO COMMERCE, društvo s ograničenom odgovornošću za trgovinu i usluge, OIB 81083528279</item>
    </izvorni_sadrzaj>
    <derivirana_varijabla naziv="DomainObject.Predmet.ProtuStrankaListNazivFormatedOIB_1">
      <item>ŠANDO COMMERCE, društvo s ograničenom odgovornošću za trgovinu i usluge, OIB 81083528279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ŠANDO COMMERCE, društvo s ograničenom odgovornošću za trgovinu i usluge</izvorni_sadrzaj>
    <derivirana_varijabla naziv="DomainObject.Predmet.ProtustrankaIDrugi_1">ŠANDO COMMERCE,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ŠANDO COMMERCE, društvo s ograničenom odgovornošću za trgovinu i usluge, OIB 81083528279, Hercegovačka 4, 21311 Stobreč</izvorni_sadrzaj>
    <derivirana_varijabla naziv="DomainObject.Predmet.ProtustrankaIDrugiAdressOIB_1">ŠANDO COMMERCE, društvo s ograničenom odgovornošću za trgovinu i usluge, OIB 81083528279, Hercegovačka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ŠANDO COMMERCE, društvo s ograničenom odgovornošću za trgovinu i usluge</item>
      <item>FINANCIJSKA AGENCIJA, RC SPLIT</item>
    </izvorni_sadrzaj>
    <derivirana_varijabla naziv="DomainObject.Predmet.SudioniciListNaziv_1">
      <item>ŠANDO COMMERCE, društvo s ograničenom odgovornošću za trgovinu i usluge</item>
      <item>FINANCIJSKA AGENCIJA, RC SPLIT</item>
    </derivirana_varijabla>
  </DomainObject.Predmet.SudioniciListNaziv>
  <DomainObject.Predmet.SudioniciListAdressOIB>
    <izvorni_sadrzaj>
      <item>ŠANDO COMMERCE, društvo s ograničenom odgovornošću za trgovinu i usluge, OIB 81083528279, Hercegovačka 4,21311 Stobreč</item>
      <item>FINANCIJSKA AGENCIJA, RC SPLIT, OIB 85821130368, Mažuranićevo šetalište 24 b,21000 Split</item>
    </izvorni_sadrzaj>
    <derivirana_varijabla naziv="DomainObject.Predmet.SudioniciListAdressOIB_1">
      <item>ŠANDO COMMERCE, društvo s ograničenom odgovornošću za trgovinu i usluge, OIB 81083528279, Hercegovačka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81083528279</item>
      <item>, OIB 85821130368</item>
    </izvorni_sadrzaj>
    <derivirana_varijabla naziv="DomainObject.Predmet.SudioniciListNazivOIB_1">
      <item>, OIB 81083528279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2015-11-11T08:19:00Z</dcterms:created>
  <dc:creator>Lari Glavaš</dc:creator>
  <cp:lastModifiedBy>Lari Glavaš</cp:lastModifiedBy>
  <cp:lastPrinted>2015-11-11T08:19:00Z</cp:lastPrinted>
  <dcterms:modified xmlns:xsi="http://www.w3.org/2001/XMLSchema-instance" xsi:type="dcterms:W3CDTF">2015-11-11T08:19:00Z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