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5dd3" w14:paraId="0095dd3" w:rsidRDefault="009709D7" w:rsidP="004A03C2" w:rsidR="009709D7">
      <w:pPr>
        <w:ind w:left="142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709D7" w:rsidP="00CF6059" w:rsidR="009709D7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709D7" w:rsidP="009709D7" w:rsidR="00D26160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26160" w:rsidP="009709D7" w:rsidR="00D2616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F25AE2" w:rsidR="00C024D4" w:rsidRPr="009709D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3E1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C024D4" w:rsidRPr="00703E1E">
        <w:rPr>
          <w:rFonts w:hAnsi="Times New Roman" w:ascii="Times New Roman"/>
          <w:szCs w:val="24"/>
          <w:lang w:val="hr-HR"/>
        </w:rPr>
        <w:t>pojedincu</w:t>
      </w:r>
      <w:r w:rsidRPr="00703E1E">
        <w:rPr>
          <w:rFonts w:hAnsi="Times New Roman" w:ascii="Times New Roman"/>
          <w:szCs w:val="24"/>
          <w:lang w:val="hr-HR"/>
        </w:rPr>
        <w:t xml:space="preserve"> Nevenki Siladi Rstić, u stečajnom postupku koji </w:t>
      </w:r>
      <w:r w:rsidR="000B0C09" w:rsidRPr="00703E1E">
        <w:rPr>
          <w:rFonts w:hAnsi="Times New Roman" w:ascii="Times New Roman"/>
          <w:szCs w:val="24"/>
          <w:lang w:val="hr-HR"/>
        </w:rPr>
        <w:t xml:space="preserve">se vodi nad </w:t>
      </w:r>
      <w:r w:rsidR="003A4ADB" w:rsidRPr="00703E1E">
        <w:rPr>
          <w:rFonts w:hAnsi="Times New Roman" w:ascii="Times New Roman"/>
          <w:szCs w:val="24"/>
          <w:lang w:val="hr-HR"/>
        </w:rPr>
        <w:t xml:space="preserve">stečajnim dužnikom </w:t>
      </w:r>
      <w:r w:rsidR="00703E1E" w:rsidRPr="00703E1E">
        <w:rPr>
          <w:rFonts w:hAnsi="Times New Roman" w:ascii="Times New Roman"/>
          <w:lang w:val="hr-HR"/>
        </w:rPr>
        <w:t>IMONT - inžinjering, zastupanje, trgovina, d.o.o. - u stečaju</w:t>
      </w:r>
      <w:r w:rsidR="00703E1E">
        <w:rPr>
          <w:rFonts w:hAnsi="Times New Roman" w:ascii="Times New Roman"/>
          <w:lang w:val="hr-HR"/>
        </w:rPr>
        <w:t xml:space="preserve">, </w:t>
      </w:r>
      <w:r w:rsidR="00703E1E" w:rsidRPr="00703E1E">
        <w:rPr>
          <w:rFonts w:hAnsi="Times New Roman" w:ascii="Times New Roman"/>
          <w:lang w:val="hr-HR"/>
        </w:rPr>
        <w:t>Krapina, Ulica Matije Gupca 21, OIB:</w:t>
      </w:r>
      <w:r w:rsidR="00703E1E">
        <w:rPr>
          <w:rFonts w:hAnsi="Times New Roman" w:ascii="Times New Roman"/>
          <w:lang w:val="hr-HR"/>
        </w:rPr>
        <w:t xml:space="preserve"> </w:t>
      </w:r>
      <w:r w:rsidR="00703E1E" w:rsidRPr="00703E1E">
        <w:rPr>
          <w:rFonts w:hAnsi="Times New Roman" w:ascii="Times New Roman"/>
          <w:lang w:val="hr-HR"/>
        </w:rPr>
        <w:t>03401837652</w:t>
      </w:r>
      <w:r w:rsidR="00C024D4" w:rsidRPr="00703E1E">
        <w:rPr>
          <w:rFonts w:hAnsi="Times New Roman" w:ascii="Times New Roman"/>
          <w:szCs w:val="24"/>
          <w:lang w:val="hr-HR"/>
        </w:rPr>
        <w:t xml:space="preserve">, dana </w:t>
      </w:r>
      <w:r w:rsidR="00651D44">
        <w:rPr>
          <w:rFonts w:hAnsi="Times New Roman" w:ascii="Times New Roman"/>
          <w:szCs w:val="24"/>
          <w:lang w:val="hr-HR"/>
        </w:rPr>
        <w:t>24.</w:t>
      </w:r>
      <w:r w:rsidR="008E5FEB" w:rsidRPr="00703E1E">
        <w:rPr>
          <w:rFonts w:hAnsi="Times New Roman" w:ascii="Times New Roman"/>
          <w:szCs w:val="24"/>
          <w:lang w:val="hr-HR"/>
        </w:rPr>
        <w:t xml:space="preserve"> </w:t>
      </w:r>
      <w:r w:rsidR="00F25AE2">
        <w:rPr>
          <w:rFonts w:hAnsi="Times New Roman" w:ascii="Times New Roman"/>
          <w:szCs w:val="24"/>
          <w:lang w:val="hr-HR"/>
        </w:rPr>
        <w:t>prosinca</w:t>
      </w:r>
      <w:r w:rsidR="008E5FEB" w:rsidRPr="00703E1E">
        <w:rPr>
          <w:rFonts w:hAnsi="Times New Roman" w:ascii="Times New Roman"/>
          <w:szCs w:val="24"/>
          <w:lang w:val="hr-HR"/>
        </w:rPr>
        <w:t xml:space="preserve"> </w:t>
      </w:r>
      <w:r w:rsidR="00C024D4" w:rsidRPr="00703E1E">
        <w:rPr>
          <w:rFonts w:hAnsi="Times New Roman" w:ascii="Times New Roman"/>
          <w:szCs w:val="24"/>
          <w:lang w:val="hr-HR"/>
        </w:rPr>
        <w:t>2015</w:t>
      </w:r>
      <w:r w:rsidRPr="00703E1E">
        <w:rPr>
          <w:rFonts w:hAnsi="Times New Roman" w:ascii="Times New Roman"/>
          <w:szCs w:val="24"/>
          <w:lang w:val="hr-HR"/>
        </w:rPr>
        <w:t>.</w:t>
      </w:r>
      <w:r w:rsidR="00135D55" w:rsidRPr="00703E1E">
        <w:rPr>
          <w:rFonts w:hAnsi="Times New Roman" w:ascii="Times New Roman"/>
          <w:szCs w:val="24"/>
          <w:lang w:val="hr-HR"/>
        </w:rPr>
        <w:t xml:space="preserve"> godine</w:t>
      </w:r>
      <w:r w:rsidRPr="00703E1E">
        <w:rPr>
          <w:rFonts w:hAnsi="Times New Roman" w:ascii="Times New Roman"/>
          <w:szCs w:val="24"/>
          <w:lang w:val="hr-HR"/>
        </w:rPr>
        <w:t xml:space="preserve"> </w:t>
      </w: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703E1E" w:rsidR="008B2289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Stečajnom</w:t>
      </w:r>
      <w:r w:rsidR="00317030" w:rsidRPr="009709D7">
        <w:rPr>
          <w:rFonts w:hAnsi="Times New Roman" w:ascii="Times New Roman"/>
          <w:szCs w:val="24"/>
          <w:lang w:val="hr-HR"/>
        </w:rPr>
        <w:t xml:space="preserve"> uprav</w:t>
      </w:r>
      <w:r w:rsidR="008B2289" w:rsidRPr="009709D7">
        <w:rPr>
          <w:rFonts w:hAnsi="Times New Roman" w:ascii="Times New Roman"/>
          <w:szCs w:val="24"/>
          <w:lang w:val="hr-HR"/>
        </w:rPr>
        <w:t>itelj</w:t>
      </w:r>
      <w:r w:rsidR="00AB1931" w:rsidRPr="009709D7">
        <w:rPr>
          <w:rFonts w:hAnsi="Times New Roman" w:ascii="Times New Roman"/>
          <w:szCs w:val="24"/>
          <w:lang w:val="hr-HR"/>
        </w:rPr>
        <w:t xml:space="preserve">u </w:t>
      </w:r>
      <w:r w:rsidR="00703E1E">
        <w:rPr>
          <w:rFonts w:hAnsi="Times New Roman" w:ascii="Times New Roman"/>
          <w:szCs w:val="24"/>
          <w:lang w:val="hr-HR"/>
        </w:rPr>
        <w:t>Rajki Jagmarević, odvjetnici iz Zagreba</w:t>
      </w:r>
      <w:r w:rsidR="003A4ADB">
        <w:rPr>
          <w:rFonts w:hAnsi="Times New Roman" w:ascii="Times New Roman"/>
          <w:szCs w:val="24"/>
          <w:lang w:val="hr-HR"/>
        </w:rPr>
        <w:t xml:space="preserve">, </w:t>
      </w:r>
      <w:r w:rsidR="00703E1E">
        <w:rPr>
          <w:rFonts w:hAnsi="Times New Roman" w:ascii="Times New Roman"/>
          <w:szCs w:val="24"/>
          <w:lang w:val="hr-HR"/>
        </w:rPr>
        <w:t xml:space="preserve">J. Dalmatinca 7, OIB: </w:t>
      </w:r>
      <w:r w:rsidR="00703E1E" w:rsidRPr="00703E1E">
        <w:rPr>
          <w:rFonts w:hAnsi="Times New Roman" w:ascii="Times New Roman"/>
          <w:szCs w:val="24"/>
          <w:lang w:val="hr-HR"/>
        </w:rPr>
        <w:t>54873974132</w:t>
      </w:r>
      <w:r w:rsidR="003A4ADB">
        <w:rPr>
          <w:rFonts w:hAnsi="Times New Roman" w:ascii="Times New Roman"/>
          <w:szCs w:val="24"/>
          <w:lang w:val="hr-HR"/>
        </w:rPr>
        <w:t xml:space="preserve"> 5</w:t>
      </w:r>
      <w:r w:rsidR="00135D55">
        <w:rPr>
          <w:rFonts w:hAnsi="Times New Roman" w:ascii="Times New Roman"/>
          <w:szCs w:val="24"/>
          <w:lang w:val="hr-HR"/>
        </w:rPr>
        <w:t xml:space="preserve">, u </w:t>
      </w:r>
      <w:r w:rsidR="008B2289" w:rsidRPr="009709D7">
        <w:rPr>
          <w:rFonts w:hAnsi="Times New Roman" w:ascii="Times New Roman"/>
          <w:szCs w:val="24"/>
          <w:lang w:val="hr-HR"/>
        </w:rPr>
        <w:t xml:space="preserve">stečajnom postupku nad </w:t>
      </w:r>
      <w:r w:rsidR="003A4ADB">
        <w:rPr>
          <w:rFonts w:hAnsi="Times New Roman" w:ascii="Times New Roman"/>
          <w:szCs w:val="24"/>
          <w:lang w:val="hr-HR"/>
        </w:rPr>
        <w:t xml:space="preserve">stečajnim dužnikom </w:t>
      </w:r>
      <w:r w:rsidR="00703E1E" w:rsidRPr="00703E1E">
        <w:rPr>
          <w:rFonts w:hAnsi="Times New Roman" w:ascii="Times New Roman"/>
          <w:lang w:val="hr-HR"/>
        </w:rPr>
        <w:t>IMONT - inžinjering, zastupanje, trgovina, d.o.o. - u stečaju</w:t>
      </w:r>
      <w:r w:rsidR="00703E1E">
        <w:rPr>
          <w:rFonts w:hAnsi="Times New Roman" w:ascii="Times New Roman"/>
          <w:lang w:val="hr-HR"/>
        </w:rPr>
        <w:t xml:space="preserve">, </w:t>
      </w:r>
      <w:r w:rsidR="00703E1E" w:rsidRPr="00703E1E">
        <w:rPr>
          <w:rFonts w:hAnsi="Times New Roman" w:ascii="Times New Roman"/>
          <w:lang w:val="hr-HR"/>
        </w:rPr>
        <w:t>Krapina, Ulica Matije Gupca 21, OIB:</w:t>
      </w:r>
      <w:r w:rsidR="00703E1E">
        <w:rPr>
          <w:rFonts w:hAnsi="Times New Roman" w:ascii="Times New Roman"/>
          <w:lang w:val="hr-HR"/>
        </w:rPr>
        <w:t xml:space="preserve"> </w:t>
      </w:r>
      <w:r w:rsidR="00703E1E" w:rsidRPr="00703E1E">
        <w:rPr>
          <w:rFonts w:hAnsi="Times New Roman" w:ascii="Times New Roman"/>
          <w:lang w:val="hr-HR"/>
        </w:rPr>
        <w:t>03401837652</w:t>
      </w:r>
      <w:r w:rsidR="003A4ADB">
        <w:rPr>
          <w:rFonts w:hAnsi="Times New Roman" w:ascii="Times New Roman"/>
          <w:szCs w:val="24"/>
          <w:lang w:val="hr-HR"/>
        </w:rPr>
        <w:t xml:space="preserve">, </w:t>
      </w:r>
      <w:r w:rsidR="008B2289" w:rsidRPr="009709D7">
        <w:rPr>
          <w:rFonts w:hAnsi="Times New Roman" w:ascii="Times New Roman"/>
          <w:szCs w:val="24"/>
          <w:lang w:val="hr-HR"/>
        </w:rPr>
        <w:t>određuje se</w:t>
      </w:r>
      <w:r w:rsidR="00651D44">
        <w:rPr>
          <w:rFonts w:hAnsi="Times New Roman" w:ascii="Times New Roman"/>
          <w:szCs w:val="24"/>
          <w:lang w:val="hr-HR"/>
        </w:rPr>
        <w:t xml:space="preserve"> daljnja</w:t>
      </w:r>
      <w:r w:rsidR="00C024D4">
        <w:rPr>
          <w:rFonts w:hAnsi="Times New Roman" w:ascii="Times New Roman"/>
          <w:szCs w:val="24"/>
          <w:lang w:val="hr-HR"/>
        </w:rPr>
        <w:t xml:space="preserve"> nagrada</w:t>
      </w:r>
      <w:r w:rsidR="003A4ADB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 xml:space="preserve">u iznosu od </w:t>
      </w:r>
      <w:r w:rsidR="00651D44" w:rsidRPr="00651D44">
        <w:rPr>
          <w:rFonts w:hAnsi="Times New Roman" w:ascii="Times New Roman"/>
          <w:szCs w:val="24"/>
          <w:u w:val="single"/>
          <w:lang w:val="hr-HR"/>
        </w:rPr>
        <w:t>17</w:t>
      </w:r>
      <w:r w:rsidR="000B0C09" w:rsidRPr="00651D44">
        <w:rPr>
          <w:rFonts w:hAnsi="Times New Roman" w:ascii="Times New Roman"/>
          <w:szCs w:val="24"/>
          <w:u w:val="single"/>
          <w:lang w:val="hr-HR"/>
        </w:rPr>
        <w:t>.</w:t>
      </w:r>
      <w:r w:rsidR="00651D44" w:rsidRPr="00651D44">
        <w:rPr>
          <w:rFonts w:hAnsi="Times New Roman" w:ascii="Times New Roman"/>
          <w:szCs w:val="24"/>
          <w:u w:val="single"/>
          <w:lang w:val="hr-HR"/>
        </w:rPr>
        <w:t>600</w:t>
      </w:r>
      <w:r w:rsidR="000B0C09" w:rsidRPr="00651D44">
        <w:rPr>
          <w:rFonts w:hAnsi="Times New Roman" w:ascii="Times New Roman"/>
          <w:szCs w:val="24"/>
          <w:u w:val="single"/>
          <w:lang w:val="hr-HR"/>
        </w:rPr>
        <w:t>,</w:t>
      </w:r>
      <w:r w:rsidR="00703E1E" w:rsidRPr="00651D44">
        <w:rPr>
          <w:rFonts w:hAnsi="Times New Roman" w:ascii="Times New Roman"/>
          <w:szCs w:val="24"/>
          <w:u w:val="single"/>
          <w:lang w:val="hr-HR"/>
        </w:rPr>
        <w:t>00</w:t>
      </w:r>
      <w:r w:rsidR="008E5FEB" w:rsidRPr="00651D4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5D4D47" w:rsidRPr="00651D44">
        <w:rPr>
          <w:rFonts w:hAnsi="Times New Roman" w:ascii="Times New Roman"/>
          <w:szCs w:val="24"/>
          <w:u w:val="single"/>
          <w:lang w:val="hr-HR"/>
        </w:rPr>
        <w:t xml:space="preserve">kuna </w:t>
      </w:r>
      <w:r w:rsidR="00135D55" w:rsidRPr="00651D44">
        <w:rPr>
          <w:rFonts w:hAnsi="Times New Roman" w:ascii="Times New Roman"/>
          <w:szCs w:val="24"/>
          <w:u w:val="single"/>
          <w:lang w:val="hr-HR"/>
        </w:rPr>
        <w:t>neto</w:t>
      </w:r>
      <w:r w:rsidR="00651D44" w:rsidRPr="00651D44">
        <w:rPr>
          <w:rFonts w:hAnsi="Times New Roman" w:ascii="Times New Roman"/>
          <w:szCs w:val="24"/>
          <w:lang w:val="hr-HR"/>
        </w:rPr>
        <w:t>, tj.</w:t>
      </w:r>
      <w:r w:rsidR="00651D44">
        <w:rPr>
          <w:rFonts w:hAnsi="Times New Roman" w:ascii="Times New Roman"/>
          <w:szCs w:val="24"/>
          <w:u w:val="single"/>
          <w:lang w:val="hr-HR"/>
        </w:rPr>
        <w:t xml:space="preserve"> 35.886,51 kuna bruto</w:t>
      </w:r>
    </w:p>
    <w:p w:rsidRDefault="00221E02" w:rsidP="00C024D4" w:rsidR="00221E02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P="00C024D4" w:rsidR="00404415" w:rsidRPr="009709D7">
      <w:pPr>
        <w:numPr>
          <w:ilvl w:val="0"/>
          <w:numId w:val="8"/>
        </w:numPr>
        <w:ind w:firstLine="0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Porezi i doprinosi na neto </w:t>
      </w:r>
      <w:r w:rsidR="00404415" w:rsidRPr="009709D7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221E02" w:rsidP="00274B39" w:rsidR="00221E02" w:rsidRPr="009709D7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A734A" w:rsidP="00C024D4" w:rsidR="00CA7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Sukladno odredbama čl. 17. </w:t>
      </w:r>
      <w:r w:rsidRPr="009709D7">
        <w:rPr>
          <w:rFonts w:hAnsi="Times New Roman" w:ascii="Times New Roman"/>
          <w:lang w:val="hr-HR"/>
        </w:rPr>
        <w:t xml:space="preserve">Stečajnog zakona (NN broj 44/96, 29/99, 129/00, 123/03, 82/06, 116/10, 25/12, 113/12 </w:t>
      </w:r>
      <w:r>
        <w:rPr>
          <w:rFonts w:hAnsi="Times New Roman" w:ascii="Times New Roman"/>
          <w:lang w:val="hr-HR"/>
        </w:rPr>
        <w:t>; dalje  u tekstu SZ), te čl. 4.</w:t>
      </w:r>
      <w:r w:rsidR="00703E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Uredbe</w:t>
      </w:r>
      <w:r w:rsidR="008B2289" w:rsidRPr="009709D7">
        <w:rPr>
          <w:rFonts w:hAnsi="Times New Roman" w:ascii="Times New Roman"/>
          <w:szCs w:val="24"/>
          <w:lang w:val="hr-HR"/>
        </w:rPr>
        <w:t xml:space="preserve"> o kriterijima i načinu obračuna i plaćanja nagrada steča</w:t>
      </w:r>
      <w:r w:rsidR="00746943" w:rsidRPr="009709D7">
        <w:rPr>
          <w:rFonts w:hAnsi="Times New Roman" w:ascii="Times New Roman"/>
          <w:szCs w:val="24"/>
          <w:lang w:val="hr-HR"/>
        </w:rPr>
        <w:t>jnim upraviteljima (NN 189/03</w:t>
      </w:r>
      <w:r w:rsidR="00404415" w:rsidRPr="009709D7">
        <w:rPr>
          <w:rFonts w:hAnsi="Times New Roman" w:ascii="Times New Roman"/>
          <w:szCs w:val="24"/>
          <w:lang w:val="hr-HR"/>
        </w:rPr>
        <w:t>: dalje Uredba)</w:t>
      </w:r>
      <w:r w:rsidR="00C024D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odlučeno je kao u izreci o</w:t>
      </w:r>
      <w:r w:rsidR="00651D44">
        <w:rPr>
          <w:rFonts w:hAnsi="Times New Roman" w:ascii="Times New Roman"/>
          <w:szCs w:val="24"/>
          <w:lang w:val="hr-HR"/>
        </w:rPr>
        <w:t xml:space="preserve">vog rješenja, temeljem zahtjeva i specifikacije </w:t>
      </w:r>
      <w:r>
        <w:rPr>
          <w:rFonts w:hAnsi="Times New Roman" w:ascii="Times New Roman"/>
          <w:szCs w:val="24"/>
          <w:lang w:val="hr-HR"/>
        </w:rPr>
        <w:t xml:space="preserve">stečajnog upravitelja od </w:t>
      </w:r>
      <w:r w:rsidR="00651D44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51D44">
        <w:rPr>
          <w:rFonts w:hAnsi="Times New Roman" w:ascii="Times New Roman"/>
          <w:szCs w:val="24"/>
          <w:lang w:val="hr-HR"/>
        </w:rPr>
        <w:t>prosinca</w:t>
      </w:r>
      <w:r>
        <w:rPr>
          <w:rFonts w:hAnsi="Times New Roman" w:ascii="Times New Roman"/>
          <w:szCs w:val="24"/>
          <w:lang w:val="hr-HR"/>
        </w:rPr>
        <w:t xml:space="preserve"> 2015. godine, uzimajući u obzir vr</w:t>
      </w:r>
      <w:r w:rsidR="00135D55">
        <w:rPr>
          <w:rFonts w:hAnsi="Times New Roman" w:ascii="Times New Roman"/>
          <w:szCs w:val="24"/>
          <w:lang w:val="hr-HR"/>
        </w:rPr>
        <w:t xml:space="preserve">ijednost unovčene stečajne mase od </w:t>
      </w:r>
      <w:r w:rsidR="00651D44">
        <w:rPr>
          <w:rFonts w:hAnsi="Times New Roman" w:ascii="Times New Roman"/>
          <w:szCs w:val="24"/>
          <w:lang w:val="hr-HR"/>
        </w:rPr>
        <w:t>570</w:t>
      </w:r>
      <w:r w:rsidR="00703E1E">
        <w:rPr>
          <w:rFonts w:hAnsi="Times New Roman" w:ascii="Times New Roman"/>
          <w:szCs w:val="24"/>
          <w:lang w:val="hr-HR"/>
        </w:rPr>
        <w:t xml:space="preserve">.000,00 kuna, </w:t>
      </w:r>
      <w:r w:rsidR="00651D44">
        <w:rPr>
          <w:rFonts w:hAnsi="Times New Roman" w:ascii="Times New Roman"/>
          <w:szCs w:val="24"/>
          <w:lang w:val="hr-HR"/>
        </w:rPr>
        <w:t>te do sada isplaćeni iznos nagrade.</w:t>
      </w:r>
    </w:p>
    <w:p w:rsidRDefault="00A64F06" w:rsidP="00C024D4" w:rsidR="00A64F06">
      <w:pPr>
        <w:jc w:val="center"/>
        <w:rPr>
          <w:rFonts w:hAnsi="Times New Roman" w:ascii="Times New Roman"/>
          <w:szCs w:val="24"/>
          <w:lang w:val="hr-HR"/>
        </w:rPr>
      </w:pPr>
    </w:p>
    <w:p w:rsidRDefault="009709D7" w:rsidP="00C024D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U Zagrebu, </w:t>
      </w:r>
      <w:r w:rsidR="00651D44">
        <w:rPr>
          <w:rFonts w:hAnsi="Times New Roman" w:ascii="Times New Roman"/>
          <w:szCs w:val="24"/>
          <w:lang w:val="hr-HR"/>
        </w:rPr>
        <w:t>24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F25AE2">
        <w:rPr>
          <w:rFonts w:hAnsi="Times New Roman" w:ascii="Times New Roman"/>
          <w:szCs w:val="24"/>
          <w:lang w:val="hr-HR"/>
        </w:rPr>
        <w:t>prosinca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="005C1C0C" w:rsidRPr="009709D7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952EA0" w:rsidRPr="009709D7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091F7A" w:rsidR="00221E02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C024D4">
        <w:rPr>
          <w:rFonts w:hAnsi="Times New Roman" w:ascii="Times New Roman"/>
          <w:szCs w:val="24"/>
          <w:lang w:val="hr-HR"/>
        </w:rPr>
        <w:tab/>
      </w:r>
      <w:r w:rsidR="00274B39" w:rsidRPr="009709D7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9709D7">
        <w:rPr>
          <w:rFonts w:hAnsi="Times New Roman" w:ascii="Times New Roman"/>
          <w:szCs w:val="24"/>
          <w:lang w:val="hr-HR"/>
        </w:rPr>
        <w:t xml:space="preserve">Siladi </w:t>
      </w:r>
      <w:r w:rsidR="00274B39" w:rsidRPr="009709D7">
        <w:rPr>
          <w:rFonts w:hAnsi="Times New Roman" w:ascii="Times New Roman"/>
          <w:szCs w:val="24"/>
          <w:lang w:val="hr-HR"/>
        </w:rPr>
        <w:t>Rsti</w:t>
      </w:r>
      <w:r w:rsidR="00FD3A3E" w:rsidRPr="009709D7">
        <w:rPr>
          <w:rFonts w:hAnsi="Times New Roman" w:ascii="Times New Roman"/>
          <w:szCs w:val="24"/>
          <w:lang w:val="hr-HR"/>
        </w:rPr>
        <w:t xml:space="preserve">ć </w:t>
      </w:r>
      <w:r w:rsidR="006E6E5B" w:rsidRPr="009709D7">
        <w:rPr>
          <w:rFonts w:hAnsi="Times New Roman" w:ascii="Times New Roman"/>
          <w:szCs w:val="24"/>
          <w:lang w:val="hr-HR"/>
        </w:rPr>
        <w:t xml:space="preserve"> </w:t>
      </w:r>
      <w:r w:rsidR="00091F7A" w:rsidRPr="009709D7">
        <w:rPr>
          <w:rFonts w:hAnsi="Times New Roman" w:ascii="Times New Roman"/>
          <w:szCs w:val="24"/>
          <w:lang w:val="hr-HR"/>
        </w:rPr>
        <w:t>v.r.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Uputa o pravnom lijeku:</w:t>
      </w:r>
    </w:p>
    <w:p w:rsidRDefault="00221E02" w:rsidP="00CF6059" w:rsid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3A4ADB">
        <w:rPr>
          <w:rFonts w:hAnsi="Times New Roman" w:ascii="Times New Roman"/>
          <w:i/>
          <w:lang w:val="hr-HR"/>
        </w:rPr>
        <w:t>.</w:t>
      </w:r>
    </w:p>
    <w:p w:rsidRDefault="003A4ADB" w:rsidP="00CF6059" w:rsidR="003A4ADB" w:rsidRPr="00221E02">
      <w:pPr>
        <w:jc w:val="both"/>
        <w:rPr>
          <w:rFonts w:hAnsi="Times New Roman" w:ascii="Times New Roman"/>
          <w:i/>
          <w:lang w:val="hr-HR"/>
        </w:rPr>
      </w:pPr>
    </w:p>
    <w:p w:rsidRDefault="00221E02" w:rsidP="00091F7A" w:rsidR="00221E02" w:rsidRPr="009709D7">
      <w:pPr>
        <w:rPr>
          <w:rFonts w:hAnsi="Times New Roman" w:ascii="Times New Roman"/>
          <w:szCs w:val="24"/>
          <w:lang w:val="hr-HR"/>
        </w:rPr>
      </w:pPr>
    </w:p>
    <w:p w:rsidRDefault="009709D7" w:rsidP="00C024D4" w:rsidR="009709D7">
      <w:pPr>
        <w:jc w:val="both"/>
        <w:rPr>
          <w:rFonts w:hAnsi="Times New Roman" w:ascii="Times New Roman"/>
          <w:lang w:val="hr-HR"/>
        </w:rPr>
      </w:pPr>
      <w:r w:rsidRPr="00221E02">
        <w:rPr>
          <w:rFonts w:hAnsi="Times New Roman" w:ascii="Times New Roman"/>
          <w:lang w:val="hr-HR"/>
        </w:rPr>
        <w:t>Za točnost otpravka – ovlašten službenik</w:t>
      </w:r>
    </w:p>
    <w:p w:rsidRDefault="00C024D4" w:rsidP="00CF6059" w:rsidR="009709D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ab/>
      </w:r>
      <w:r w:rsidR="009709D7" w:rsidRPr="00221E02">
        <w:rPr>
          <w:rFonts w:hAnsi="Times New Roman" w:ascii="Times New Roman"/>
          <w:lang w:val="hr-HR"/>
        </w:rPr>
        <w:t>Ana Brlek</w:t>
      </w:r>
    </w:p>
    <w:p w:rsidRDefault="00135D55" w:rsidP="00CF6059" w:rsidR="00135D55">
      <w:pPr>
        <w:jc w:val="both"/>
        <w:rPr>
          <w:rFonts w:hAnsi="Times New Roman" w:ascii="Times New Roman"/>
          <w:lang w:val="hr-HR"/>
        </w:rPr>
      </w:pPr>
    </w:p>
    <w:p w:rsidRDefault="00C024D4" w:rsidP="00F0695A" w:rsidR="00184894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184894" w:rsidRPr="009709D7">
        <w:rPr>
          <w:rFonts w:hAnsi="Times New Roman" w:ascii="Times New Roman"/>
          <w:szCs w:val="24"/>
          <w:lang w:val="hr-HR"/>
        </w:rPr>
        <w:t>a:</w:t>
      </w:r>
    </w:p>
    <w:p w:rsidRDefault="00C024D4" w:rsidP="00F0695A" w:rsidR="00F0695A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</w:t>
      </w:r>
      <w:r w:rsidR="00F0695A" w:rsidRPr="009709D7">
        <w:rPr>
          <w:rFonts w:hAnsi="Times New Roman" w:ascii="Times New Roman"/>
          <w:szCs w:val="24"/>
          <w:lang w:val="hr-HR"/>
        </w:rPr>
        <w:t>tečajnom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703E1E">
        <w:rPr>
          <w:rFonts w:hAnsi="Times New Roman" w:ascii="Times New Roman"/>
          <w:szCs w:val="24"/>
          <w:lang w:val="hr-HR"/>
        </w:rPr>
        <w:t>Rajka Jagmarević</w:t>
      </w:r>
    </w:p>
    <w:p w:rsidRDefault="00F0695A" w:rsidP="00F0695A" w:rsidR="00826D07" w:rsidRPr="009709D7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2.</w:t>
      </w:r>
      <w:r w:rsidR="00C024D4">
        <w:rPr>
          <w:rFonts w:hAnsi="Times New Roman" w:ascii="Times New Roman"/>
          <w:szCs w:val="24"/>
          <w:lang w:val="hr-HR"/>
        </w:rPr>
        <w:t>)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CA734A">
        <w:rPr>
          <w:rFonts w:hAnsi="Times New Roman" w:ascii="Times New Roman"/>
          <w:szCs w:val="24"/>
          <w:lang w:val="hr-HR"/>
        </w:rPr>
        <w:t>e-Oglasna ploča suda</w:t>
      </w:r>
    </w:p>
    <w:sectPr w:rsidSect="00221E02" w:rsidR="00826D07" w:rsidRPr="009709D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38" w:rsidR="00E46938">
      <w:r>
        <w:separator/>
      </w:r>
    </w:p>
  </w:endnote>
  <w:endnote w:id="0" w:type="continuationSeparator">
    <w:p w:rsidRDefault="00E46938" w:rsidR="00E4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38" w:rsidR="00E46938">
      <w:r>
        <w:separator/>
      </w:r>
    </w:p>
  </w:footnote>
  <w:footnote w:id="0" w:type="continuationSeparator">
    <w:p w:rsidRDefault="00E46938" w:rsidR="00E4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F7A" w:rsidR="00091F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F7A" w:rsidR="00091F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E02" w:rsidR="00221E02" w:rsidRPr="00221E02">
    <w:pPr>
      <w:pStyle w:val="Zaglavlje"/>
      <w:jc w:val="center"/>
      <w:rPr>
        <w:rFonts w:hAnsi="Times New Roman" w:ascii="Times New Roman"/>
      </w:rPr>
    </w:pPr>
    <w:r w:rsidRPr="00221E02">
      <w:rPr>
        <w:rFonts w:hAnsi="Times New Roman" w:ascii="Times New Roman"/>
      </w:rPr>
      <w:fldChar w:fldCharType="begin"/>
    </w:r>
    <w:r w:rsidRPr="00221E02">
      <w:rPr>
        <w:rFonts w:hAnsi="Times New Roman" w:ascii="Times New Roman"/>
      </w:rPr>
      <w:instrText>PAGE   \* MERGEFORMAT</w:instrText>
    </w:r>
    <w:r w:rsidRPr="00221E02">
      <w:rPr>
        <w:rFonts w:hAnsi="Times New Roman" w:ascii="Times New Roman"/>
      </w:rPr>
      <w:fldChar w:fldCharType="separate"/>
    </w:r>
    <w:r w:rsidR="007D1C81" w:rsidRPr="007D1C81">
      <w:rPr>
        <w:rFonts w:hAnsi="Times New Roman" w:ascii="Times New Roman"/>
        <w:noProof/>
        <w:lang w:val="hr-HR"/>
      </w:rPr>
      <w:t>-</w:t>
    </w:r>
    <w:r w:rsidR="007D1C81">
      <w:rPr>
        <w:rFonts w:hAnsi="Times New Roman" w:ascii="Times New Roman"/>
        <w:noProof/>
      </w:rPr>
      <w:t xml:space="preserve"> 2 -</w:t>
    </w:r>
    <w:r w:rsidRPr="00221E02">
      <w:rPr>
        <w:rFonts w:hAnsi="Times New Roman" w:ascii="Times New Roman"/>
      </w:rPr>
      <w:fldChar w:fldCharType="end"/>
    </w:r>
  </w:p>
  <w:p w:rsidRDefault="00221E02" w:rsidR="00091F7A" w:rsidRPr="000E5C26">
    <w:pPr>
      <w:pStyle w:val="Zaglavlje"/>
      <w:ind w:right="360"/>
      <w:rPr>
        <w:sz w:val="20"/>
      </w:rPr>
    </w:pPr>
    <w:r>
      <w:tab/>
    </w:r>
    <w:r>
      <w:tab/>
    </w:r>
    <w:r w:rsidR="000B2FA6" w:rsidRPr="009709D7">
      <w:rPr>
        <w:rFonts w:hAnsi="Times New Roman" w:ascii="Times New Roman"/>
        <w:lang w:val="hr-HR"/>
      </w:rPr>
      <w:t>47.</w:t>
    </w:r>
    <w:r w:rsidR="000B2FA6">
      <w:rPr>
        <w:rFonts w:hAnsi="Times New Roman" w:ascii="Times New Roman"/>
        <w:lang w:val="hr-HR"/>
      </w:rPr>
      <w:t xml:space="preserve"> </w:t>
    </w:r>
    <w:r w:rsidR="000B2FA6" w:rsidRPr="009709D7">
      <w:rPr>
        <w:rFonts w:hAnsi="Times New Roman" w:ascii="Times New Roman"/>
        <w:lang w:val="hr-HR"/>
      </w:rPr>
      <w:t>St-</w:t>
    </w:r>
    <w:r w:rsidR="000B2FA6">
      <w:rPr>
        <w:rFonts w:hAnsi="Times New Roman" w:ascii="Times New Roman"/>
        <w:lang w:val="hr-HR"/>
      </w:rPr>
      <w:t>1715</w:t>
    </w:r>
    <w:r w:rsidR="000B2FA6" w:rsidRPr="009709D7">
      <w:rPr>
        <w:rFonts w:hAnsi="Times New Roman" w:ascii="Times New Roman"/>
        <w:lang w:val="hr-HR"/>
      </w:rPr>
      <w:t>/</w:t>
    </w:r>
    <w:r w:rsidR="000B2FA6">
      <w:rPr>
        <w:rFonts w:hAnsi="Times New Roman" w:ascii="Times New Roman"/>
        <w:lang w:val="hr-HR"/>
      </w:rPr>
      <w:t>13-</w:t>
    </w:r>
    <w:r w:rsidR="000B2FA6">
      <w:rPr>
        <w:rFonts w:hAnsi="Times New Roman" w:ascii="Times New Roman"/>
        <w:sz w:val="20"/>
        <w:lang w:val="hr-HR"/>
      </w:rPr>
      <w:t>185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9D7" w:rsidR="00C024D4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024D4" w:rsidR="00C024D4">
    <w:pPr>
      <w:pStyle w:val="Zaglavlje"/>
      <w:rPr>
        <w:rFonts w:hAnsi="Times New Roman" w:ascii="Times New Roman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  <w:r w:rsidR="009709D7" w:rsidRPr="009709D7">
      <w:rPr>
        <w:rFonts w:hAnsi="Times New Roman" w:ascii="Times New Roman"/>
        <w:lang w:val="hr-HR"/>
      </w:rPr>
      <w:t>47.</w:t>
    </w:r>
    <w:r w:rsidR="00135D55">
      <w:rPr>
        <w:rFonts w:hAnsi="Times New Roman" w:ascii="Times New Roman"/>
        <w:lang w:val="hr-HR"/>
      </w:rPr>
      <w:t xml:space="preserve"> </w:t>
    </w:r>
    <w:r w:rsidR="009709D7" w:rsidRPr="009709D7">
      <w:rPr>
        <w:rFonts w:hAnsi="Times New Roman" w:ascii="Times New Roman"/>
        <w:lang w:val="hr-HR"/>
      </w:rPr>
      <w:t>St-</w:t>
    </w:r>
    <w:r w:rsidR="00703E1E">
      <w:rPr>
        <w:rFonts w:hAnsi="Times New Roman" w:ascii="Times New Roman"/>
        <w:lang w:val="hr-HR"/>
      </w:rPr>
      <w:t>1715</w:t>
    </w:r>
    <w:r w:rsidR="009709D7" w:rsidRPr="009709D7">
      <w:rPr>
        <w:rFonts w:hAnsi="Times New Roman" w:ascii="Times New Roman"/>
        <w:lang w:val="hr-HR"/>
      </w:rPr>
      <w:t>/</w:t>
    </w:r>
    <w:r w:rsidR="003A4ADB">
      <w:rPr>
        <w:rFonts w:hAnsi="Times New Roman" w:ascii="Times New Roman"/>
        <w:lang w:val="hr-HR"/>
      </w:rPr>
      <w:t>13</w:t>
    </w:r>
    <w:r w:rsidR="000E5C26">
      <w:rPr>
        <w:rFonts w:hAnsi="Times New Roman" w:ascii="Times New Roman"/>
        <w:lang w:val="hr-HR"/>
      </w:rPr>
      <w:t>-</w:t>
    </w:r>
    <w:r w:rsidR="00F25AE2">
      <w:rPr>
        <w:rFonts w:hAnsi="Times New Roman" w:ascii="Times New Roman"/>
        <w:sz w:val="20"/>
        <w:lang w:val="hr-HR"/>
      </w:rPr>
      <w:t>185</w:t>
    </w: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B926E9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024D4" w:rsidP="00C024D4" w:rsidR="00C024D4" w:rsidRPr="000E5C26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9A0947"/>
    <w:multiLevelType w:val="hybridMultilevel"/>
    <w:tmpl w:val="D67619E6"/>
    <w:lvl w:tplc="48AA2D8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3F84"/>
    <w:rsid w:val="00091F7A"/>
    <w:rsid w:val="000B0C09"/>
    <w:rsid w:val="000B2FA6"/>
    <w:rsid w:val="000C406B"/>
    <w:rsid w:val="000E5C26"/>
    <w:rsid w:val="000F5331"/>
    <w:rsid w:val="00135D55"/>
    <w:rsid w:val="001436F1"/>
    <w:rsid w:val="00184894"/>
    <w:rsid w:val="001F6F83"/>
    <w:rsid w:val="00221E02"/>
    <w:rsid w:val="00274B39"/>
    <w:rsid w:val="002C6451"/>
    <w:rsid w:val="0031047C"/>
    <w:rsid w:val="00317030"/>
    <w:rsid w:val="00320E93"/>
    <w:rsid w:val="003A4ADB"/>
    <w:rsid w:val="003A7D75"/>
    <w:rsid w:val="003C4EC3"/>
    <w:rsid w:val="00404415"/>
    <w:rsid w:val="004333C5"/>
    <w:rsid w:val="00483D81"/>
    <w:rsid w:val="004A03C2"/>
    <w:rsid w:val="005A7F23"/>
    <w:rsid w:val="005C1C0C"/>
    <w:rsid w:val="005D4D47"/>
    <w:rsid w:val="00651D44"/>
    <w:rsid w:val="006A281B"/>
    <w:rsid w:val="006E6E5B"/>
    <w:rsid w:val="00703E1E"/>
    <w:rsid w:val="0074277E"/>
    <w:rsid w:val="00746943"/>
    <w:rsid w:val="00777D64"/>
    <w:rsid w:val="007D1C81"/>
    <w:rsid w:val="007F517B"/>
    <w:rsid w:val="007F6F6F"/>
    <w:rsid w:val="00826D07"/>
    <w:rsid w:val="00840DF0"/>
    <w:rsid w:val="0087455F"/>
    <w:rsid w:val="008968FC"/>
    <w:rsid w:val="008B2289"/>
    <w:rsid w:val="008C160E"/>
    <w:rsid w:val="008E5FEB"/>
    <w:rsid w:val="009301DF"/>
    <w:rsid w:val="00952EA0"/>
    <w:rsid w:val="00957EEC"/>
    <w:rsid w:val="009709D7"/>
    <w:rsid w:val="009761BB"/>
    <w:rsid w:val="00996A99"/>
    <w:rsid w:val="009D2F05"/>
    <w:rsid w:val="00A159A5"/>
    <w:rsid w:val="00A64F06"/>
    <w:rsid w:val="00A93D29"/>
    <w:rsid w:val="00AB1528"/>
    <w:rsid w:val="00AB1931"/>
    <w:rsid w:val="00B81F17"/>
    <w:rsid w:val="00B926E9"/>
    <w:rsid w:val="00BC7905"/>
    <w:rsid w:val="00BD54B5"/>
    <w:rsid w:val="00C024D4"/>
    <w:rsid w:val="00C12CF1"/>
    <w:rsid w:val="00C158D9"/>
    <w:rsid w:val="00C359FD"/>
    <w:rsid w:val="00C44E2C"/>
    <w:rsid w:val="00C469B6"/>
    <w:rsid w:val="00C63C9D"/>
    <w:rsid w:val="00C717C3"/>
    <w:rsid w:val="00C92CCE"/>
    <w:rsid w:val="00CA734A"/>
    <w:rsid w:val="00CF6059"/>
    <w:rsid w:val="00D26160"/>
    <w:rsid w:val="00D63A1B"/>
    <w:rsid w:val="00E265AE"/>
    <w:rsid w:val="00E2799E"/>
    <w:rsid w:val="00E46938"/>
    <w:rsid w:val="00E8012C"/>
    <w:rsid w:val="00ED6308"/>
    <w:rsid w:val="00F0695A"/>
    <w:rsid w:val="00F25AE2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709D7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221E0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6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3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3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3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3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709D7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221E0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6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3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3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3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3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St-1715/2013-185</izvorni_sadrzaj>
    <derivirana_varijabla naziv="DomainObject.Oznaka_1">St-1715/2013-185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Kukina; HUDEK-TRGOTRANS društvo s ograničenom odgovornošću, OIB 66718146008; TUROPOLJEPROMET d.o.o. za trgovinu na veliko, OIB 79281764412; Rajka Jagmarević</izvorni_sadrzaj>
    <derivirana_varijabla naziv="DomainObject.Predmet.StrankaFormatedOIB_1">  MINISTARSTVO FINANCIJA, POREZNA UPRAVA, PODRUČNI URED KRAPINA, OIB 18683136487; Stjepan Kukina; HUDEK-TRGOTRANS društvo s ograničenom odgovornošću, OIB 66718146008; TUROPOLJEPROMET d.o.o. za trgovinu na veliko, OIB 79281764412; Rajka Jagmarević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</derivirana_varijabla>
  </DomainObject.Predmet.StrankaFormatedWithAdress>
  <DomainObject.Predmet.StrankaFormatedWithAdressOIB>
    <izvorni_sadrzaj> MINISTARSTVO FINANCIJA, POREZNA UPRAVA, PODRUČNI URED KRAPINA, OIB 18683136487, 49000 Krapina; Stjepan Kukina; HUDEK-TRGOTRANS društvo s ograničenom odgovornošću, OIB 66718146008, Biljevec 77, 42243 Biljevec; TUROPOLJEPROMET d.o.o. za trgovinu na veliko, OIB 79281764412, Ilica 246 a/II, Zagreb; Rajka Jagmarević</izvorni_sadrzaj>
    <derivirana_varijabla naziv="DomainObject.Predmet.StrankaFormatedWithAdressOIB_1"> MINISTARSTVO FINANCIJA, POREZNA UPRAVA, PODRUČNI URED KRAPINA, OIB 18683136487, 49000 Krapina; Stjepan Kukina; HUDEK-TRGOTRANS društvo s ograničenom odgovornošću, OIB 66718146008, Biljevec 77, 42243 Biljevec; TUROPOLJEPROMET d.o.o. za trgovinu na veliko, OIB 79281764412, Ilica 246 a/II, Zagreb; Rajka Jagmarević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</derivirana_varijabla>
  </DomainObject.Predmet.StrankaWithAdress>
  <DomainObject.Predmet.StrankaWithAdressOIB>
    <izvorni_sadrzaj>MINISTARSTVO FINANCIJA, POREZNA UPRAVA, PODRUČNI URED KRAPINA, OIB 18683136487, 49000 Krapina,Stjepan Kukina,HUDEK-TRGOTRANS društvo s ograničenom odgovornošću, OIB 66718146008, Biljevec 77,42243 Biljevec,TUROPOLJEPROMET d.o.o. za trgovinu na veliko, OIB 79281764412, Ilica 246 a/II,Zagreb,Rajka Jagmarević</izvorni_sadrzaj>
    <derivirana_varijabla naziv="DomainObject.Predmet.StrankaWithAdressOIB_1">MINISTARSTVO FINANCIJA, POREZNA UPRAVA, PODRUČNI URED KRAPINA, OIB 18683136487, 49000 Krapina,Stjepan Kukina,HUDEK-TRGOTRANS društvo s ograničenom odgovornošću, OIB 66718146008, Biljevec 77,42243 Biljevec,TUROPOLJEPROMET d.o.o. za trgovinu na veliko, OIB 79281764412, Ilica 246 a/II,Zagreb,Rajka Jagmarević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Kukina,HUDEK-TRGOTRANS društvo s ograničenom odgovornošću, OIB 66718146008,TUROPOLJEPROMET d.o.o. za trgovinu na veliko, OIB 79281764412,Rajka Jagmarević</izvorni_sadrzaj>
    <derivirana_varijabla naziv="DomainObject.Predmet.StrankaNazivFormatedOIB_1">MINISTARSTVO FINANCIJA, POREZNA UPRAVA, PODRUČNI URED KRAPINA, OIB 18683136487,Stjepan Kukina,HUDEK-TRGOTRANS društvo s ograničenom odgovornošću, OIB 66718146008,TUROPOLJEPROMET d.o.o. za trgovinu na veliko, OIB 79281764412,Rajka Jagmarević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</item>
      <item>HUDEK-TRGOTRANS društvo s ograničenom odgovornošću, OIB 66718146008</item>
      <item>TUROPOLJEPROMET d.o.o. za trgovinu na veliko, OIB 79281764412</item>
      <item>Rajka Jagmarević</item>
    </izvorni_sadrzaj>
    <derivirana_varijabla naziv="DomainObject.Predmet.StrankaListFormatedOIB_1">
      <item>MINISTARSTVO FINANCIJA, POREZNA UPRAVA, PODRUČNI URED KRAPINA, OIB 18683136487</item>
      <item>Stjepan Kukina</item>
      <item>HUDEK-TRGOTRANS društvo s ograničenom odgovornošću, OIB 66718146008</item>
      <item>TUROPOLJEPROMET d.o.o. za trgovinu na veliko, OIB 79281764412</item>
      <item>Rajka Jagmarević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</item>
      <item>HUDEK-TRGOTRANS društvo s ograničenom odgovornošću, OIB 66718146008, Biljevec 77, 42243 Biljevec</item>
      <item>TUROPOLJEPROMET d.o.o. za trgovinu na veliko, OIB 79281764412, Ilica 246 a/II, Zagreb</item>
      <item>Rajka Jagmarević</item>
    </izvorni_sadrzaj>
    <derivirana_varijabla naziv="DomainObject.Predmet.StrankaListFormatedWithAdressOIB_1">
      <item>MINISTARSTVO FINANCIJA, POREZNA UPRAVA, PODRUČNI URED KRAPINA, OIB 18683136487, 49000 Krapina</item>
      <item>Stjepan Kukina</item>
      <item>HUDEK-TRGOTRANS društvo s ograničenom odgovornošću, OIB 66718146008, Biljevec 77, 42243 Biljevec</item>
      <item>TUROPOLJEPROMET d.o.o. za trgovinu na veliko, OIB 79281764412, Ilica 246 a/II, Zagreb</item>
      <item>Rajka Jagmarević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</item>
      <item>HUDEK-TRGOTRANS društvo s ograničenom odgovornošću, OIB 66718146008</item>
      <item>TUROPOLJEPROMET d.o.o. za trgovinu na veliko, OIB 79281764412</item>
      <item>Rajka Jagmarević</item>
    </izvorni_sadrzaj>
    <derivirana_varijabla naziv="DomainObject.Predmet.StrankaListNazivFormatedOIB_1">
      <item>MINISTARSTVO FINANCIJA, POREZNA UPRAVA, PODRUČNI URED KRAPINA, OIB 18683136487</item>
      <item>Stjepan Kukina</item>
      <item>HUDEK-TRGOTRANS društvo s ograničenom odgovornošću, OIB 66718146008</item>
      <item>TUROPOLJEPROMET d.o.o. za trgovinu na veliko, OIB 79281764412</item>
      <item>Rajka Jagmarević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</izvorni_sadrzaj>
    <derivirana_varijabla naziv="DomainObject.Predmet.OstaliListFormated_1">
      <item>ŽUPANIJSKO DRŽAVNO ODVJETNIŠTVO</item>
      <item>Rajka Jagmarević</item>
      <item>Marko Piplica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FormatedOIB_1">
      <item>ŽUPANIJSKO DRŽAVNO ODVJETNIŠTVO</item>
      <item>Rajka Jagmarević, OIB 54873974132</item>
      <item>Marko Piplica, OIB 76094599044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</izvorni_sadrzaj>
    <derivirana_varijabla naziv="DomainObject.Predmet.OstaliListNazivFormated_1">
      <item>ŽUPANIJSKO DRŽAVNO ODVJETNIŠTVO</item>
      <item>Rajka Jagmarević</item>
      <item>Marko Piplica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NazivFormatedOIB_1">
      <item>ŽUPANIJSKO DRŽAVNO ODVJETNIŠTVO</item>
      <item>Rajka Jagmarević, OIB 54873974132</item>
      <item>Marko Piplica, OIB 76094599044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St-1715/2013-185</izvorni_sadrzaj>
    <derivirana_varijabla naziv="DomainObject.PoslovniBrojDokumenta_1">St-1715/2013-185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</item>
      <item>HUDEK-TRGOTRANS društvo s ograničenom odgovornošću, OIB 66718146008, Biljevec 77,42243 Biljevec</item>
      <item>TUROPOLJEPROMET d.o.o. za trgovinu na veliko, OIB 79281764412, Ilica 246 a/II,Zagreb</item>
      <item>Rajka Jagmarević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</item>
      <item>HUDEK-TRGOTRANS društvo s ograničenom odgovornošću, OIB 66718146008, Biljevec 77,42243 Biljevec</item>
      <item>TUROPOLJEPROMET d.o.o. za trgovinu na veliko, OIB 79281764412, Ilica 246 a/II,Zagreb</item>
      <item>Rajka Jagmarević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null</item>
      <item>, OIB 66718146008</item>
      <item>, OIB 79281764412</item>
      <item>, OIB null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null</item>
      <item>, OIB 66718146008</item>
      <item>, OIB 79281764412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272</properties:Words>
  <properties:Characters>1369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2015-12-24T10:47:00Z</dcterms:created>
  <dc:creator>Sudsko vijeće</dc:creator>
  <cp:lastModifiedBy>Ana Brlek</cp:lastModifiedBy>
  <cp:lastPrinted>2015-12-24T10:49:00Z</cp:lastPrinted>
  <dcterms:modified xmlns:xsi="http://www.w3.org/2001/XMLSchema-instance" xsi:type="dcterms:W3CDTF">2015-12-24T10:49:00Z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St-1715/2013-185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