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ff3c" w14:paraId="d74ff3c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373AF2">
        <w:rPr>
          <w:lang w:val="hr-HR"/>
        </w:rPr>
        <w:t>4</w:t>
      </w:r>
      <w:r w:rsidR="001D3BE4">
        <w:rPr>
          <w:lang w:val="hr-HR"/>
        </w:rPr>
        <w:t>1</w:t>
      </w:r>
      <w:r w:rsidR="009B4744">
        <w:rPr>
          <w:lang w:val="hr-HR"/>
        </w:rPr>
        <w:t>4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634B34">
        <w:rPr>
          <w:lang w:val="hr-HR"/>
        </w:rPr>
        <w:t xml:space="preserve">AUTO TUTIĆ društvo s ograničenom odgovornošću za trgovinu i usluge, Garešnički Brestovac, 30. svibnja 24,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634B34">
        <w:rPr>
          <w:lang w:val="hr-HR"/>
        </w:rPr>
        <w:t>64159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634B34">
        <w:rPr>
          <w:lang w:val="hr-HR"/>
        </w:rPr>
        <w:t>46432444906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5D4A61">
        <w:rPr>
          <w:lang w:val="hr-HR"/>
        </w:rPr>
        <w:t>1</w:t>
      </w:r>
      <w:r w:rsidR="00634B34">
        <w:rPr>
          <w:lang w:val="hr-HR"/>
        </w:rPr>
        <w:t>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34B34">
        <w:rPr>
          <w:lang w:val="hr-HR"/>
        </w:rPr>
        <w:t>43.171,09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634B34">
        <w:rPr>
          <w:lang w:val="hr-HR"/>
        </w:rPr>
        <w:t xml:space="preserve">Josip </w:t>
      </w:r>
      <w:proofErr w:type="spellStart"/>
      <w:r w:rsidR="00634B34">
        <w:rPr>
          <w:lang w:val="hr-HR"/>
        </w:rPr>
        <w:t>Tutić</w:t>
      </w:r>
      <w:proofErr w:type="spellEnd"/>
      <w:r w:rsidR="00634B34">
        <w:rPr>
          <w:lang w:val="hr-HR"/>
        </w:rPr>
        <w:t xml:space="preserve">, Garešnički Brestovac, 30. svibnja 24, </w:t>
      </w:r>
      <w:r w:rsidR="006612D1">
        <w:rPr>
          <w:lang w:val="hr-HR"/>
        </w:rPr>
        <w:t xml:space="preserve">OIB: </w:t>
      </w:r>
      <w:r w:rsidR="00634B34">
        <w:rPr>
          <w:lang w:val="hr-HR"/>
        </w:rPr>
        <w:t>44220128013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D4A61">
        <w:rPr>
          <w:lang w:val="hr-HR"/>
        </w:rPr>
        <w:t>7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5D4A61">
        <w:rPr>
          <w:lang w:val="hr-HR"/>
        </w:rPr>
        <w:t>7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991" w:rsidR="00C67991">
      <w:r>
        <w:separator/>
      </w:r>
    </w:p>
  </w:endnote>
  <w:endnote w:id="0" w:type="continuationSeparator">
    <w:p w:rsidRDefault="00C67991" w:rsidR="00C67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991" w:rsidR="00C67991">
      <w:r>
        <w:separator/>
      </w:r>
    </w:p>
  </w:footnote>
  <w:footnote w:id="0" w:type="continuationSeparator">
    <w:p w:rsidRDefault="00C67991" w:rsidR="00C679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A6A39"/>
    <w:rsid w:val="000E2229"/>
    <w:rsid w:val="000E2494"/>
    <w:rsid w:val="000F5022"/>
    <w:rsid w:val="00123C08"/>
    <w:rsid w:val="00173214"/>
    <w:rsid w:val="00173812"/>
    <w:rsid w:val="00184DF0"/>
    <w:rsid w:val="0019644A"/>
    <w:rsid w:val="001A552C"/>
    <w:rsid w:val="001B397D"/>
    <w:rsid w:val="001C1600"/>
    <w:rsid w:val="001C6EAE"/>
    <w:rsid w:val="001D3BE4"/>
    <w:rsid w:val="001D619B"/>
    <w:rsid w:val="001E7E8B"/>
    <w:rsid w:val="001F3BB5"/>
    <w:rsid w:val="00227803"/>
    <w:rsid w:val="00230CD2"/>
    <w:rsid w:val="002609EF"/>
    <w:rsid w:val="00262A16"/>
    <w:rsid w:val="002B63E1"/>
    <w:rsid w:val="003169ED"/>
    <w:rsid w:val="0032457F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B7E8E"/>
    <w:rsid w:val="004D07A7"/>
    <w:rsid w:val="004D4755"/>
    <w:rsid w:val="00504309"/>
    <w:rsid w:val="0051289C"/>
    <w:rsid w:val="0052619D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4B34"/>
    <w:rsid w:val="00642846"/>
    <w:rsid w:val="006612D1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D5372"/>
    <w:rsid w:val="007E27E0"/>
    <w:rsid w:val="00802D78"/>
    <w:rsid w:val="008259B1"/>
    <w:rsid w:val="00831DA7"/>
    <w:rsid w:val="00832E31"/>
    <w:rsid w:val="00836226"/>
    <w:rsid w:val="00857E06"/>
    <w:rsid w:val="008630DA"/>
    <w:rsid w:val="008750AC"/>
    <w:rsid w:val="00894F41"/>
    <w:rsid w:val="008A217A"/>
    <w:rsid w:val="008E3248"/>
    <w:rsid w:val="008E3DB0"/>
    <w:rsid w:val="008F30B7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B4744"/>
    <w:rsid w:val="009D597D"/>
    <w:rsid w:val="009F1B25"/>
    <w:rsid w:val="00A04A5B"/>
    <w:rsid w:val="00A235C6"/>
    <w:rsid w:val="00A40034"/>
    <w:rsid w:val="00A475FF"/>
    <w:rsid w:val="00A60F10"/>
    <w:rsid w:val="00A65BD9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53C1D"/>
    <w:rsid w:val="00B7583B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67991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81A66"/>
    <w:rsid w:val="00DB2C89"/>
    <w:rsid w:val="00DC7979"/>
    <w:rsid w:val="00E4147B"/>
    <w:rsid w:val="00E41F11"/>
    <w:rsid w:val="00E44B9F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73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8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8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8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8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73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8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8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8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8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St-414/2015-2</izvorni_sadrzaj>
    <derivirana_varijabla naziv="DomainObject.Oznaka_1">St-414/2015-2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St-414/2015</izvorni_sadrzaj>
    <derivirana_varijabla naziv="DomainObject.Predmet.OznakaBroj_1">St-414/2015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TUTIĆ društvo s ograničenom odgovornošću za trgovinu i usluge, Garešnički Brestovac</izvorni_sadrzaj>
    <derivirana_varijabla naziv="DomainObject.Predmet.ProtustrankaFormated_1">  AUTO TUTIĆ društvo s ograničenom odgovornošću za trgovinu i usluge, Garešnički Brestovac</derivirana_varijabla>
  </DomainObject.Predmet.ProtustrankaFormated>
  <DomainObject.Predmet.ProtustrankaFormatedOIB>
    <izvorni_sadrzaj>  AUTO TUTIĆ društvo s ograničenom odgovornošću za trgovinu i usluge, Garešnički Brestovac, OIB 46432444906</izvorni_sadrzaj>
    <derivirana_varijabla naziv="DomainObject.Predmet.ProtustrankaFormatedOIB_1">  AUTO TUTIĆ društvo s ograničenom odgovornošću za trgovinu i usluge, Garešnički Brestovac, OIB 46432444906</derivirana_varijabla>
  </DomainObject.Predmet.ProtustrankaFormatedOIB>
  <DomainObject.Predmet.ProtustrankaFormatedWithAdress>
    <izvorni_sadrzaj> AUTO TUTIĆ društvo s ograničenom odgovornošću za trgovinu i usluge, Garešnički Brestovac, 30. svibnja 24, 43280 Garešnički Brestovac</izvorni_sadrzaj>
    <derivirana_varijabla naziv="DomainObject.Predmet.ProtustrankaFormatedWithAdress_1"> AUTO TUTIĆ društvo s ograničenom odgovornošću za trgovinu i usluge, Garešnički Brestovac, 30. svibnja 24, 43280 Garešnički Brestovac</derivirana_varijabla>
  </DomainObject.Predmet.ProtustrankaFormatedWithAdress>
  <DomainObject.Predmet.ProtustrankaFormatedWithAdressOIB>
    <izvorni_sadrzaj> AUTO TUTIĆ društvo s ograničenom odgovornošću za trgovinu i usluge, Garešnički Brestovac, OIB 46432444906, 30. svibnja 24, 43280 Garešnički Brestovac</izvorni_sadrzaj>
    <derivirana_varijabla naziv="DomainObject.Predmet.ProtustrankaFormatedWithAdressOIB_1"> AUTO TUTIĆ društvo s ograničenom odgovornošću za trgovinu i usluge, Garešnički Brestovac, OIB 46432444906, 30. svibnja 24, 43280 Garešnički Brestovac</derivirana_varijabla>
  </DomainObject.Predmet.ProtustrankaFormatedWithAdressOIB>
  <DomainObject.Predmet.ProtustrankaWithAdress>
    <izvorni_sadrzaj>AUTO TUTIĆ društvo s ograničenom odgovornošću za trgovinu i usluge, Garešnički Brestovac 30. svibnja 24, 43280 Garešnički Brestovac</izvorni_sadrzaj>
    <derivirana_varijabla naziv="DomainObject.Predmet.ProtustrankaWithAdress_1">AUTO TUTIĆ društvo s ograničenom odgovornošću za trgovinu i usluge, Garešnički Brestovac 30. svibnja 24, 43280 Garešnički Brestovac</derivirana_varijabla>
  </DomainObject.Predmet.ProtustrankaWithAdress>
  <DomainObject.Predmet.ProtustrankaWithAdressOIB>
    <izvorni_sadrzaj>AUTO TUTIĆ društvo s ograničenom odgovornošću za trgovinu i usluge, Garešnički Brestovac, OIB 46432444906, 30. svibnja 24, 43280 Garešnički Brestovac</izvorni_sadrzaj>
    <derivirana_varijabla naziv="DomainObject.Predmet.ProtustrankaWithAdressOIB_1">AUTO TUTIĆ društvo s ograničenom odgovornošću za trgovinu i usluge, Garešnički Brestovac, OIB 46432444906, 30. svibnja 24, 43280 Garešnički Brestovac</derivirana_varijabla>
  </DomainObject.Predmet.ProtustrankaWithAdressOIB>
  <DomainObject.Predmet.ProtustrankaNazivFormated>
    <izvorni_sadrzaj>AUTO TUTIĆ društvo s ograničenom odgovornošću za trgovinu i usluge, Garešnički Brestovac</izvorni_sadrzaj>
    <derivirana_varijabla naziv="DomainObject.Predmet.ProtustrankaNazivFormated_1">AUTO TUTIĆ društvo s ograničenom odgovornošću za trgovinu i usluge, Garešnički Brestovac</derivirana_varijabla>
  </DomainObject.Predmet.ProtustrankaNazivFormated>
  <DomainObject.Predmet.ProtustrankaNazivFormatedOIB>
    <izvorni_sadrzaj>AUTO TUTIĆ društvo s ograničenom odgovornošću za trgovinu i usluge, Garešnički Brestovac, OIB 46432444906</izvorni_sadrzaj>
    <derivirana_varijabla naziv="DomainObject.Predmet.ProtustrankaNazivFormatedOIB_1">AUTO TUTIĆ društvo s ograničenom odgovornošću za trgovinu i usluge, Garešnički Brestovac, OIB 46432444906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 TUTIĆ društvo s ograničenom odgovornošću za trgovinu i usluge, Garešnički Brestovac</item>
    </izvorni_sadrzaj>
    <derivirana_varijabla naziv="DomainObject.Predmet.ProtuStrankaListFormated_1">
      <item>AUTO TUTIĆ društvo s ograničenom odgovornošću za trgovinu i usluge, Garešnički Brestovac</item>
    </derivirana_varijabla>
  </DomainObject.Predmet.ProtuStrankaListFormated>
  <DomainObject.Predmet.ProtuStrankaListFormatedOIB>
    <izvorni_sadrzaj>
      <item>AUTO TUTIĆ društvo s ograničenom odgovornošću za trgovinu i usluge, Garešnički Brestovac, OIB 46432444906</item>
    </izvorni_sadrzaj>
    <derivirana_varijabla naziv="DomainObject.Predmet.ProtuStrankaListFormatedOIB_1">
      <item>AUTO TUTIĆ društvo s ograničenom odgovornošću za trgovinu i usluge, Garešnički Brestovac, OIB 46432444906</item>
    </derivirana_varijabla>
  </DomainObject.Predmet.ProtuStrankaListFormatedOIB>
  <DomainObject.Predmet.ProtuStrankaListFormatedWithAdress>
    <izvorni_sadrzaj>
      <item>AUTO TUTIĆ društvo s ograničenom odgovornošću za trgovinu i usluge, Garešnički Brestovac, 30. svibnja 24, 43280 Garešnički Brestovac</item>
    </izvorni_sadrzaj>
    <derivirana_varijabla naziv="DomainObject.Predmet.ProtuStrankaListFormatedWithAdress_1">
      <item>AUTO TUTIĆ društvo s ograničenom odgovornošću za trgovinu i usluge, Garešnički Brestovac, 30. svibnja 24, 43280 Garešnički Brestovac</item>
    </derivirana_varijabla>
  </DomainObject.Predmet.ProtuStrankaListFormatedWithAdress>
  <DomainObject.Predmet.ProtuStrankaListFormatedWithAdressOIB>
    <izvorni_sadrzaj>
      <item>AUTO TUTIĆ društvo s ograničenom odgovornošću za trgovinu i usluge, Garešnički Brestovac, OIB 46432444906, 30. svibnja 24, 43280 Garešnički Brestovac</item>
    </izvorni_sadrzaj>
    <derivirana_varijabla naziv="DomainObject.Predmet.ProtuStrankaListFormatedWithAdressOIB_1">
      <item>AUTO TUTIĆ društvo s ograničenom odgovornošću za trgovinu i usluge, Garešnički Brestovac, OIB 46432444906, 30. svibnja 24, 43280 Garešnički Brestovac</item>
    </derivirana_varijabla>
  </DomainObject.Predmet.ProtuStrankaListFormatedWithAdressOIB>
  <DomainObject.Predmet.ProtuStrankaListNazivFormated>
    <izvorni_sadrzaj>
      <item>AUTO TUTIĆ društvo s ograničenom odgovornošću za trgovinu i usluge, Garešnički Brestovac</item>
    </izvorni_sadrzaj>
    <derivirana_varijabla naziv="DomainObject.Predmet.ProtuStrankaListNazivFormated_1">
      <item>AUTO TUTIĆ društvo s ograničenom odgovornošću za trgovinu i usluge, Garešnički Brestovac</item>
    </derivirana_varijabla>
  </DomainObject.Predmet.ProtuStrankaListNazivFormated>
  <DomainObject.Predmet.ProtuStrankaListNazivFormatedOIB>
    <izvorni_sadrzaj>
      <item>AUTO TUTIĆ društvo s ograničenom odgovornošću za trgovinu i usluge, Garešnički Brestovac, OIB 46432444906</item>
    </izvorni_sadrzaj>
    <derivirana_varijabla naziv="DomainObject.Predmet.ProtuStrankaListNazivFormatedOIB_1">
      <item>AUTO TUTIĆ društvo s ograničenom odgovornošću za trgovinu i usluge, Garešnički Brestovac, OIB 46432444906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St-414/2015-2</izvorni_sadrzaj>
    <derivirana_varijabla naziv="DomainObject.PoslovniBrojDokumenta_1">St-414/2015-2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 TUTIĆ društvo s ograničenom odgovornošću za trgovinu i usluge, Garešnički Brestovac</izvorni_sadrzaj>
    <derivirana_varijabla naziv="DomainObject.Predmet.ProtustrankaIDrugi_1">AUTO TUTIĆ društvo s ograničenom odgovornošću za trgovinu i usluge, Garešnički Brestovac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 TUTIĆ društvo s ograničenom odgovornošću za trgovinu i usluge, Garešnički Brestovac, OIB 46432444906, 30. svibnja 24, 43280 Garešnički Brestovac</izvorni_sadrzaj>
    <derivirana_varijabla naziv="DomainObject.Predmet.ProtustrankaIDrugiAdressOIB_1">AUTO TUTIĆ društvo s ograničenom odgovornošću za trgovinu i usluge, Garešnički Brestovac, OIB 46432444906, 30. svibnja 24, 43280 Garešnički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AUTO TUTIĆ društvo s ograničenom odgovornošću za trgovinu i usluge, Garešnički Brestovac</item>
    </izvorni_sadrzaj>
    <derivirana_varijabla naziv="DomainObject.Predmet.SudioniciListNaziv_1">
      <item>FINA, RC ZAGREB, Podružnica Bjelovar</item>
      <item>AUTO TUTIĆ društvo s ograničenom odgovornošću za trgovinu i usluge, Garešnički Brestovac</item>
    </derivirana_varijabla>
  </DomainObject.Predmet.SudioniciListNaziv>
  <DomainObject.Predmet.SudioniciListAdressOIB>
    <izvorni_sadrzaj>
      <item>FINA, RC ZAGREB, Podružnica Bjelovar, OIB 85821130368, F. Supila 4,43000 Bjelovar</item>
      <item>AUTO TUTIĆ društvo s ograničenom odgovornošću za trgovinu i usluge, Garešnički Brestovac, OIB 46432444906, 30. svibnja 24,43280 Garešnički Brestovac</item>
    </izvorni_sadrzaj>
    <derivirana_varijabla naziv="DomainObject.Predmet.SudioniciListAdressOIB_1">
      <item>FINA, RC ZAGREB, Podružnica Bjelovar, OIB 85821130368, F. Supila 4,43000 Bjelovar</item>
      <item>AUTO TUTIĆ društvo s ograničenom odgovornošću za trgovinu i usluge, Garešnički Brestovac, OIB 46432444906, 30. svibnja 24,43280 Garešnički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46432444906</item>
    </izvorni_sadrzaj>
    <derivirana_varijabla naziv="DomainObject.Predmet.SudioniciListNazivOIB_1">
      <item>, OIB 85821130368</item>
      <item>, OIB 46432444906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1754</properties:Characters>
  <properties:Lines>48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2015-12-07T07:46:00Z</dcterms:created>
  <dc:creator>ssabljic</dc:creator>
  <cp:lastModifiedBy>Suzana Sabljić</cp:lastModifiedBy>
  <cp:lastPrinted>2015-12-07T07:41:00Z</cp:lastPrinted>
  <dcterms:modified xmlns:xsi="http://www.w3.org/2001/XMLSchema-instance" xsi:type="dcterms:W3CDTF">2015-12-07T07:50:00Z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St-414/2015-2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