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b865" w14:paraId="482b865" w:rsidRDefault="00733BE8" w:rsidP="00910611" w:rsidR="00733B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BE8" w:rsidP="00910611" w:rsidR="00733BE8">
      <w:r>
        <w:rPr>
          <w:rFonts w:eastAsia="MS Mincho"/>
        </w:rPr>
        <w:t>REPUBLIKA HRVATSKA</w:t>
      </w:r>
    </w:p>
    <w:p w:rsidRDefault="00733BE8" w:rsidP="00910611" w:rsidR="00733BE8">
      <w:r>
        <w:rPr>
          <w:rFonts w:eastAsia="MS Mincho"/>
        </w:rPr>
        <w:t>TRGOVAČKI SUD U RIJECI</w:t>
      </w:r>
    </w:p>
    <w:p w:rsidRDefault="00733BE8" w:rsidR="00733BE8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3BE8" w:rsidR="00733BE8">
      <w:pPr>
        <w:rPr>
          <w:rFonts w:eastAsia="MS Mincho"/>
        </w:rPr>
      </w:pPr>
    </w:p>
    <w:p w:rsidRDefault="00733BE8" w:rsidR="00733BE8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733BE8" w:rsidP="002F3701" w:rsidR="00733BE8">
      <w:pPr>
        <w:jc w:val="both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F0C5E">
        <w:rPr>
          <w:bCs/>
        </w:rPr>
        <w:t>M. P. KRASICA</w:t>
      </w:r>
      <w:r w:rsidR="001F0C5E">
        <w:t xml:space="preserve"> jednostavno društvo s ograničenom odgovornošću za ugostiteljstvo Krasica, Krasica 92, OIB 48856776521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1F0C5E">
        <w:rPr>
          <w:bCs/>
        </w:rPr>
        <w:t>M. P. KRASICA</w:t>
      </w:r>
      <w:r w:rsidR="001F0C5E">
        <w:t xml:space="preserve"> jednostavno društvo s ograničenom odgovornošću za ugostiteljstvo Krasica, Krasica 92, OIB 48856776521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F94218" w:rsidRPr="00741A82">
        <w:t>2</w:t>
      </w:r>
      <w:r w:rsidR="00EF41E7" w:rsidRPr="00741A82">
        <w:t>7</w:t>
      </w:r>
      <w:r w:rsidR="00D76EDA" w:rsidRPr="00741A82">
        <w:t>. veljače</w:t>
      </w:r>
      <w:r w:rsidR="002F3701" w:rsidRPr="00741A82">
        <w:t xml:space="preserve"> 2017</w:t>
      </w:r>
      <w:r w:rsidRPr="00741A82">
        <w:t>. godine u 1</w:t>
      </w:r>
      <w:r w:rsidR="00206D30">
        <w:t>0</w:t>
      </w:r>
      <w:r w:rsidRPr="00741A82">
        <w:t>,</w:t>
      </w:r>
      <w:r w:rsidR="00206D30">
        <w:t>3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741A82" w:rsidRPr="00741A82">
        <w:t>Ibrahim Mehmedović, OIB: 91320064198, A. Starčevića 5,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1F0C5E">
        <w:rPr>
          <w:bCs/>
        </w:rPr>
        <w:t>M. P. KRASICA</w:t>
      </w:r>
      <w:r w:rsidR="001F0C5E">
        <w:t xml:space="preserve"> jednostavno društvo s ograničenom odgovornošću za ugostiteljstvo Krasica, Krasica 92, OIB 48856776521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1F0C5E">
        <w:t>134</w:t>
      </w:r>
      <w:r w:rsidR="00741A82" w:rsidRPr="00741A82">
        <w:t>/2015</w:t>
      </w:r>
      <w:r w:rsidRPr="00741A82">
        <w:t>-</w:t>
      </w:r>
      <w:r w:rsidR="001F0C5E">
        <w:t>12</w:t>
      </w:r>
      <w:r w:rsidRPr="00741A82">
        <w:t xml:space="preserve"> od </w:t>
      </w:r>
      <w:r w:rsidR="00741A82" w:rsidRPr="00741A82">
        <w:t>10.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741A82" w:rsidRPr="00741A82">
        <w:t>Ibrahima Mehmedovića, OIB: 91320064198, A. Starčevića 5,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1F0C5E">
        <w:rPr>
          <w:bCs/>
        </w:rPr>
        <w:t>M. P. KRASICA</w:t>
      </w:r>
      <w:r w:rsidR="001F0C5E">
        <w:t xml:space="preserve"> jednostavno društvo s ograničenom odgovornošću za ugostiteljstvo Krasica, Krasica 92, OIB 48856776521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F0C5E">
        <w:rPr>
          <w:bCs/>
        </w:rPr>
        <w:t>134</w:t>
      </w:r>
      <w:r w:rsidR="00741A82">
        <w:rPr>
          <w:bCs/>
        </w:rPr>
        <w:t>/2015-</w:t>
      </w:r>
      <w:r w:rsidR="001F0C5E">
        <w:rPr>
          <w:bCs/>
        </w:rPr>
        <w:t>7</w:t>
      </w:r>
      <w:r w:rsidR="00B04834">
        <w:rPr>
          <w:bCs/>
        </w:rPr>
        <w:t xml:space="preserve"> od </w:t>
      </w:r>
      <w:r w:rsidR="001F0C5E">
        <w:rPr>
          <w:bCs/>
        </w:rPr>
        <w:t>3.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1F0C5E">
        <w:rPr>
          <w:bCs/>
        </w:rPr>
        <w:t>M. P. KRASICA</w:t>
      </w:r>
      <w:r w:rsidR="001F0C5E">
        <w:t xml:space="preserve"> jednostavno društvo s ograničenom odgovornošću za ugostiteljstvo Krasica, Krasica 92, OIB 48856776521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741A82">
        <w:t>16. studenoga 2016</w:t>
      </w:r>
      <w:r w:rsidR="002F3701">
        <w:t xml:space="preserve">. godine (list </w:t>
      </w:r>
      <w:r w:rsidR="00741A82">
        <w:t>2</w:t>
      </w:r>
      <w:r w:rsidR="00422135">
        <w:t>4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41A82">
        <w:rPr>
          <w:bCs/>
        </w:rPr>
        <w:t>2.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22135">
        <w:rPr>
          <w:bCs/>
        </w:rPr>
        <w:t>21.800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422135" w:rsidP="00570F32" w:rsidR="00422135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CE1" w:rsidR="00387CE1">
      <w:r>
        <w:separator/>
      </w:r>
    </w:p>
  </w:endnote>
  <w:endnote w:id="0" w:type="continuationSeparator">
    <w:p w:rsidRDefault="00387CE1" w:rsidR="00387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B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CE1" w:rsidR="00387CE1">
      <w:r>
        <w:separator/>
      </w:r>
    </w:p>
  </w:footnote>
  <w:footnote w:id="0" w:type="continuationSeparator">
    <w:p w:rsidRDefault="00387CE1" w:rsidR="00387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22135">
      <w:t>134</w:t>
    </w:r>
    <w:r w:rsidR="00741A82">
      <w:t>/2015</w:t>
    </w:r>
    <w:r w:rsidR="00206D30">
      <w:t>-18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0C5E"/>
    <w:rsid w:val="001F166A"/>
    <w:rsid w:val="001F4907"/>
    <w:rsid w:val="001F6500"/>
    <w:rsid w:val="001F6E48"/>
    <w:rsid w:val="00201715"/>
    <w:rsid w:val="00201E6E"/>
    <w:rsid w:val="002051FF"/>
    <w:rsid w:val="00206D30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87CE1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2135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6FAB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3BE8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33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3B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BE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33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3B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BE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P. KRASICA d.o.o.  Krasica</izvorni_sadrzaj>
    <derivirana_varijabla naziv="DomainObject.Predmet.ProtustrankaFormated_1">  M. P. KRASICA d.o.o.  Krasica</derivirana_varijabla>
  </DomainObject.Predmet.ProtustrankaFormated>
  <DomainObject.Predmet.ProtustrankaFormatedOIB>
    <izvorni_sadrzaj>  M. P. KRASICA d.o.o.  Krasica, OIB 48856776521</izvorni_sadrzaj>
    <derivirana_varijabla naziv="DomainObject.Predmet.ProtustrankaFormatedOIB_1">  M. P. KRASICA d.o.o.  Krasica, OIB 48856776521</derivirana_varijabla>
  </DomainObject.Predmet.ProtustrankaFormatedOIB>
  <DomainObject.Predmet.ProtustrankaFormatedWithAdress>
    <izvorni_sadrzaj> M. P. KRASICA d.o.o.  Krasica, Krasica 92, 51224 Krasica</izvorni_sadrzaj>
    <derivirana_varijabla naziv="DomainObject.Predmet.ProtustrankaFormatedWithAdress_1"> M. P. KRASICA d.o.o.  Krasica, Krasica 92, 51224 Krasica</derivirana_varijabla>
  </DomainObject.Predmet.ProtustrankaFormatedWithAdress>
  <DomainObject.Predmet.ProtustrankaFormatedWithAdressOIB>
    <izvorni_sadrzaj> M. P. KRASICA d.o.o.  Krasica, OIB 48856776521, Krasica 92, 51224 Krasica</izvorni_sadrzaj>
    <derivirana_varijabla naziv="DomainObject.Predmet.ProtustrankaFormatedWithAdressOIB_1"> M. P. KRASICA d.o.o.  Krasica, OIB 48856776521, Krasica 92, 51224 Krasica</derivirana_varijabla>
  </DomainObject.Predmet.ProtustrankaFormatedWithAdressOIB>
  <DomainObject.Predmet.ProtustrankaWithAdress>
    <izvorni_sadrzaj>M. P. KRASICA d.o.o.  Krasica Krasica 92, 51224 Krasica</izvorni_sadrzaj>
    <derivirana_varijabla naziv="DomainObject.Predmet.ProtustrankaWithAdress_1">M. P. KRASICA d.o.o.  Krasica Krasica 92, 51224 Krasica</derivirana_varijabla>
  </DomainObject.Predmet.ProtustrankaWithAdress>
  <DomainObject.Predmet.ProtustrankaWithAdressOIB>
    <izvorni_sadrzaj>M. P. KRASICA d.o.o.  Krasica, OIB 48856776521, Krasica 92, 51224 Krasica</izvorni_sadrzaj>
    <derivirana_varijabla naziv="DomainObject.Predmet.ProtustrankaWithAdressOIB_1">M. P. KRASICA d.o.o.  Krasica, OIB 48856776521, Krasica 92, 51224 Krasica</derivirana_varijabla>
  </DomainObject.Predmet.ProtustrankaWithAdressOIB>
  <DomainObject.Predmet.ProtustrankaNazivFormated>
    <izvorni_sadrzaj>M. P. KRASICA d.o.o.  Krasica</izvorni_sadrzaj>
    <derivirana_varijabla naziv="DomainObject.Predmet.ProtustrankaNazivFormated_1">M. P. KRASICA d.o.o.  Krasica</derivirana_varijabla>
  </DomainObject.Predmet.ProtustrankaNazivFormated>
  <DomainObject.Predmet.ProtustrankaNazivFormatedOIB>
    <izvorni_sadrzaj>M. P. KRASICA d.o.o.  Krasica, OIB 48856776521</izvorni_sadrzaj>
    <derivirana_varijabla naziv="DomainObject.Predmet.ProtustrankaNazivFormatedOIB_1">M. P. KRASICA d.o.o.  Krasica, OIB 48856776521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P. KRASICA d.o.o.  Krasica</item>
    </izvorni_sadrzaj>
    <derivirana_varijabla naziv="DomainObject.Predmet.ProtuStrankaListFormated_1">
      <item>M. P. KRASICA d.o.o.  Krasica</item>
    </derivirana_varijabla>
  </DomainObject.Predmet.ProtuStrankaListFormated>
  <DomainObject.Predmet.ProtuStrankaListFormatedOIB>
    <izvorni_sadrzaj>
      <item>M. P. KRASICA d.o.o.  Krasica, OIB 48856776521</item>
    </izvorni_sadrzaj>
    <derivirana_varijabla naziv="DomainObject.Predmet.ProtuStrankaListFormatedOIB_1">
      <item>M. P. KRASICA d.o.o.  Krasica, OIB 48856776521</item>
    </derivirana_varijabla>
  </DomainObject.Predmet.ProtuStrankaListFormatedOIB>
  <DomainObject.Predmet.ProtuStrankaListFormatedWithAdress>
    <izvorni_sadrzaj>
      <item>M. P. KRASICA d.o.o.  Krasica, Krasica 92, 51224 Krasica</item>
    </izvorni_sadrzaj>
    <derivirana_varijabla naziv="DomainObject.Predmet.ProtuStrankaListFormatedWithAdress_1">
      <item>M. P. KRASICA d.o.o.  Krasica, Krasica 92, 51224 Krasica</item>
    </derivirana_varijabla>
  </DomainObject.Predmet.ProtuStrankaListFormatedWithAdress>
  <DomainObject.Predmet.ProtuStrankaListFormatedWithAdressOIB>
    <izvorni_sadrzaj>
      <item>M. P. KRASICA d.o.o.  Krasica, OIB 48856776521, Krasica 92, 51224 Krasica</item>
    </izvorni_sadrzaj>
    <derivirana_varijabla naziv="DomainObject.Predmet.ProtuStrankaListFormatedWithAdressOIB_1">
      <item>M. P. KRASICA d.o.o.  Krasica, OIB 48856776521, Krasica 92, 51224 Krasica</item>
    </derivirana_varijabla>
  </DomainObject.Predmet.ProtuStrankaListFormatedWithAdressOIB>
  <DomainObject.Predmet.ProtuStrankaListNazivFormated>
    <izvorni_sadrzaj>
      <item>M. P. KRASICA d.o.o.  Krasica</item>
    </izvorni_sadrzaj>
    <derivirana_varijabla naziv="DomainObject.Predmet.ProtuStrankaListNazivFormated_1">
      <item>M. P. KRASICA d.o.o.  Krasica</item>
    </derivirana_varijabla>
  </DomainObject.Predmet.ProtuStrankaListNazivFormated>
  <DomainObject.Predmet.ProtuStrankaListNazivFormatedOIB>
    <izvorni_sadrzaj>
      <item>M. P. KRASICA d.o.o.  Krasica, OIB 48856776521</item>
    </izvorni_sadrzaj>
    <derivirana_varijabla naziv="DomainObject.Predmet.ProtuStrankaListNazivFormatedOIB_1">
      <item>M. P. KRASICA d.o.o.  Krasica, OIB 48856776521</item>
    </derivirana_varijabla>
  </DomainObject.Predmet.ProtuStrankaListNazivFormatedOIB>
  <DomainObject.Predmet.OstaliListFormated>
    <izvorni_sadrzaj>
      <item>Martin Pirak</item>
    </izvorni_sadrzaj>
    <derivirana_varijabla naziv="DomainObject.Predmet.OstaliListFormated_1">
      <item>Martin Pirak</item>
    </derivirana_varijabla>
  </DomainObject.Predmet.OstaliListFormated>
  <DomainObject.Predmet.OstaliListFormatedOIB>
    <izvorni_sadrzaj>
      <item>Martin Pirak</item>
    </izvorni_sadrzaj>
    <derivirana_varijabla naziv="DomainObject.Predmet.OstaliListFormatedOIB_1">
      <item>Martin Pirak</item>
    </derivirana_varijabla>
  </DomainObject.Predmet.OstaliListFormatedOIB>
  <DomainObject.Predmet.OstaliListFormatedWithAdress>
    <izvorni_sadrzaj>
      <item>Martin Pirak, M.P. Krasica j.d.o.o., Krasica 92, 51224 Krasica</item>
    </izvorni_sadrzaj>
    <derivirana_varijabla naziv="DomainObject.Predmet.OstaliListFormatedWithAdress_1">
      <item>Martin Pirak, M.P. Krasica j.d.o.o., Krasica 92, 51224 Krasica</item>
    </derivirana_varijabla>
  </DomainObject.Predmet.OstaliListFormatedWithAdress>
  <DomainObject.Predmet.OstaliListFormatedWithAdressOIB>
    <izvorni_sadrzaj>
      <item>Martin Pirak, M.P. Krasica j.d.o.o., Krasica 92, 51224 Krasica</item>
    </izvorni_sadrzaj>
    <derivirana_varijabla naziv="DomainObject.Predmet.OstaliListFormatedWithAdressOIB_1">
      <item>Martin Pirak, M.P. Krasica j.d.o.o., Krasica 92, 51224 Krasica</item>
    </derivirana_varijabla>
  </DomainObject.Predmet.OstaliListFormatedWithAdressOIB>
  <DomainObject.Predmet.OstaliListNazivFormated>
    <izvorni_sadrzaj>
      <item>Martin Pirak</item>
    </izvorni_sadrzaj>
    <derivirana_varijabla naziv="DomainObject.Predmet.OstaliListNazivFormated_1">
      <item>Martin Pirak</item>
    </derivirana_varijabla>
  </DomainObject.Predmet.OstaliListNazivFormated>
  <DomainObject.Predmet.OstaliListNazivFormatedOIB>
    <izvorni_sadrzaj>
      <item>Martin Pirak</item>
    </izvorni_sadrzaj>
    <derivirana_varijabla naziv="DomainObject.Predmet.OstaliListNazivFormatedOIB_1">
      <item>Martin Pirak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P. KRASICA d.o.o.  Krasica</izvorni_sadrzaj>
    <derivirana_varijabla naziv="DomainObject.Predmet.ProtustrankaIDrugi_1">M. P. KRASICA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P. KRASICA d.o.o.  Krasica, OIB 48856776521, Krasica 92, 51224 Krasica</izvorni_sadrzaj>
    <derivirana_varijabla naziv="DomainObject.Predmet.ProtustrankaIDrugiAdressOIB_1">M. P. KRASICA d.o.o.  Krasica, OIB 48856776521, Krasica 92,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P. KRASICA d.o.o.  Krasica</item>
      <item>Martin Pirak</item>
    </izvorni_sadrzaj>
    <derivirana_varijabla naziv="DomainObject.Predmet.SudioniciListNaziv_1">
      <item>FINA  Rijeka</item>
      <item>M. P. KRASICA d.o.o.  Krasica</item>
      <item>Martin Pirak</item>
    </derivirana_varijabla>
  </DomainObject.Predmet.SudioniciListNaziv>
  <DomainObject.Predmet.SudioniciListAdressOIB>
    <izvorni_sadrzaj>
      <item>FINA  Rijeka, OIB 85821130368, Frana Kurelca 8,51000 Rijeka</item>
      <item>M. P. KRASICA d.o.o.  Krasica, OIB 48856776521, Krasica 92,51224 Krasica</item>
      <item>Martin Pirak, M.P. Krasica j.d.o.o., Krasica 92,51224 Krasica</item>
    </izvorni_sadrzaj>
    <derivirana_varijabla naziv="DomainObject.Predmet.SudioniciListAdressOIB_1">
      <item>FINA  Rijeka, OIB 85821130368, Frana Kurelca 8,51000 Rijeka</item>
      <item>M. P. KRASICA d.o.o.  Krasica, OIB 48856776521, Krasica 92,51224 Krasica</item>
      <item>Martin Pirak, M.P. Krasica j.d.o.o., Krasica 92,51224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48856776521</item>
      <item>, OIB null</item>
    </izvorni_sadrzaj>
    <derivirana_varijabla naziv="DomainObject.Predmet.SudioniciListNazivOIB_1">
      <item>, OIB 85821130368</item>
      <item>, OIB 48856776521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703F1-507A-4BBB-AFAF-532636139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830</properties:Words>
  <properties:Characters>4558</properties:Characters>
  <properties:Lines>120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2017-02-27T09:12:00Z</dcterms:created>
  <dc:creator>korlevicd</dc:creator>
  <cp:lastModifiedBy>Danijela Fumić</cp:lastModifiedBy>
  <cp:lastPrinted>2017-02-27T09:12:00Z</cp:lastPrinted>
  <dcterms:modified xmlns:xsi="http://www.w3.org/2001/XMLSchema-instance" xsi:type="dcterms:W3CDTF">2017-02-27T09:13:00Z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