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10d4" w14:paraId="93910d4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9E586F">
        <w:t>832</w:t>
      </w:r>
      <w:r w:rsidR="00D259A4">
        <w:t>/16-</w:t>
      </w:r>
      <w:r w:rsidR="009E586F">
        <w:t>5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1E7C89">
        <w:t xml:space="preserve">FINA RC Osijek Podružnica Osijek, za otvaranje stečajnog postupka nad dužnikom </w:t>
      </w:r>
      <w:r w:rsidR="009E586F" w:rsidRPr="009E586F">
        <w:t>PELUD j.d.o.o., Osijek, J. J. Strossmayera 341, OIB: 69697343454, MBS: 030132484</w:t>
      </w:r>
      <w:r w:rsidR="000E2913">
        <w:rPr>
          <w:b/>
        </w:rPr>
        <w:t xml:space="preserve">, </w:t>
      </w:r>
      <w:r w:rsidR="000E2913">
        <w:t xml:space="preserve">dana </w:t>
      </w:r>
      <w:r w:rsidR="001E7C89">
        <w:t>4</w:t>
      </w:r>
      <w:r w:rsidR="0009206B">
        <w:t>. siječnja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9E586F" w:rsidRPr="009E586F">
        <w:t>PELUD j.d.o.o., Osijek, J. J. Strossmayera 341, OIB: 69697343454, MBS: 030132484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1E7C89">
        <w:t>Julka Bandić, Osijek, Ilirska 11, OIB: 04946287686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9E586F">
        <w:t>7. travnja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9E586F" w:rsidRPr="009E586F">
        <w:t>PELUD j.d.o.o., Osijek, J. J. Strossmayera 341, OIB: 69697343454, MBS: 030132484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09206B">
        <w:t>1.9.2015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9E586F">
        <w:t>349</w:t>
      </w:r>
      <w:r w:rsidR="00C0654F">
        <w:t xml:space="preserve"> </w:t>
      </w:r>
      <w:r w:rsidR="00316834">
        <w:t xml:space="preserve">dana u ukupnom iznosu od </w:t>
      </w:r>
      <w:r w:rsidR="009E586F">
        <w:t>2.680,56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D259A4">
        <w:t>1</w:t>
      </w:r>
      <w:r w:rsidR="00316834">
        <w:t xml:space="preserve"> zaposlenika.</w:t>
      </w:r>
    </w:p>
    <w:p w:rsidRDefault="00004F11" w:rsidP="00004F11" w:rsidR="00004F11">
      <w:pPr>
        <w:jc w:val="right"/>
      </w:pPr>
      <w:r>
        <w:lastRenderedPageBreak/>
        <w:t>6 St-</w:t>
      </w:r>
      <w:r w:rsidR="009E586F">
        <w:t>832/16-5</w:t>
      </w:r>
    </w:p>
    <w:p w:rsidRDefault="00004F11" w:rsidP="00004F11" w:rsidR="00004F11">
      <w:pPr>
        <w:pStyle w:val="Tijeloteksta"/>
        <w:ind w:firstLine="708"/>
      </w:pP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1E7C89">
        <w:t>Julka Bandić</w:t>
      </w:r>
      <w:r w:rsidR="0009206B">
        <w:t xml:space="preserve"> iz 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1E7C89">
        <w:t>4</w:t>
      </w:r>
      <w:r w:rsidR="0009206B">
        <w:t>. siječnja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9206B" w:rsidP="00C0654F" w:rsidR="00C0654F">
      <w:pPr>
        <w:pStyle w:val="Tijeloteksta"/>
        <w:jc w:val="left"/>
      </w:pPr>
      <w:r>
        <w:t>Žana Bem</w:t>
      </w:r>
      <w:r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9E586F">
        <w:t>07.04.</w:t>
      </w:r>
      <w:r w:rsidR="0009206B">
        <w:t>2016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1E7C89">
        <w:t>. 4</w:t>
      </w:r>
      <w:r w:rsidR="0009206B">
        <w:t>/2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6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1F56C1"/>
    <w:rsid w:val="002142C7"/>
    <w:rsid w:val="00223C8E"/>
    <w:rsid w:val="00235549"/>
    <w:rsid w:val="00253D1A"/>
    <w:rsid w:val="00291B9C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5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6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5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6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6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6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PELUD jednostavno društvo s ograničenom odgovornošću za proizvodnju kontejnera za pčele i trgovinu</izvorni_sadrzaj>
    <derivirana_varijabla naziv="DomainObject.Predmet.ProtustrankaFormated_1">  PELUD jednostavno društvo s ograničenom odgovornošću za proizvodnju kontejnera za pčele i trgovinu</derivirana_varijabla>
  </DomainObject.Predmet.ProtustrankaFormated>
  <DomainObject.Predmet.ProtustrankaFormatedOIB>
    <izvorni_sadrzaj>  PELUD jednostavno društvo s ograničenom odgovornošću za proizvodnju kontejnera za pčele i trgovinu, OIB 69697343454</izvorni_sadrzaj>
    <derivirana_varijabla naziv="DomainObject.Predmet.ProtustrankaFormatedOIB_1">  PELUD jednostavno društvo s ograničenom odgovornošću za proizvodnju kontejnera za pčele i trgovinu, OIB 69697343454</derivirana_varijabla>
  </DomainObject.Predmet.ProtustrankaFormatedOIB>
  <DomainObject.Predmet.ProtustrankaFormatedWithAdress>
    <izvorni_sadrzaj> PELUD jednostavno društvo s ograničenom odgovornošću za proizvodnju kontejnera za pčele i trgovinu, J. J. Strossmayera 341, 31000 Osijek</izvorni_sadrzaj>
    <derivirana_varijabla naziv="DomainObject.Predmet.ProtustrankaFormatedWithAdress_1"> PELUD jednostavno društvo s ograničenom odgovornošću za proizvodnju kontejnera za pčele i trgovinu, J. J. Strossmayera 341, 31000 Osijek</derivirana_varijabla>
  </DomainObject.Predmet.ProtustrankaFormatedWithAdress>
  <DomainObject.Predmet.ProtustrankaFormatedWithAdressOIB>
    <izvorni_sadrzaj> PELUD jednostavno društvo s ograničenom odgovornošću za proizvodnju kontejnera za pčele i trgovinu, OIB 69697343454, J. J. Strossmayera 341, 31000 Osijek</izvorni_sadrzaj>
    <derivirana_varijabla naziv="DomainObject.Predmet.ProtustrankaFormatedWithAdressOIB_1"> PELUD jednostavno društvo s ograničenom odgovornošću za proizvodnju kontejnera za pčele i trgovinu, OIB 69697343454, J. J. Strossmayera 341, 31000 Osijek</derivirana_varijabla>
  </DomainObject.Predmet.ProtustrankaFormatedWithAdressOIB>
  <DomainObject.Predmet.ProtustrankaWithAdress>
    <izvorni_sadrzaj>PELUD jednostavno društvo s ograničenom odgovornošću za proizvodnju kontejnera za pčele i trgovinu J. J. Strossmayera 341, 31000 Osijek</izvorni_sadrzaj>
    <derivirana_varijabla naziv="DomainObject.Predmet.ProtustrankaWithAdress_1">PELUD jednostavno društvo s ograničenom odgovornošću za proizvodnju kontejnera za pčele i trgovinu J. J. Strossmayera 341, 31000 Osijek</derivirana_varijabla>
  </DomainObject.Predmet.ProtustrankaWithAdress>
  <DomainObject.Predmet.ProtustrankaWithAdressOIB>
    <izvorni_sadrzaj>PELUD jednostavno društvo s ograničenom odgovornošću za proizvodnju kontejnera za pčele i trgovinu, OIB 69697343454, J. J. Strossmayera 341, 31000 Osijek</izvorni_sadrzaj>
    <derivirana_varijabla naziv="DomainObject.Predmet.ProtustrankaWithAdressOIB_1">PELUD jednostavno društvo s ograničenom odgovornošću za proizvodnju kontejnera za pčele i trgovinu, OIB 69697343454, J. J. Strossmayera 341, 31000 Osijek</derivirana_varijabla>
  </DomainObject.Predmet.ProtustrankaWithAdressOIB>
  <DomainObject.Predmet.ProtustrankaNazivFormated>
    <izvorni_sadrzaj>PELUD jednostavno društvo s ograničenom odgovornošću za proizvodnju kontejnera za pčele i trgovinu</izvorni_sadrzaj>
    <derivirana_varijabla naziv="DomainObject.Predmet.ProtustrankaNazivFormated_1">PELUD jednostavno društvo s ograničenom odgovornošću za proizvodnju kontejnera za pčele i trgovinu</derivirana_varijabla>
  </DomainObject.Predmet.ProtustrankaNazivFormated>
  <DomainObject.Predmet.ProtustrankaNazivFormatedOIB>
    <izvorni_sadrzaj>PELUD jednostavno društvo s ograničenom odgovornošću za proizvodnju kontejnera za pčele i trgovinu, OIB 69697343454</izvorni_sadrzaj>
    <derivirana_varijabla naziv="DomainObject.Predmet.ProtustrankaNazivFormatedOIB_1">PELUD jednostavno društvo s ograničenom odgovornošću za proizvodnju kontejnera za pčele i trgovinu, OIB 69697343454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PELUD jednostavno društvo s ograničenom odgovornošću za proizvodnju kontejnera za pčele i trgovinu</item>
    </izvorni_sadrzaj>
    <derivirana_varijabla naziv="DomainObject.Predmet.ProtuStrankaListFormated_1">
      <item>PELUD jednostavno društvo s ograničenom odgovornošću za proizvodnju kontejnera za pčele i trgovinu</item>
    </derivirana_varijabla>
  </DomainObject.Predmet.ProtuStrankaListFormated>
  <DomainObject.Predmet.ProtuStrankaListFormatedOIB>
    <izvorni_sadrzaj>
      <item>PELUD jednostavno društvo s ograničenom odgovornošću za proizvodnju kontejnera za pčele i trgovinu, OIB 69697343454</item>
    </izvorni_sadrzaj>
    <derivirana_varijabla naziv="DomainObject.Predmet.ProtuStrankaListFormatedOIB_1">
      <item>PELUD jednostavno društvo s ograničenom odgovornošću za proizvodnju kontejnera za pčele i trgovinu, OIB 69697343454</item>
    </derivirana_varijabla>
  </DomainObject.Predmet.ProtuStrankaListFormatedOIB>
  <DomainObject.Predmet.ProtuStrankaListFormatedWithAdress>
    <izvorni_sadrzaj>
      <item>PELUD jednostavno društvo s ograničenom odgovornošću za proizvodnju kontejnera za pčele i trgovinu, J. J. Strossmayera 341, 31000 Osijek</item>
    </izvorni_sadrzaj>
    <derivirana_varijabla naziv="DomainObject.Predmet.ProtuStrankaListFormatedWithAdress_1">
      <item>PELUD jednostavno društvo s ograničenom odgovornošću za proizvodnju kontejnera za pčele i trgovinu, J. J. Strossmayera 341, 31000 Osijek</item>
    </derivirana_varijabla>
  </DomainObject.Predmet.ProtuStrankaListFormatedWithAdress>
  <DomainObject.Predmet.ProtuStrankaListFormatedWithAdressOIB>
    <izvorni_sadrzaj>
      <item>PELUD jednostavno društvo s ograničenom odgovornošću za proizvodnju kontejnera za pčele i trgovinu, OIB 69697343454, J. J. Strossmayera 341, 31000 Osijek</item>
    </izvorni_sadrzaj>
    <derivirana_varijabla naziv="DomainObject.Predmet.ProtuStrankaListFormatedWithAdressOIB_1">
      <item>PELUD jednostavno društvo s ograničenom odgovornošću za proizvodnju kontejnera za pčele i trgovinu, OIB 69697343454, J. J. Strossmayera 341, 31000 Osijek</item>
    </derivirana_varijabla>
  </DomainObject.Predmet.ProtuStrankaListFormatedWithAdressOIB>
  <DomainObject.Predmet.ProtuStrankaListNazivFormated>
    <izvorni_sadrzaj>
      <item>PELUD jednostavno društvo s ograničenom odgovornošću za proizvodnju kontejnera za pčele i trgovinu</item>
    </izvorni_sadrzaj>
    <derivirana_varijabla naziv="DomainObject.Predmet.ProtuStrankaListNazivFormated_1">
      <item>PELUD jednostavno društvo s ograničenom odgovornošću za proizvodnju kontejnera za pčele i trgovinu</item>
    </derivirana_varijabla>
  </DomainObject.Predmet.ProtuStrankaListNazivFormated>
  <DomainObject.Predmet.ProtuStrankaListNazivFormatedOIB>
    <izvorni_sadrzaj>
      <item>PELUD jednostavno društvo s ograničenom odgovornošću za proizvodnju kontejnera za pčele i trgovinu, OIB 69697343454</item>
    </izvorni_sadrzaj>
    <derivirana_varijabla naziv="DomainObject.Predmet.ProtuStrankaListNazivFormatedOIB_1">
      <item>PELUD jednostavno društvo s ograničenom odgovornošću za proizvodnju kontejnera za pčele i trgovinu, OIB 69697343454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PELUD jednostavno društvo s ograničenom odgovornošću za proizvodnju kontejnera za pčele i trgovinu</izvorni_sadrzaj>
    <derivirana_varijabla naziv="DomainObject.Predmet.ProtustrankaIDrugi_1">PELUD jednostavno društvo s ograničenom odgovornošću za proizvodnju kontejnera za pčele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PELUD jednostavno društvo s ograničenom odgovornošću za proizvodnju kontejnera za pčele i trgovinu, OIB 69697343454, J. J. Strossmayera 341, 31000 Osijek</izvorni_sadrzaj>
    <derivirana_varijabla naziv="DomainObject.Predmet.ProtustrankaIDrugiAdressOIB_1">PELUD jednostavno društvo s ograničenom odgovornošću za proizvodnju kontejnera za pčele i trgovinu, OIB 69697343454, J. 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PELUD jednostavno društvo s ograničenom odgovornošću za proizvodnju kontejnera za pčele i trgovinu</item>
    </izvorni_sadrzaj>
    <derivirana_varijabla naziv="DomainObject.Predmet.SudioniciListNaziv_1">
      <item>FINA RC OSIJEK</item>
      <item>PELUD jednostavno društvo s ograničenom odgovornošću za proizvodnju kontejnera za pčele i trgovinu</item>
    </derivirana_varijabla>
  </DomainObject.Predmet.SudioniciListNaziv>
  <DomainObject.Predmet.SudioniciListAdressOIB>
    <izvorni_sadrzaj>
      <item>FINA RC OSIJEK, OIB 85821130368</item>
      <item>PELUD jednostavno društvo s ograničenom odgovornošću za proizvodnju kontejnera za pčele i trgovinu, OIB 69697343454, J. J. Strossmayera 341,31000 Osijek</item>
    </izvorni_sadrzaj>
    <derivirana_varijabla naziv="DomainObject.Predmet.SudioniciListAdressOIB_1">
      <item>FINA RC OSIJEK, OIB 85821130368</item>
      <item>PELUD jednostavno društvo s ograničenom odgovornošću za proizvodnju kontejnera za pčele i trgovinu, OIB 69697343454, J. J.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69697343454</item>
    </izvorni_sadrzaj>
    <derivirana_varijabla naziv="DomainObject.Predmet.SudioniciListNazivOIB_1">
      <item>, OIB 85821130368</item>
      <item>, OIB 69697343454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03AE11-4403-46E8-8D49-F3AAC5697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2346</properties:Characters>
  <properties:Lines>96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2017-01-04T08:16:00Z</dcterms:created>
  <dc:creator>hermanj</dc:creator>
  <cp:lastModifiedBy>Žana Bem</cp:lastModifiedBy>
  <cp:lastPrinted>2016-05-05T06:46:00Z</cp:lastPrinted>
  <dcterms:modified xmlns:xsi="http://www.w3.org/2001/XMLSchema-instance" xsi:type="dcterms:W3CDTF">2017-01-04T08:23:00Z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