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a852" w14:paraId="6a6a852" w:rsidRDefault="00BF4C27" w:rsidP="000A59A6" w:rsidR="00BF4C27">
      <w:pPr>
        <w:ind w:hanging="720" w:left="360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A59A6" w:rsidRPr="000A59A6">
        <w:t>6 St-</w:t>
      </w:r>
      <w:r w:rsidR="002B4E2B">
        <w:t>638/11-</w:t>
      </w:r>
      <w:r w:rsidR="00A653DE">
        <w:t>124</w:t>
      </w:r>
      <w:r w:rsidR="000A59A6" w:rsidRPr="000A59A6">
        <w:t xml:space="preserve">  </w:t>
      </w:r>
    </w:p>
    <w:p w:rsidRDefault="00BF4C27" w:rsidP="00BF4C27" w:rsidR="00BF4C2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C27" w:rsidP="00BF4C27" w:rsidR="00BF4C27" w:rsidRPr="00D21A2C"/>
    <w:p w:rsidRDefault="00BF4C27" w:rsidP="00BF4C27" w:rsidR="00BF4C2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F4C27" w:rsidP="00BF4C27" w:rsidR="00BF4C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4C27" w:rsidP="00BF4C27" w:rsidR="00BF4C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A59A6" w:rsidP="000A59A6" w:rsidR="000A59A6">
      <w:pPr>
        <w:jc w:val="center"/>
      </w:pPr>
      <w:r>
        <w:t>REPUBLIKA HRVATSKA</w:t>
      </w:r>
    </w:p>
    <w:p w:rsidRDefault="000A59A6" w:rsidP="000A59A6" w:rsidR="000A59A6" w:rsidRPr="00EB185D">
      <w:pPr>
        <w:jc w:val="center"/>
      </w:pPr>
    </w:p>
    <w:p w:rsidRDefault="000A59A6" w:rsidP="00A653DE" w:rsidR="000A59A6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 xml:space="preserve">Trgovački sud u Osijeku, po stečajnoj sutkinji Nadi Roso, u stečajnom postupku nad  dužnikom: </w:t>
      </w:r>
      <w:r w:rsidR="002B4E2B">
        <w:rPr>
          <w:b/>
        </w:rPr>
        <w:t>SREĆA I SPAS d.o.o. u stečaju, Peskovec, Peskovec 150</w:t>
      </w:r>
      <w:r>
        <w:rPr>
          <w:b/>
          <w:bCs/>
        </w:rPr>
        <w:t>,</w:t>
      </w:r>
      <w:r>
        <w:t xml:space="preserve"> dana </w:t>
      </w:r>
      <w:r w:rsidR="00BF4C27">
        <w:t>30</w:t>
      </w:r>
      <w:r w:rsidR="002B4E2B">
        <w:t>. svibnja</w:t>
      </w:r>
      <w:r>
        <w:t xml:space="preserve"> 2017. godine</w:t>
      </w:r>
    </w:p>
    <w:p w:rsidRDefault="000A59A6" w:rsidP="000A59A6" w:rsidR="000A59A6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A653DE" w:rsidP="00A653DE" w:rsidR="00A653DE" w:rsidRPr="000A59A6">
      <w:pPr>
        <w:numPr>
          <w:ilvl w:val="0"/>
          <w:numId w:val="1"/>
        </w:numPr>
        <w:rPr>
          <w:rFonts w:eastAsia="Calibri"/>
        </w:rPr>
      </w:pPr>
      <w:r>
        <w:t>Prihvaća se ponuda ponuditelja Ante Perića, Sesvetski Kraljevec, Bihaćka 30, OIB: 7860379223 i Biserke Jakić, Zagreb, Gredice 3, OIB: 24564164619, svakog u ½ suvlasničkog dijela, za n</w:t>
      </w:r>
      <w:r w:rsidRPr="00D75407">
        <w:t>ekretnin</w:t>
      </w:r>
      <w:r>
        <w:t>e upisane kod Općinskog suda u Rijeci zemljišnoknjižni odjel Opatija</w:t>
      </w:r>
      <w:r w:rsidRPr="004D6EB5">
        <w:t xml:space="preserve"> u</w:t>
      </w:r>
      <w:r>
        <w:t>:</w:t>
      </w:r>
    </w:p>
    <w:p w:rsidRDefault="00A653DE" w:rsidP="00A653DE" w:rsidR="00A653DE" w:rsidRPr="00D337CA">
      <w:pPr>
        <w:ind w:left="1065"/>
        <w:rPr>
          <w:rFonts w:eastAsia="Calibri"/>
        </w:rPr>
      </w:pPr>
    </w:p>
    <w:p w:rsidRDefault="00A653DE" w:rsidP="00A653DE" w:rsidR="00A653DE" w:rsidRPr="00161402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.k.ul. </w:t>
      </w:r>
      <w:r>
        <w:rPr>
          <w:rFonts w:hAnsi="Times New Roman" w:ascii="Times New Roman"/>
          <w:sz w:val="24"/>
          <w:szCs w:val="24"/>
          <w:u w:val="single"/>
        </w:rPr>
        <w:t>1354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, k.o. </w:t>
      </w: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Poljane</w:t>
      </w:r>
    </w:p>
    <w:p w:rsidRDefault="00A653DE" w:rsidP="00A653DE" w:rsidR="00A653DE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B7642C">
        <w:rPr>
          <w:rFonts w:hAnsi="Times New Roman" w:ascii="Times New Roman"/>
          <w:sz w:val="24"/>
          <w:szCs w:val="24"/>
          <w:lang w:val="pl-PL"/>
        </w:rPr>
        <w:t xml:space="preserve">k.č.br. </w:t>
      </w:r>
      <w:r>
        <w:rPr>
          <w:rFonts w:hAnsi="Times New Roman" w:ascii="Times New Roman"/>
          <w:sz w:val="24"/>
          <w:szCs w:val="24"/>
        </w:rPr>
        <w:t>1643/6</w:t>
      </w:r>
      <w:r w:rsidRPr="00B7642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ŠUMA </w:t>
      </w:r>
      <w:r w:rsidRPr="00B7642C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Pr="00B7642C">
        <w:rPr>
          <w:rFonts w:hAnsi="Times New Roman" w:ascii="Times New Roman"/>
          <w:sz w:val="24"/>
          <w:szCs w:val="24"/>
        </w:rPr>
        <w:t xml:space="preserve">površine </w:t>
      </w:r>
      <w:r>
        <w:rPr>
          <w:rFonts w:hAnsi="Times New Roman" w:ascii="Times New Roman"/>
          <w:sz w:val="24"/>
          <w:szCs w:val="24"/>
        </w:rPr>
        <w:t>933</w:t>
      </w:r>
      <w:r w:rsidRPr="00B7642C">
        <w:rPr>
          <w:rFonts w:hAnsi="Times New Roman" w:ascii="Times New Roman"/>
          <w:sz w:val="24"/>
          <w:szCs w:val="24"/>
        </w:rPr>
        <w:t xml:space="preserve"> m2</w:t>
      </w:r>
    </w:p>
    <w:p w:rsidRDefault="00A653DE" w:rsidP="00A653DE" w:rsidR="00A653DE" w:rsidRPr="00867CA0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867CA0">
        <w:rPr>
          <w:rFonts w:hAnsi="Times New Roman" w:ascii="Times New Roman"/>
          <w:sz w:val="24"/>
          <w:szCs w:val="24"/>
        </w:rPr>
        <w:t xml:space="preserve">(u tijeku </w:t>
      </w:r>
      <w:r w:rsidRPr="00867CA0">
        <w:rPr>
          <w:rFonts w:hAnsi="Times New Roman" w:ascii="Times New Roman"/>
          <w:color w:val="000000"/>
          <w:sz w:val="24"/>
          <w:szCs w:val="24"/>
        </w:rPr>
        <w:t>je postupak preoblikovanja zemljišne knjige za k.o. Ičići, te ista odgovara novoformiranoj zč. br. 919/3 upisanoj u novi zk. ul. 1373 k.o. Ičići)</w:t>
      </w:r>
    </w:p>
    <w:p w:rsidRDefault="00A653DE" w:rsidP="00A653DE" w:rsidR="00A653DE" w:rsidRPr="00867CA0">
      <w:pPr>
        <w:suppressAutoHyphens/>
        <w:ind w:left="1425"/>
        <w:jc w:val="both"/>
      </w:pPr>
    </w:p>
    <w:p w:rsidRDefault="00A653DE" w:rsidP="00A653DE" w:rsidR="00A653DE">
      <w:pPr>
        <w:suppressAutoHyphens/>
        <w:ind w:left="1425"/>
        <w:jc w:val="both"/>
      </w:pPr>
      <w:r w:rsidRPr="00D90DE6">
        <w:t xml:space="preserve">za iznos od </w:t>
      </w:r>
      <w:r>
        <w:rPr>
          <w:b/>
        </w:rPr>
        <w:t>180.000,00</w:t>
      </w:r>
      <w:r w:rsidRPr="00D90DE6">
        <w:rPr>
          <w:rFonts w:eastAsia="Calibri"/>
          <w:b/>
        </w:rPr>
        <w:t xml:space="preserve"> kn</w:t>
      </w:r>
      <w:r w:rsidRPr="00D90DE6">
        <w:t xml:space="preserve">, te </w:t>
      </w:r>
      <w:r>
        <w:t>im</w:t>
      </w:r>
      <w:r w:rsidRPr="00D90DE6">
        <w:t xml:space="preserve"> se ujedno i dosuđuje imovina u vlasništvu stečajnog dužnika.</w:t>
      </w:r>
    </w:p>
    <w:p w:rsidRDefault="00A653DE" w:rsidP="00A653DE" w:rsidR="00A653DE" w:rsidRPr="00D90DE6">
      <w:pPr>
        <w:jc w:val="both"/>
      </w:pPr>
    </w:p>
    <w:p w:rsidRDefault="00A653DE" w:rsidP="00A653DE" w:rsidR="00A653DE" w:rsidRPr="0000555E">
      <w:pPr>
        <w:ind w:left="708"/>
        <w:jc w:val="both"/>
      </w:pPr>
      <w:r w:rsidRPr="0000555E">
        <w:t>2. Nalaže se ponuditelj</w:t>
      </w:r>
      <w:r>
        <w:t>ima</w:t>
      </w:r>
      <w:r w:rsidRPr="0000555E">
        <w:t xml:space="preserve"> uplata </w:t>
      </w:r>
      <w:r>
        <w:t xml:space="preserve"> </w:t>
      </w:r>
      <w:r w:rsidRPr="0000555E">
        <w:t>iznosa kupovnine iz točke 1</w:t>
      </w:r>
      <w:r>
        <w:t>.</w:t>
      </w:r>
      <w:r w:rsidRPr="0000555E">
        <w:t xml:space="preserve"> ovog rješenja, umanjene za iznos položene jamčevine, u roku 30 dana od dana pravomoćnosti rješenja o dosudi na žiro-račun Trgovačkog suda u Osijeku broj HR3123900011300000200 kod Hrvatske poštanske banke s pozivom na broj HR05 272-</w:t>
      </w:r>
      <w:r>
        <w:t>638</w:t>
      </w:r>
      <w:r w:rsidRPr="0000555E">
        <w:t>-1</w:t>
      </w:r>
      <w:r>
        <w:t>1</w:t>
      </w:r>
      <w:r w:rsidRPr="0000555E">
        <w:t>.</w:t>
      </w:r>
    </w:p>
    <w:p w:rsidRDefault="00A653DE" w:rsidP="00A653DE" w:rsidR="00A653DE" w:rsidRPr="00D90DE6">
      <w:pPr>
        <w:ind w:left="1425"/>
        <w:jc w:val="both"/>
      </w:pPr>
    </w:p>
    <w:p w:rsidRDefault="00A653DE" w:rsidP="00A653DE" w:rsidR="00A653DE" w:rsidRPr="00046373">
      <w:pPr>
        <w:ind w:left="600"/>
        <w:jc w:val="both"/>
      </w:pPr>
      <w:r w:rsidRPr="00046373">
        <w:t>3. S obzirom da stečajni dužnik nije upisan u registar obveznika poreza na dodanu vrijednost, kupci su obvezni, sukladno čl.  5. st. 1. i čl. 6. st. 1. Zakona o porezu na promet nekretnina (NN 115/16), platiti porez na promet nekretnina.</w:t>
      </w:r>
    </w:p>
    <w:p w:rsidRDefault="00A653DE" w:rsidP="00A653DE" w:rsidR="00A653DE" w:rsidRPr="00046373">
      <w:pPr>
        <w:ind w:left="600"/>
        <w:jc w:val="both"/>
      </w:pPr>
      <w:r w:rsidRPr="00046373">
        <w:t>Kupci su dužni platiti i sve  pristojbe  i ostale troškove vezane s prodajom i prijenosom vlasništva nekretnina iz točke 1. izreke ovoga rješenja na ime kupaca.</w:t>
      </w:r>
    </w:p>
    <w:p w:rsidRDefault="00A653DE" w:rsidP="00A653DE" w:rsidR="00A653DE" w:rsidRPr="00D90DE6">
      <w:pPr>
        <w:ind w:left="1425"/>
        <w:jc w:val="both"/>
      </w:pPr>
    </w:p>
    <w:p w:rsidRDefault="00A653DE" w:rsidP="00A653DE" w:rsidR="00A653DE">
      <w:pPr>
        <w:ind w:left="568"/>
        <w:jc w:val="both"/>
      </w:pPr>
      <w:r>
        <w:t>4. Nakon pravomoćnosti ovoga rješenja i nakon što kupci polože kupovninu, te se u zemljišnu knjigu upiše u njihovu korist pravo vlasništva na dosuđenim nekretninama, brisat će se prava,  tereti i zabilježbe, upisani na nekretninama.</w:t>
      </w:r>
    </w:p>
    <w:p w:rsidRDefault="00A653DE" w:rsidP="00A653DE" w:rsidR="00A653DE">
      <w:pPr>
        <w:ind w:left="568"/>
        <w:jc w:val="both"/>
      </w:pPr>
    </w:p>
    <w:p w:rsidRDefault="00A653DE" w:rsidP="00A653DE" w:rsidR="00A653DE">
      <w:pPr>
        <w:ind w:left="568"/>
        <w:jc w:val="both"/>
      </w:pPr>
      <w:r>
        <w:t xml:space="preserve">5. </w:t>
      </w:r>
      <w:r w:rsidRPr="009A6C5A">
        <w:t>Nakon što ponuditelj</w:t>
      </w:r>
      <w:r>
        <w:t>i polože</w:t>
      </w:r>
      <w:r w:rsidRPr="009A6C5A">
        <w:t xml:space="preserve"> kupovninu i nakon pravomoćnosti ovoga rješenja nekretnina će se predati kupc</w:t>
      </w:r>
      <w:r>
        <w:t>ima</w:t>
      </w:r>
      <w:r w:rsidRPr="009A6C5A">
        <w:t>, a temeljem posebnog zaključka.</w:t>
      </w:r>
    </w:p>
    <w:p w:rsidRDefault="00A653DE" w:rsidP="00A653DE" w:rsidR="00A653DE">
      <w:pPr>
        <w:ind w:hanging="720" w:left="360"/>
        <w:jc w:val="right"/>
      </w:pPr>
      <w:r w:rsidRPr="000A59A6">
        <w:lastRenderedPageBreak/>
        <w:t>6 St-</w:t>
      </w:r>
      <w:r>
        <w:t>638/11-124</w:t>
      </w:r>
      <w:r w:rsidRPr="000A59A6">
        <w:t xml:space="preserve">  </w:t>
      </w:r>
    </w:p>
    <w:p w:rsidRDefault="00A653DE" w:rsidP="00A653DE" w:rsidR="00A653DE" w:rsidRPr="009A6C5A">
      <w:pPr>
        <w:ind w:left="568"/>
        <w:jc w:val="both"/>
      </w:pPr>
    </w:p>
    <w:p w:rsidRDefault="00A653DE" w:rsidP="00A653DE" w:rsidR="00A653DE">
      <w:pPr>
        <w:tabs>
          <w:tab w:pos="7080" w:val="left"/>
        </w:tabs>
        <w:jc w:val="both"/>
      </w:pPr>
    </w:p>
    <w:p w:rsidRDefault="00A653DE" w:rsidP="00A653DE" w:rsidR="00A653DE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A653DE" w:rsidP="00A653DE" w:rsidR="00A653DE">
      <w:pPr>
        <w:pStyle w:val="Tijeloteksta"/>
      </w:pPr>
    </w:p>
    <w:p w:rsidRDefault="00A653DE" w:rsidP="00A653DE" w:rsidR="00A653DE">
      <w:pPr>
        <w:pStyle w:val="Tijeloteksta"/>
      </w:pPr>
    </w:p>
    <w:p w:rsidRDefault="00A653DE" w:rsidP="00A653DE" w:rsidR="00A653DE">
      <w:pPr>
        <w:pStyle w:val="Tijeloteksta"/>
      </w:pPr>
    </w:p>
    <w:p w:rsidRDefault="00A653DE" w:rsidP="00A653DE" w:rsidR="00A653DE">
      <w:pPr>
        <w:pStyle w:val="Tijeloteksta"/>
        <w:ind w:firstLine="708"/>
      </w:pPr>
      <w:r>
        <w:t>Na održanoj javnoj dražbi dana 29. svibnja 2017. godine za imovinu u vlasništvu stečajnog dužnika ponuditelji Anto Perić, Sesvetski Kraljevec i Biserka Jakić, Zagreb ponudili su najveću cijenu  kao u t. 1. izreke ovoga rješenja.</w:t>
      </w:r>
    </w:p>
    <w:p w:rsidRDefault="00A653DE" w:rsidP="00A653DE" w:rsidR="00A653DE">
      <w:pPr>
        <w:pStyle w:val="Tijeloteksta"/>
        <w:ind w:firstLine="708"/>
      </w:pPr>
    </w:p>
    <w:p w:rsidRDefault="00A653DE" w:rsidP="00A653DE" w:rsidR="00A653DE">
      <w:pPr>
        <w:pStyle w:val="Tijeloteksta"/>
        <w:ind w:firstLine="708"/>
      </w:pPr>
      <w:r>
        <w:t xml:space="preserve">Budući je drugi ponuditelj Aktiva Kapital d.o.o., Graščišće, Marcani 131/c, OIB: 60869680078 odustao od daljnjeg dražbovanja ispunjeni su uvjeti iz zaključka o određivanju prodaje od 26.04.2017. g. 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A653DE" w:rsidP="00A653DE" w:rsidR="00A653DE">
      <w:pPr>
        <w:pStyle w:val="Tijeloteksta"/>
      </w:pPr>
    </w:p>
    <w:p w:rsidRDefault="00A653DE" w:rsidP="00A653DE" w:rsidR="00A653DE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 u svezi s čl. 441. Stečajnog zakona (NN 71/15). </w:t>
      </w:r>
    </w:p>
    <w:p w:rsidRDefault="00A653DE" w:rsidP="00A653DE" w:rsidR="00A653DE">
      <w:pPr>
        <w:pStyle w:val="Tijeloteksta"/>
      </w:pPr>
    </w:p>
    <w:p w:rsidRDefault="00A653DE" w:rsidP="00A653DE" w:rsidR="00A653DE">
      <w:pPr>
        <w:pStyle w:val="Tijeloteksta"/>
        <w:ind w:firstLine="708"/>
      </w:pPr>
    </w:p>
    <w:p w:rsidRDefault="00A653DE" w:rsidP="00A653DE" w:rsidR="00A653DE">
      <w:pPr>
        <w:pStyle w:val="Tijeloteksta"/>
        <w:jc w:val="center"/>
      </w:pPr>
      <w:r w:rsidRPr="00763833">
        <w:t>U Osijeku</w:t>
      </w:r>
      <w:r>
        <w:t xml:space="preserve"> 30. svibnja 2017. g.</w:t>
      </w:r>
    </w:p>
    <w:p w:rsidRDefault="00A653DE" w:rsidP="00A653DE" w:rsidR="00A653DE">
      <w:pPr>
        <w:pStyle w:val="Tijeloteksta"/>
        <w:jc w:val="center"/>
      </w:pPr>
    </w:p>
    <w:p w:rsidRDefault="00A653DE" w:rsidP="00A653DE" w:rsidR="00A653DE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A653DE" w:rsidP="00A653DE" w:rsidR="00A653DE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A653DE" w:rsidP="00A653DE" w:rsidR="00A653DE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A653DE" w:rsidP="00A653DE" w:rsidR="00A653DE">
      <w:pPr>
        <w:pStyle w:val="Tijeloteksta"/>
        <w:ind w:firstLine="708"/>
        <w:rPr>
          <w:b/>
          <w:bCs/>
        </w:rPr>
      </w:pPr>
    </w:p>
    <w:p w:rsidRDefault="00A653DE" w:rsidP="00A653DE" w:rsidR="00A653DE">
      <w:pPr>
        <w:pStyle w:val="Tijeloteksta"/>
        <w:rPr>
          <w:b/>
          <w:bCs/>
        </w:rPr>
      </w:pPr>
    </w:p>
    <w:p w:rsidRDefault="00A653DE" w:rsidP="00A653DE" w:rsidR="00A653D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A653DE" w:rsidP="00A653DE" w:rsidR="00A653DE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653DE" w:rsidP="00A653DE" w:rsidR="00A653DE">
      <w:pPr>
        <w:pStyle w:val="Tijeloteksta"/>
        <w:rPr>
          <w:b/>
          <w:bCs/>
        </w:rPr>
      </w:pPr>
    </w:p>
    <w:p w:rsidRDefault="00A653DE" w:rsidP="00A653DE" w:rsidR="00A653DE">
      <w:pPr>
        <w:pStyle w:val="Tijeloteksta"/>
        <w:rPr>
          <w:b/>
          <w:bCs/>
        </w:rPr>
      </w:pPr>
    </w:p>
    <w:p w:rsidRDefault="00A653DE" w:rsidP="00A653DE" w:rsidR="00A653DE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Stečajna upraviteljica Blanka Gambiraža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Anto Perić, Sesvetski Kraljevec, Bihaćka 30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Biserka Jakić, Zagreb, Gredice 3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Aktiva Kapital d.o.o., Graščišće, Marcani 131/c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 xml:space="preserve">Općinski sud u Rijeci, Zemljišnoknjižni odjel Opatija, </w:t>
      </w:r>
    </w:p>
    <w:p w:rsidRDefault="00A653DE" w:rsidP="00A653DE" w:rsidR="00A653DE">
      <w:pPr>
        <w:pStyle w:val="Tijeloteksta"/>
        <w:suppressAutoHyphens/>
        <w:ind w:left="720"/>
        <w:jc w:val="left"/>
      </w:pPr>
      <w:r>
        <w:t xml:space="preserve"> Maršala Tita 4/II, 51410 Opatija, nakon pravomoćnosti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ŽDO Osijek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e-Oglasna ploča suda</w:t>
      </w:r>
    </w:p>
    <w:p w:rsidRDefault="00A653DE" w:rsidP="00A653DE" w:rsidR="00A653DE">
      <w:pPr>
        <w:pStyle w:val="Tijeloteksta"/>
        <w:numPr>
          <w:ilvl w:val="0"/>
          <w:numId w:val="2"/>
        </w:numPr>
        <w:suppressAutoHyphens/>
        <w:jc w:val="left"/>
      </w:pPr>
      <w:r>
        <w:t>K-30.6.</w:t>
      </w:r>
    </w:p>
    <w:p w:rsidRDefault="00A653DE" w:rsidP="00A653DE" w:rsidR="00A653DE">
      <w:pPr>
        <w:pStyle w:val="Tijeloteksta"/>
        <w:suppressAutoHyphens/>
        <w:jc w:val="left"/>
      </w:pPr>
    </w:p>
    <w:p w:rsidRDefault="00A653DE" w:rsidP="00A653DE" w:rsidR="00A653DE">
      <w:pPr>
        <w:pStyle w:val="Tijeloteksta"/>
        <w:suppressAutoHyphens/>
        <w:jc w:val="left"/>
      </w:pPr>
    </w:p>
    <w:p w:rsidRDefault="00A653DE" w:rsidP="00A653DE" w:rsidR="00A653DE">
      <w:pPr>
        <w:pStyle w:val="Tijeloteksta"/>
        <w:suppressAutoHyphens/>
        <w:jc w:val="left"/>
      </w:pPr>
    </w:p>
    <w:p w:rsidRDefault="00A653DE" w:rsidP="00A653DE" w:rsidR="00A653DE">
      <w:pPr>
        <w:pStyle w:val="Tijeloteksta"/>
        <w:suppressAutoHyphens/>
        <w:jc w:val="left"/>
      </w:pPr>
    </w:p>
    <w:p w:rsidRDefault="00A653DE" w:rsidP="00A653DE" w:rsidR="00A653DE">
      <w:pPr>
        <w:pStyle w:val="Tijeloteksta"/>
        <w:suppressAutoHyphens/>
        <w:jc w:val="left"/>
      </w:pPr>
    </w:p>
    <w:p w:rsidRDefault="00A653DE" w:rsidP="00A653DE" w:rsidR="00A653DE">
      <w:pPr>
        <w:pStyle w:val="Tijeloteksta"/>
        <w:suppressAutoHyphens/>
        <w:jc w:val="left"/>
      </w:pPr>
    </w:p>
    <w:p w:rsidRDefault="00407D91" w:rsidP="00407D91" w:rsidR="00407D91">
      <w:pPr>
        <w:pStyle w:val="Tijeloteksta"/>
        <w:suppressAutoHyphens/>
        <w:ind w:left="720"/>
        <w:jc w:val="left"/>
      </w:pPr>
    </w:p>
    <w:p w:rsidRDefault="00407D91" w:rsidP="00407D91" w:rsidR="00407D91">
      <w:pPr>
        <w:pStyle w:val="Tijeloteksta"/>
        <w:suppressAutoHyphens/>
        <w:ind w:left="720"/>
        <w:jc w:val="left"/>
      </w:pPr>
    </w:p>
    <w:p w:rsidRDefault="00407D91" w:rsidP="00407D91" w:rsidR="00407D91">
      <w:pPr>
        <w:pStyle w:val="Tijeloteksta"/>
        <w:suppressAutoHyphens/>
        <w:ind w:left="720"/>
        <w:jc w:val="left"/>
      </w:pPr>
      <w:bookmarkStart w:name="_GoBack" w:id="0"/>
      <w:bookmarkEnd w:id="0"/>
    </w:p>
    <w:sectPr w:rsidSect="0093018C" w:rsidR="00407D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839" w:rsidP="00A653DE" w:rsidR="000A7839">
      <w:r>
        <w:separator/>
      </w:r>
    </w:p>
  </w:endnote>
  <w:endnote w:id="0" w:type="continuationSeparator">
    <w:p w:rsidRDefault="000A7839" w:rsidP="00A653DE" w:rsidR="000A7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839" w:rsidP="00A653DE" w:rsidR="000A7839">
      <w:r>
        <w:separator/>
      </w:r>
    </w:p>
  </w:footnote>
  <w:footnote w:id="0" w:type="continuationSeparator">
    <w:p w:rsidRDefault="000A7839" w:rsidP="00A653DE" w:rsidR="000A7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4626513"/>
      <w:docPartObj>
        <w:docPartGallery w:val="Page Numbers (Top of Page)"/>
        <w:docPartUnique/>
      </w:docPartObj>
    </w:sdtPr>
    <w:sdtEndPr/>
    <w:sdtContent>
      <w:p w:rsidRDefault="00A653DE" w:rsidR="00A653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E2F">
          <w:rPr>
            <w:noProof/>
          </w:rPr>
          <w:t>3</w:t>
        </w:r>
        <w:r>
          <w:fldChar w:fldCharType="end"/>
        </w:r>
      </w:p>
    </w:sdtContent>
  </w:sdt>
  <w:p w:rsidRDefault="00A653DE" w:rsidR="00A653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A59A6"/>
    <w:rsid w:val="000A7839"/>
    <w:rsid w:val="00107760"/>
    <w:rsid w:val="0029341C"/>
    <w:rsid w:val="002B4E2B"/>
    <w:rsid w:val="00311E2F"/>
    <w:rsid w:val="00405A1D"/>
    <w:rsid w:val="00407D91"/>
    <w:rsid w:val="004F3273"/>
    <w:rsid w:val="0060026E"/>
    <w:rsid w:val="00672582"/>
    <w:rsid w:val="0093018C"/>
    <w:rsid w:val="00A30BED"/>
    <w:rsid w:val="00A653DE"/>
    <w:rsid w:val="00B4042C"/>
    <w:rsid w:val="00B7642C"/>
    <w:rsid w:val="00BF4C27"/>
    <w:rsid w:val="00C44F59"/>
    <w:rsid w:val="00C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BF4C2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D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D91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53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53DE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53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53DE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E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E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E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E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BF4C2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D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D91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53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53DE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53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53DE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E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E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E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E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545</properties:Words>
  <properties:Characters>2926</properties:Characters>
  <properties:Lines>99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2017-05-30T08:28:00Z</dcterms:created>
  <dc:creator>Blanka</dc:creator>
  <cp:lastModifiedBy>Danijela Sekulić</cp:lastModifiedBy>
  <cp:lastPrinted>2017-05-30T08:28:00Z</cp:lastPrinted>
  <dcterms:modified xmlns:xsi="http://www.w3.org/2001/XMLSchema-instance" xsi:type="dcterms:W3CDTF">2017-05-30T08:29:00Z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