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195c6" w14:paraId="9b195c6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74431E">
        <w:rPr>
          <w:rFonts w:hAnsi="Times New Roman" w:ascii="Times New Roman"/>
          <w:noProof/>
          <w:szCs w:val="24"/>
          <w:lang w:val="hr-HR"/>
        </w:rPr>
        <w:t>5384/2015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F3717F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F3717F" w:rsidP="00F3717F" w:rsidR="00F3717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74431E">
        <w:rPr>
          <w:rFonts w:hAnsi="Times New Roman" w:ascii="Times New Roman"/>
          <w:szCs w:val="24"/>
          <w:lang w:val="hr-HR"/>
        </w:rPr>
        <w:t xml:space="preserve"> </w:t>
      </w:r>
      <w:r w:rsidR="0074431E" w:rsidRPr="0074431E">
        <w:rPr>
          <w:rFonts w:hAnsi="Times New Roman" w:ascii="Times New Roman"/>
        </w:rPr>
        <w:t>VESMAN d.o.o., Zagreb, Dinarska 67, OIB: 05380970053, MBS: 080485859</w:t>
      </w:r>
      <w:r w:rsidR="0074431E">
        <w:rPr>
          <w:rFonts w:hAnsi="Times New Roman" w:ascii="Times New Roman"/>
        </w:rPr>
        <w:t xml:space="preserve"> 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C22495">
        <w:rPr>
          <w:rFonts w:hAnsi="Times New Roman" w:ascii="Times New Roman"/>
          <w:lang w:val="hr-HR"/>
        </w:rPr>
        <w:t>19. srpnja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74431E" w:rsidRPr="0074431E">
        <w:rPr>
          <w:rFonts w:hAnsi="Times New Roman" w:ascii="Times New Roman"/>
        </w:rPr>
        <w:t xml:space="preserve"> VESMAN d.o.o., Zagreb, Dinarska 67, OIB: 05380970053, MBS: 080485859</w:t>
      </w:r>
      <w:r w:rsidR="0074431E">
        <w:rPr>
          <w:rFonts w:hAnsi="Times New Roman" w:ascii="Times New Roman"/>
        </w:rPr>
        <w:t xml:space="preserve"> 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E100D6">
        <w:rPr>
          <w:rFonts w:hAnsi="Times New Roman" w:ascii="Times New Roman"/>
          <w:szCs w:val="24"/>
        </w:rPr>
        <w:t>19. srpnja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E100D6">
        <w:rPr>
          <w:rFonts w:hAnsi="Times New Roman" w:ascii="Times New Roman"/>
          <w:szCs w:val="24"/>
        </w:rPr>
        <w:t>14,00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E100D6">
        <w:rPr>
          <w:rFonts w:hAnsi="Times New Roman" w:ascii="Times New Roman"/>
          <w:szCs w:val="24"/>
        </w:rPr>
        <w:t>David Jakovljević, OIB: 63014812654, Kašinska 7, Sesvete.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A8418E" w:rsidR="00A8418E" w:rsidRPr="0074431E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4431E">
        <w:rPr>
          <w:rFonts w:hAnsi="Times New Roman" w:ascii="Times New Roman"/>
          <w:szCs w:val="24"/>
          <w:lang w:val="hr-HR"/>
        </w:rPr>
        <w:t>Zaključuje se stečajni postupak nad dužnikom</w:t>
      </w:r>
      <w:r w:rsidR="00342E67" w:rsidRPr="0074431E">
        <w:rPr>
          <w:rFonts w:hAnsi="Times New Roman" w:ascii="Times New Roman"/>
        </w:rPr>
        <w:t xml:space="preserve"> </w:t>
      </w:r>
      <w:r w:rsidR="0074431E" w:rsidRPr="0074431E">
        <w:rPr>
          <w:rFonts w:hAnsi="Times New Roman" w:ascii="Times New Roman"/>
        </w:rPr>
        <w:t>VESMAN d.o.o., Zagreb, Dinarska 67, OIB: 05380970053, MBS: 080485859</w:t>
      </w:r>
      <w:r w:rsidR="0074431E">
        <w:rPr>
          <w:rFonts w:hAnsi="Times New Roman" w:ascii="Times New Roman"/>
        </w:rPr>
        <w:t>.</w:t>
      </w:r>
    </w:p>
    <w:p w:rsidRDefault="0074431E" w:rsidP="0074431E" w:rsidR="0074431E" w:rsidRPr="0074431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E100D6">
        <w:rPr>
          <w:rFonts w:hAnsi="Times New Roman" w:ascii="Times New Roman"/>
          <w:lang w:val="hr-HR"/>
        </w:rPr>
        <w:t>19. srpnja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7B28E6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7B28E6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74431E">
      <w:rPr>
        <w:rFonts w:hAnsi="Times New Roman" w:ascii="Times New Roman"/>
      </w:rPr>
      <w:t>5384/2015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29202C"/>
    <w:rsid w:val="00342E67"/>
    <w:rsid w:val="00343C82"/>
    <w:rsid w:val="0042157A"/>
    <w:rsid w:val="0042162E"/>
    <w:rsid w:val="00473872"/>
    <w:rsid w:val="00493516"/>
    <w:rsid w:val="004C7130"/>
    <w:rsid w:val="004C7C93"/>
    <w:rsid w:val="00532B71"/>
    <w:rsid w:val="005940E9"/>
    <w:rsid w:val="006356C5"/>
    <w:rsid w:val="006D4444"/>
    <w:rsid w:val="00713CF9"/>
    <w:rsid w:val="00730EAB"/>
    <w:rsid w:val="0074431E"/>
    <w:rsid w:val="00747D51"/>
    <w:rsid w:val="007A29F9"/>
    <w:rsid w:val="007B28E6"/>
    <w:rsid w:val="00840E3D"/>
    <w:rsid w:val="00867439"/>
    <w:rsid w:val="00867F16"/>
    <w:rsid w:val="0090185C"/>
    <w:rsid w:val="009240EB"/>
    <w:rsid w:val="00997BA9"/>
    <w:rsid w:val="009A6D70"/>
    <w:rsid w:val="009F5765"/>
    <w:rsid w:val="009F6BC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22495"/>
    <w:rsid w:val="00C57CAF"/>
    <w:rsid w:val="00CB7BC3"/>
    <w:rsid w:val="00CF2939"/>
    <w:rsid w:val="00D44D4F"/>
    <w:rsid w:val="00D955F3"/>
    <w:rsid w:val="00DB29D2"/>
    <w:rsid w:val="00DB4528"/>
    <w:rsid w:val="00E100D6"/>
    <w:rsid w:val="00E91D4E"/>
    <w:rsid w:val="00EE5750"/>
    <w:rsid w:val="00EE57FC"/>
    <w:rsid w:val="00EE69E5"/>
    <w:rsid w:val="00F3717F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28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8E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8E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8E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8E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28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8E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8E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8E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8E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8120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5384</izvorni_sadrzaj>
    <derivirana_varijabla naziv="DomainObject.Predmet.Broj_1">5384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St-5384/2015</izvorni_sadrzaj>
    <derivirana_varijabla naziv="DomainObject.Predmet.OznakaBroj_1">St-5384/2015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VESMAN d.o.o. zastupanog po punomoćniku Nikola Glasnović</izvorni_sadrzaj>
    <derivirana_varijabla naziv="DomainObject.Predmet.ProtustrankaFormated_1">  VESMAN d.o.o. zastupanog po punomoćniku Nikola Glasnović</derivirana_varijabla>
  </DomainObject.Predmet.ProtustrankaFormated>
  <DomainObject.Predmet.ProtustrankaFormatedOIB>
    <izvorni_sadrzaj>  VESMAN d.o.o., OIB 05380970053 zastupanog po punomoćniku Nikola Glasnović</izvorni_sadrzaj>
    <derivirana_varijabla naziv="DomainObject.Predmet.ProtustrankaFormatedOIB_1">  VESMAN d.o.o., OIB 05380970053 zastupanog po punomoćniku Nikola Glasnović</derivirana_varijabla>
  </DomainObject.Predmet.ProtustrankaFormatedOIB>
  <DomainObject.Predmet.ProtustrankaFormatedWithAdress>
    <izvorni_sadrzaj> VESMAN d.o.o., Dinarska 67, 10000 Zagreb zastupanog po punomoćniku Nikola Glasnović</izvorni_sadrzaj>
    <derivirana_varijabla naziv="DomainObject.Predmet.ProtustrankaFormatedWithAdress_1"> VESMAN d.o.o., Dinarska 67, 10000 Zagreb zastupanog po punomoćniku Nikola Glasnović</derivirana_varijabla>
  </DomainObject.Predmet.ProtustrankaFormatedWithAdress>
  <DomainObject.Predmet.ProtustrankaFormatedWithAdressOIB>
    <izvorni_sadrzaj> VESMAN d.o.o., OIB 05380970053, Dinarska 67, 10000 Zagreb zastupanog po punomoćniku Nikola Glasnović</izvorni_sadrzaj>
    <derivirana_varijabla naziv="DomainObject.Predmet.ProtustrankaFormatedWithAdressOIB_1"> VESMAN d.o.o., OIB 05380970053, Dinarska 67, 10000 Zagreb zastupanog po punomoćniku Nikola Glasnović</derivirana_varijabla>
  </DomainObject.Predmet.ProtustrankaFormatedWithAdressOIB>
  <DomainObject.Predmet.ProtustrankaWithAdress>
    <izvorni_sadrzaj>VESMAN d.o.o. Dinarska 67, 10000 Zagreb</izvorni_sadrzaj>
    <derivirana_varijabla naziv="DomainObject.Predmet.ProtustrankaWithAdress_1">VESMAN d.o.o. Dinarska 67, 10000 Zagreb</derivirana_varijabla>
  </DomainObject.Predmet.ProtustrankaWithAdress>
  <DomainObject.Predmet.ProtustrankaWithAdressOIB>
    <izvorni_sadrzaj>VESMAN d.o.o., OIB 05380970053, Dinarska 67, 10000 Zagreb</izvorni_sadrzaj>
    <derivirana_varijabla naziv="DomainObject.Predmet.ProtustrankaWithAdressOIB_1">VESMAN d.o.o., OIB 05380970053, Dinarska 67, 10000 Zagreb</derivirana_varijabla>
  </DomainObject.Predmet.ProtustrankaWithAdressOIB>
  <DomainObject.Predmet.ProtustrankaNazivFormated>
    <izvorni_sadrzaj>VESMAN d.o.o.</izvorni_sadrzaj>
    <derivirana_varijabla naziv="DomainObject.Predmet.ProtustrankaNazivFormated_1">VESMAN d.o.o.</derivirana_varijabla>
  </DomainObject.Predmet.ProtustrankaNazivFormated>
  <DomainObject.Predmet.ProtustrankaNazivFormatedOIB>
    <izvorni_sadrzaj>VESMAN d.o.o., OIB 05380970053</izvorni_sadrzaj>
    <derivirana_varijabla naziv="DomainObject.Predmet.ProtustrankaNazivFormatedOIB_1">VESMAN d.o.o., OIB 05380970053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VESMAN d.o.o. zastupanog po punomoćniku Nikola Glasnović</item>
    </izvorni_sadrzaj>
    <derivirana_varijabla naziv="DomainObject.Predmet.ProtuStrankaListFormated_1">
      <item>VESMAN d.o.o. zastupanog po punomoćniku Nikola Glasnović</item>
    </derivirana_varijabla>
  </DomainObject.Predmet.ProtuStrankaListFormated>
  <DomainObject.Predmet.ProtuStrankaListFormatedOIB>
    <izvorni_sadrzaj>
      <item>VESMAN d.o.o., OIB 05380970053 zastupanog po punomoćniku Nikola Glasnović</item>
    </izvorni_sadrzaj>
    <derivirana_varijabla naziv="DomainObject.Predmet.ProtuStrankaListFormatedOIB_1">
      <item>VESMAN d.o.o., OIB 05380970053 zastupanog po punomoćniku Nikola Glasnović</item>
    </derivirana_varijabla>
  </DomainObject.Predmet.ProtuStrankaListFormatedOIB>
  <DomainObject.Predmet.ProtuStrankaListFormatedWithAdress>
    <izvorni_sadrzaj>
      <item>VESMAN d.o.o., Dinarska 67, 10000 Zagreb zastupanog po punomoćniku Nikola Glasnović</item>
    </izvorni_sadrzaj>
    <derivirana_varijabla naziv="DomainObject.Predmet.ProtuStrankaListFormatedWithAdress_1">
      <item>VESMAN d.o.o., Dinarska 67, 10000 Zagreb zastupanog po punomoćniku Nikola Glasnović</item>
    </derivirana_varijabla>
  </DomainObject.Predmet.ProtuStrankaListFormatedWithAdress>
  <DomainObject.Predmet.ProtuStrankaListFormatedWithAdressOIB>
    <izvorni_sadrzaj>
      <item>VESMAN d.o.o., OIB 05380970053, Dinarska 67, 10000 Zagreb zastupanog po punomoćniku Nikola Glasnović</item>
    </izvorni_sadrzaj>
    <derivirana_varijabla naziv="DomainObject.Predmet.ProtuStrankaListFormatedWithAdressOIB_1">
      <item>VESMAN d.o.o., OIB 05380970053, Dinarska 67, 10000 Zagreb zastupanog po punomoćniku Nikola Glasnović</item>
    </derivirana_varijabla>
  </DomainObject.Predmet.ProtuStrankaListFormatedWithAdressOIB>
  <DomainObject.Predmet.ProtuStrankaListNazivFormated>
    <izvorni_sadrzaj>
      <item>VESMAN d.o.o.</item>
    </izvorni_sadrzaj>
    <derivirana_varijabla naziv="DomainObject.Predmet.ProtuStrankaListNazivFormated_1">
      <item>VESMAN d.o.o.</item>
    </derivirana_varijabla>
  </DomainObject.Predmet.ProtuStrankaListNazivFormated>
  <DomainObject.Predmet.ProtuStrankaListNazivFormatedOIB>
    <izvorni_sadrzaj>
      <item>VESMAN d.o.o., OIB 05380970053</item>
    </izvorni_sadrzaj>
    <derivirana_varijabla naziv="DomainObject.Predmet.ProtuStrankaListNazivFormatedOIB_1">
      <item>VESMAN d.o.o., OIB 05380970053</item>
    </derivirana_varijabla>
  </DomainObject.Predmet.ProtuStrankaListNazivFormatedOIB>
  <DomainObject.Predmet.OstaliListFormated>
    <izvorni_sadrzaj>
      <item>Nikola Glasnović punomoćnik sudionika u postupku VESMAN d.o.o.</item>
    </izvorni_sadrzaj>
    <derivirana_varijabla naziv="DomainObject.Predmet.OstaliListFormated_1">
      <item>Nikola Glasnović punomoćnik sudionika u postupku VESMAN d.o.o.</item>
    </derivirana_varijabla>
  </DomainObject.Predmet.OstaliListFormated>
  <DomainObject.Predmet.OstaliListFormatedOIB>
    <izvorni_sadrzaj>
      <item>Nikola Glasnović, OIB 00719353933 punomoćnik sudionika u postupku VESMAN d.o.o.</item>
    </izvorni_sadrzaj>
    <derivirana_varijabla naziv="DomainObject.Predmet.OstaliListFormatedOIB_1">
      <item>Nikola Glasnović, OIB 00719353933 punomoćnik sudionika u postupku VESMAN d.o.o.</item>
    </derivirana_varijabla>
  </DomainObject.Predmet.OstaliListFormatedOIB>
  <DomainObject.Predmet.OstaliListFormatedWithAdress>
    <izvorni_sadrzaj>
      <item>Nikola Glasnović, Ulica Rudolfa Matza 12, 10360 Sesvete punomoćnik sudionika u postupku VESMAN d.o.o.</item>
    </izvorni_sadrzaj>
    <derivirana_varijabla naziv="DomainObject.Predmet.OstaliListFormatedWithAdress_1">
      <item>Nikola Glasnović, Ulica Rudolfa Matza 12, 10360 Sesvete punomoćnik sudionika u postupku VESMAN d.o.o.</item>
    </derivirana_varijabla>
  </DomainObject.Predmet.OstaliListFormatedWithAdress>
  <DomainObject.Predmet.OstaliListFormatedWithAdressOIB>
    <izvorni_sadrzaj>
      <item>Nikola Glasnović, OIB 00719353933, Ulica Rudolfa Matza 12, 10360 Sesvete punomoćnik sudionika u postupku VESMAN d.o.o.</item>
    </izvorni_sadrzaj>
    <derivirana_varijabla naziv="DomainObject.Predmet.OstaliListFormatedWithAdressOIB_1">
      <item>Nikola Glasnović, OIB 00719353933, Ulica Rudolfa Matza 12, 10360 Sesvete punomoćnik sudionika u postupku VESMAN d.o.o.</item>
    </derivirana_varijabla>
  </DomainObject.Predmet.OstaliListFormatedWithAdressOIB>
  <DomainObject.Predmet.OstaliListNazivFormated>
    <izvorni_sadrzaj>
      <item>Nikola Glasnović</item>
    </izvorni_sadrzaj>
    <derivirana_varijabla naziv="DomainObject.Predmet.OstaliListNazivFormated_1">
      <item>Nikola Glasnović</item>
    </derivirana_varijabla>
  </DomainObject.Predmet.OstaliListNazivFormated>
  <DomainObject.Predmet.OstaliListNazivFormatedOIB>
    <izvorni_sadrzaj>
      <item>Nikola Glasnović, OIB 00719353933</item>
    </izvorni_sadrzaj>
    <derivirana_varijabla naziv="DomainObject.Predmet.OstaliListNazivFormatedOIB_1">
      <item>Nikola Glasnović, OIB 00719353933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VESMAN d.o.o.</izvorni_sadrzaj>
    <derivirana_varijabla naziv="DomainObject.Predmet.ProtustrankaIDrugi_1">VESMAN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VESMAN d.o.o., OIB 05380970053, Dinarska 67, 10000 Zagreb</izvorni_sadrzaj>
    <derivirana_varijabla naziv="DomainObject.Predmet.ProtustrankaIDrugiAdressOIB_1">VESMAN d.o.o., OIB 05380970053, Dinarska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VESMAN d.o.o.</item>
      <item>FINA Regionalni centar Zagreb</item>
      <item>Nikola Glasnović</item>
    </izvorni_sadrzaj>
    <derivirana_varijabla naziv="DomainObject.Predmet.SudioniciListNaziv_1">
      <item>VESMAN d.o.o.</item>
      <item>FINA Regionalni centar Zagreb</item>
      <item>Nikola Glasnović</item>
    </derivirana_varijabla>
  </DomainObject.Predmet.SudioniciListNaziv>
  <DomainObject.Predmet.SudioniciListAdressOIB>
    <izvorni_sadrzaj>
      <item>VESMAN d.o.o., OIB 05380970053, Dinarska 67,10000 Zagreb</item>
      <item>FINA Regionalni centar Zagreb, OIB 85821130368, Trg svibanjskih žrtava 1995. 1,10000 Zagreb</item>
      <item>Nikola Glasnović, OIB 00719353933, Ulica Rudolfa Matza 12,10360 Sesvete</item>
    </izvorni_sadrzaj>
    <derivirana_varijabla naziv="DomainObject.Predmet.SudioniciListAdressOIB_1">
      <item>VESMAN d.o.o., OIB 05380970053, Dinarska 67,10000 Zagreb</item>
      <item>FINA Regionalni centar Zagreb, OIB 85821130368, Trg svibanjskih žrtava 1995. 1,10000 Zagreb</item>
      <item>Nikola Glasnović, OIB 00719353933, Ulica Rudolfa Matza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05380970053</item>
      <item>, OIB 85821130368</item>
      <item>, OIB 00719353933</item>
    </izvorni_sadrzaj>
    <derivirana_varijabla naziv="DomainObject.Predmet.SudioniciListNazivOIB_1">
      <item>, OIB 05380970053</item>
      <item>, OIB 85821130368</item>
      <item>, OIB 00719353933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2156</properties:Characters>
  <properties:Lines>69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2016-06-20T07:19:00Z</dcterms:created>
  <dc:creator>Sudsko vijeæe</dc:creator>
  <cp:lastModifiedBy>Mirela Šantek</cp:lastModifiedBy>
  <cp:lastPrinted>2016-07-19T10:53:00Z</cp:lastPrinted>
  <dcterms:modified xmlns:xsi="http://www.w3.org/2001/XMLSchema-instance" xsi:type="dcterms:W3CDTF">2016-07-19T10:53:00Z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