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6aa9" w14:paraId="2616aa9" w:rsidRDefault="00C60BB5" w:rsidP="0001726C" w:rsidR="0001726C">
      <w:pPr>
        <w:jc w:val="right"/>
        <w15:collapsed w:val="false"/>
      </w:pPr>
      <w:r>
        <w:t>4 St-127</w:t>
      </w:r>
      <w:r w:rsidR="00D73EED">
        <w:t>2</w:t>
      </w:r>
      <w:r>
        <w:t>/17-</w:t>
      </w:r>
      <w:r w:rsidR="00D73EED">
        <w:t>13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 xml:space="preserve">a otvaranje stečajnog postupka nad dužnikom </w:t>
      </w:r>
      <w:r w:rsidR="00D73EED">
        <w:t xml:space="preserve">SWIFT-DYNAMIC j.d.o.o. </w:t>
      </w:r>
      <w:r w:rsidR="00EF2EAE" w:rsidRPr="00EF2EAE">
        <w:t xml:space="preserve">Zagreb, </w:t>
      </w:r>
      <w:proofErr w:type="spellStart"/>
      <w:r w:rsidR="00D73EED">
        <w:t>Novoselska</w:t>
      </w:r>
      <w:proofErr w:type="spellEnd"/>
      <w:r w:rsidR="00D73EED">
        <w:t xml:space="preserve"> 57A, OIB 29469922369, MBS 080967125</w:t>
      </w:r>
      <w:r>
        <w:t>, dana</w:t>
      </w:r>
      <w:r w:rsidR="00EF2EAE">
        <w:t xml:space="preserve"> 1</w:t>
      </w:r>
      <w:r w:rsidR="00D73EED">
        <w:t>5</w:t>
      </w:r>
      <w:r w:rsidR="00EF2EAE">
        <w:t xml:space="preserve">. svibnja 2018.,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proofErr w:type="spellStart"/>
      <w:r w:rsidR="00D73EED">
        <w:t>Nensi</w:t>
      </w:r>
      <w:proofErr w:type="spellEnd"/>
      <w:r w:rsidR="00D73EED">
        <w:t xml:space="preserve"> </w:t>
      </w:r>
      <w:proofErr w:type="spellStart"/>
      <w:r w:rsidR="00D73EED">
        <w:t>Čolakić</w:t>
      </w:r>
      <w:proofErr w:type="spellEnd"/>
      <w:r w:rsidR="00D73EED">
        <w:t xml:space="preserve"> iz </w:t>
      </w:r>
      <w:r w:rsidR="00EF2EAE">
        <w:t xml:space="preserve">Zagreba, OIB </w:t>
      </w:r>
      <w:r w:rsidR="0082080B">
        <w:t>69574159662</w:t>
      </w:r>
      <w:r>
        <w:t>,</w:t>
      </w:r>
      <w:r w:rsidR="0082080B">
        <w:t xml:space="preserve"> </w:t>
      </w:r>
      <w:proofErr w:type="spellStart"/>
      <w:r w:rsidR="0082080B">
        <w:t>Novoselska</w:t>
      </w:r>
      <w:proofErr w:type="spellEnd"/>
      <w:r w:rsidR="0082080B">
        <w:t xml:space="preserve"> 53A, d</w:t>
      </w:r>
      <w:r>
        <w:t>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127</w:t>
      </w:r>
      <w:r w:rsidR="0082080B">
        <w:t>2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127</w:t>
      </w:r>
      <w:r w:rsidR="0082080B">
        <w:t>2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82080B" w:rsidP="0082080B" w:rsidR="0082080B">
      <w:pPr>
        <w:jc w:val="right"/>
      </w:pPr>
      <w:r>
        <w:lastRenderedPageBreak/>
        <w:t>4 St-1272/17-13</w:t>
      </w:r>
    </w:p>
    <w:p w:rsidRDefault="0082080B" w:rsidP="007B0250" w:rsidR="0082080B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 xml:space="preserve">FINA RC Zagreb, Područni ured Zagreb je Trgovačkom sudu u Zagrebu </w:t>
      </w:r>
      <w:r w:rsidR="0082080B">
        <w:rPr>
          <w:bCs/>
        </w:rPr>
        <w:t>13</w:t>
      </w:r>
      <w:r w:rsidR="00597AE0">
        <w:rPr>
          <w:bCs/>
        </w:rPr>
        <w:t>. ožujka 2017.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r w:rsidR="0082080B">
        <w:t xml:space="preserve">SWIFT-DYNAMIC j.d.o.o. </w:t>
      </w:r>
      <w:r w:rsidR="0082080B" w:rsidRPr="00EF2EAE">
        <w:t xml:space="preserve">Zagreb, </w:t>
      </w:r>
      <w:proofErr w:type="spellStart"/>
      <w:r w:rsidR="0082080B">
        <w:t>Novoselska</w:t>
      </w:r>
      <w:proofErr w:type="spellEnd"/>
      <w:r w:rsidR="0082080B">
        <w:t xml:space="preserve"> 57A, OIB 29469922369, MBS 080967125</w:t>
      </w:r>
      <w:r w:rsidR="0082080B">
        <w:t xml:space="preserve"> </w:t>
      </w:r>
      <w:r w:rsidR="00C24AA4">
        <w:t>t</w:t>
      </w:r>
      <w:r>
        <w:t xml:space="preserve">emeljem odredbe </w:t>
      </w:r>
      <w:r w:rsidR="002E5413">
        <w:t xml:space="preserve">110. stav 1. </w:t>
      </w:r>
      <w:r w:rsidR="0082080B">
        <w:t>Stečajnog zakona (Narodne novine 71/15 i 104/17, dalje SZ-a)</w:t>
      </w:r>
      <w:r w:rsidR="00C24AA4">
        <w:t xml:space="preserve">, jer na dan </w:t>
      </w:r>
      <w:r w:rsidR="0082080B">
        <w:t xml:space="preserve"> 8</w:t>
      </w:r>
      <w:r w:rsidR="00C24AA4">
        <w:t xml:space="preserve">. ožujka 2017. ima evidentirane neizvršene osnove za plaćanje u neprekinutom razdoblju od 120 dana u ukupnom iznosu od </w:t>
      </w:r>
      <w:r w:rsidR="0082080B">
        <w:t xml:space="preserve">139.626,06 </w:t>
      </w:r>
      <w:r w:rsidR="00C24AA4">
        <w:t>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7625F1">
        <w:t>1</w:t>
      </w:r>
      <w:r w:rsidR="0082080B">
        <w:t>5</w:t>
      </w:r>
      <w:r w:rsidR="007625F1">
        <w:t xml:space="preserve">. </w:t>
      </w:r>
      <w:r w:rsidR="007B0250">
        <w:t>svibnja</w:t>
      </w:r>
      <w:r w:rsidR="00F64150">
        <w:t xml:space="preserve"> 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7E6D1A" w:rsidP="007E6D1A" w:rsidR="007E6D1A">
      <w:pPr>
        <w:ind w:left="5580"/>
      </w:pPr>
      <w:bookmarkStart w:name="_GoBack" w:id="0"/>
      <w:bookmarkEnd w:id="0"/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60233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023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080B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73EED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3E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3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3E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3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St-1272/2017</izvorni_sadrzaj>
    <derivirana_varijabla naziv="DomainObject.Predmet.OznakaBroj_1">St-1272/2017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SWIFT-DYNAMIC jednostavno društvo s ograničenom odgovornošću za trgovinu i usluge zastupanog po punomoćniku Nensi Čolakić</izvorni_sadrzaj>
    <derivirana_varijabla naziv="DomainObject.Predmet.ProtustrankaFormated_1">  SWIFT-DYNAMIC jednostavno društvo s ograničenom odgovornošću za trgovinu i usluge zastupanog po punomoćniku Nensi Čolakić</derivirana_varijabla>
  </DomainObject.Predmet.ProtustrankaFormated>
  <DomainObject.Predmet.ProtustrankaFormatedOIB>
    <izvorni_sadrzaj>  SWIFT-DYNAMIC jednostavno društvo s ograničenom odgovornošću za trgovinu i usluge, OIB 29469922369 zastupanog po punomoćniku Nensi Čolakić</izvorni_sadrzaj>
    <derivirana_varijabla naziv="DomainObject.Predmet.ProtustrankaFormatedOIB_1">  SWIFT-DYNAMIC jednostavno društvo s ograničenom odgovornošću za trgovinu i usluge, OIB 29469922369 zastupanog po punomoćniku Nensi Čolakić</derivirana_varijabla>
  </DomainObject.Predmet.ProtustrankaFormatedOIB>
  <DomainObject.Predmet.ProtustrankaFormatedWithAdress>
    <izvorni_sadrzaj> SWIFT-DYNAMIC jednostavno društvo s ograničenom odgovornošću za trgovinu i usluge, Novoselska 53 A , 10000 Zagreb zastupanog po punomoćniku Nensi Čolakić</izvorni_sadrzaj>
    <derivirana_varijabla naziv="DomainObject.Predmet.ProtustrankaFormatedWithAdress_1"> SWIFT-DYNAMIC jednostavno društvo s ograničenom odgovornošću za trgovinu i usluge, Novoselska 53 A , 10000 Zagreb zastupanog po punomoćniku Nensi Čolakić</derivirana_varijabla>
  </DomainObject.Predmet.ProtustrankaFormatedWithAdress>
  <DomainObject.Predmet.ProtustrankaFormatedWithAdressOIB>
    <izvorni_sadrzaj> SWIFT-DYNAMIC jednostavno društvo s ograničenom odgovornošću za trgovinu i usluge, OIB 29469922369, Novoselska 53 A , 10000 Zagreb zastupanog po punomoćniku Nensi Čolakić</izvorni_sadrzaj>
    <derivirana_varijabla naziv="DomainObject.Predmet.ProtustrankaFormatedWithAdressOIB_1"> SWIFT-DYNAMIC jednostavno društvo s ograničenom odgovornošću za trgovinu i usluge, OIB 29469922369, Novoselska 53 A , 10000 Zagreb zastupanog po punomoćniku Nensi Čolakić</derivirana_varijabla>
  </DomainObject.Predmet.ProtustrankaFormatedWithAdressOIB>
  <DomainObject.Predmet.ProtustrankaWithAdress>
    <izvorni_sadrzaj>SWIFT-DYNAMIC jednostavno društvo s ograničenom odgovornošću za trgovinu i usluge Novoselska 53 A , 10000 Zagreb</izvorni_sadrzaj>
    <derivirana_varijabla naziv="DomainObject.Predmet.ProtustrankaWithAdress_1">SWIFT-DYNAMIC jednostavno društvo s ograničenom odgovornošću za trgovinu i usluge Novoselska 53 A , 10000 Zagreb</derivirana_varijabla>
  </DomainObject.Predmet.ProtustrankaWithAdress>
  <DomainObject.Predmet.ProtustrankaWithAdressOIB>
    <izvorni_sadrzaj>SWIFT-DYNAMIC jednostavno društvo s ograničenom odgovornošću za trgovinu i usluge, OIB 29469922369, Novoselska 53 A , 10000 Zagreb</izvorni_sadrzaj>
    <derivirana_varijabla naziv="DomainObject.Predmet.ProtustrankaWithAdressOIB_1">SWIFT-DYNAMIC jednostavno društvo s ograničenom odgovornošću za trgovinu i usluge, OIB 29469922369, Novoselska 53 A , 10000 Zagreb</derivirana_varijabla>
  </DomainObject.Predmet.ProtustrankaWithAdressOIB>
  <DomainObject.Predmet.ProtustrankaNazivFormated>
    <izvorni_sadrzaj>SWIFT-DYNAMIC jednostavno društvo s ograničenom odgovornošću za trgovinu i usluge</izvorni_sadrzaj>
    <derivirana_varijabla naziv="DomainObject.Predmet.ProtustrankaNazivFormated_1">SWIFT-DYNAMIC jednostavno društvo s ograničenom odgovornošću za trgovinu i usluge</derivirana_varijabla>
  </DomainObject.Predmet.ProtustrankaNazivFormated>
  <DomainObject.Predmet.ProtustrankaNazivFormatedOIB>
    <izvorni_sadrzaj>SWIFT-DYNAMIC jednostavno društvo s ograničenom odgovornošću za trgovinu i usluge, OIB 29469922369</izvorni_sadrzaj>
    <derivirana_varijabla naziv="DomainObject.Predmet.ProtustrankaNazivFormatedOIB_1">SWIFT-DYNAMIC jednostavno društvo s ograničenom odgovornošću za trgovinu i usluge, OIB 29469922369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SWIFT-DYNAMIC jednostavno društvo s ograničenom odgovornošću za trgovinu i usluge zastupanog po punomoćniku Nensi Čolakić</item>
    </izvorni_sadrzaj>
    <derivirana_varijabla naziv="DomainObject.Predmet.ProtuStrankaListFormated_1">
      <item>SWIFT-DYNAMIC jednostavno društvo s ograničenom odgovornošću za trgovinu i usluge zastupanog po punomoćniku Nensi Čolakić</item>
    </derivirana_varijabla>
  </DomainObject.Predmet.ProtuStrankaListFormated>
  <DomainObject.Predmet.ProtuStrankaListFormatedOIB>
    <izvorni_sadrzaj>
      <item>SWIFT-DYNAMIC jednostavno društvo s ograničenom odgovornošću za trgovinu i usluge, OIB 29469922369 zastupanog po punomoćniku Nensi Čolakić</item>
    </izvorni_sadrzaj>
    <derivirana_varijabla naziv="DomainObject.Predmet.ProtuStrankaListFormatedOIB_1">
      <item>SWIFT-DYNAMIC jednostavno društvo s ograničenom odgovornošću za trgovinu i usluge, OIB 29469922369 zastupanog po punomoćniku Nensi Čolakić</item>
    </derivirana_varijabla>
  </DomainObject.Predmet.ProtuStrankaListFormatedOIB>
  <DomainObject.Predmet.ProtuStrankaListFormatedWithAdress>
    <izvorni_sadrzaj>
      <item>SWIFT-DYNAMIC jednostavno društvo s ograničenom odgovornošću za trgovinu i usluge, Novoselska 53 A , 10000 Zagreb zastupanog po punomoćniku Nensi Čolakić</item>
    </izvorni_sadrzaj>
    <derivirana_varijabla naziv="DomainObject.Predmet.ProtuStrankaListFormatedWithAdress_1">
      <item>SWIFT-DYNAMIC jednostavno društvo s ograničenom odgovornošću za trgovinu i usluge, Novoselska 53 A , 10000 Zagreb zastupanog po punomoćniku Nensi Čolakić</item>
    </derivirana_varijabla>
  </DomainObject.Predmet.ProtuStrankaListFormatedWithAdress>
  <DomainObject.Predmet.ProtuStrankaListFormatedWithAdressOIB>
    <izvorni_sadrzaj>
      <item>SWIFT-DYNAMIC jednostavno društvo s ograničenom odgovornošću za trgovinu i usluge, OIB 29469922369, Novoselska 53 A , 10000 Zagreb zastupanog po punomoćniku Nensi Čolakić</item>
    </izvorni_sadrzaj>
    <derivirana_varijabla naziv="DomainObject.Predmet.ProtuStrankaListFormatedWithAdressOIB_1">
      <item>SWIFT-DYNAMIC jednostavno društvo s ograničenom odgovornošću za trgovinu i usluge, OIB 29469922369, Novoselska 53 A , 10000 Zagreb zastupanog po punomoćniku Nensi Čolakić</item>
    </derivirana_varijabla>
  </DomainObject.Predmet.ProtuStrankaListFormatedWithAdressOIB>
  <DomainObject.Predmet.ProtuStrankaListNazivFormated>
    <izvorni_sadrzaj>
      <item>SWIFT-DYNAMIC jednostavno društvo s ograničenom odgovornošću za trgovinu i usluge</item>
    </izvorni_sadrzaj>
    <derivirana_varijabla naziv="DomainObject.Predmet.ProtuStrankaListNazivFormated_1">
      <item>SWIFT-DYNAMIC jednostavno društvo s ograničenom odgovornošću za trgovinu i usluge</item>
    </derivirana_varijabla>
  </DomainObject.Predmet.ProtuStrankaListNazivFormated>
  <DomainObject.Predmet.ProtuStrankaListNazivFormatedOIB>
    <izvorni_sadrzaj>
      <item>SWIFT-DYNAMIC jednostavno društvo s ograničenom odgovornošću za trgovinu i usluge, OIB 29469922369</item>
    </izvorni_sadrzaj>
    <derivirana_varijabla naziv="DomainObject.Predmet.ProtuStrankaListNazivFormatedOIB_1">
      <item>SWIFT-DYNAMIC jednostavno društvo s ograničenom odgovornošću za trgovinu i usluge, OIB 29469922369</item>
    </derivirana_varijabla>
  </DomainObject.Predmet.ProtuStrankaListNazivFormatedOIB>
  <DomainObject.Predmet.OstaliListFormated>
    <izvorni_sadrzaj>
      <item>Nensi Čolakić punomoćnik sudionika u postupku SWIFT-DYNAMIC jednostavno društvo s ograničenom odgovornošću za trgovinu i usluge</item>
    </izvorni_sadrzaj>
    <derivirana_varijabla naziv="DomainObject.Predmet.OstaliListFormated_1">
      <item>Nensi Čolakić punomoćnik sudionika u postupku SWIFT-DYNAMIC jednostavno društvo s ograničenom odgovornošću za trgovinu i usluge</item>
    </derivirana_varijabla>
  </DomainObject.Predmet.OstaliListFormated>
  <DomainObject.Predmet.OstaliListFormatedOIB>
    <izvorni_sadrzaj>
      <item>Nensi Čolakić, OIB 69574159662 punomoćnik sudionika u postupku SWIFT-DYNAMIC jednostavno društvo s ograničenom odgovornošću za trgovinu i usluge</item>
    </izvorni_sadrzaj>
    <derivirana_varijabla naziv="DomainObject.Predmet.OstaliListFormatedOIB_1">
      <item>Nensi Čolakić, OIB 69574159662 punomoćnik sudionika u postupku SWIFT-DYNAMIC jednostavno društvo s ograničenom odgovornošću za trgovinu i usluge</item>
    </derivirana_varijabla>
  </DomainObject.Predmet.OstaliListFormatedOIB>
  <DomainObject.Predmet.OstaliListFormatedWithAdress>
    <izvorni_sadrzaj>
      <item>Nensi Čolakić, Novoselska 53a, 10000 Zagreb punomoćnik sudionika u postupku SWIFT-DYNAMIC jednostavno društvo s ograničenom odgovornošću za trgovinu i usluge</item>
    </izvorni_sadrzaj>
    <derivirana_varijabla naziv="DomainObject.Predmet.OstaliListFormatedWithAdress_1">
      <item>Nensi Čolakić, Novoselska 53a, 10000 Zagreb punomoćnik sudionika u postupku SWIFT-DYNAMIC jednostavno društvo s ograničenom odgovornošću za trgovinu i usluge</item>
    </derivirana_varijabla>
  </DomainObject.Predmet.OstaliListFormatedWithAdress>
  <DomainObject.Predmet.OstaliListFormatedWithAdressOIB>
    <izvorni_sadrzaj>
      <item>Nensi Čolakić, OIB 69574159662, Novoselska 53a, 10000 Zagreb punomoćnik sudionika u postupku SWIFT-DYNAMIC jednostavno društvo s ograničenom odgovornošću za trgovinu i usluge</item>
    </izvorni_sadrzaj>
    <derivirana_varijabla naziv="DomainObject.Predmet.OstaliListFormatedWithAdressOIB_1">
      <item>Nensi Čolakić, OIB 69574159662, Novoselska 53a, 10000 Zagreb punomoćnik sudionika u postupku SWIFT-DYNAMIC jednostavno društvo s ograničenom odgovornošću za trgovinu i usluge</item>
    </derivirana_varijabla>
  </DomainObject.Predmet.OstaliListFormatedWithAdressOIB>
  <DomainObject.Predmet.OstaliListNazivFormated>
    <izvorni_sadrzaj>
      <item>Nensi Čolakić</item>
    </izvorni_sadrzaj>
    <derivirana_varijabla naziv="DomainObject.Predmet.OstaliListNazivFormated_1">
      <item>Nensi Čolakić</item>
    </derivirana_varijabla>
  </DomainObject.Predmet.OstaliListNazivFormated>
  <DomainObject.Predmet.OstaliListNazivFormatedOIB>
    <izvorni_sadrzaj>
      <item>Nensi Čolakić, OIB 69574159662</item>
    </izvorni_sadrzaj>
    <derivirana_varijabla naziv="DomainObject.Predmet.OstaliListNazivFormatedOIB_1">
      <item>Nensi Čolakić, OIB 69574159662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SWIFT-DYNAMIC jednostavno društvo s ograničenom odgovornošću za trgovinu i usluge</izvorni_sadrzaj>
    <derivirana_varijabla naziv="DomainObject.Predmet.ProtustrankaIDrugi_1">SWIFT-DYNAMIC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SWIFT-DYNAMIC jednostavno društvo s ograničenom odgovornošću za trgovinu i usluge, OIB 29469922369, Novoselska 53 A , 10000 Zagreb</izvorni_sadrzaj>
    <derivirana_varijabla naziv="DomainObject.Predmet.ProtustrankaIDrugiAdressOIB_1">SWIFT-DYNAMIC jednostavno društvo s ograničenom odgovornošću za trgovinu i usluge, OIB 29469922369, Novoselska 53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SWIFT-DYNAMIC jednostavno društvo s ograničenom odgovornošću za trgovinu i usluge</item>
      <item>FINA Regionalni centar Zagreb</item>
      <item>Nensi Čolakić</item>
    </izvorni_sadrzaj>
    <derivirana_varijabla naziv="DomainObject.Predmet.SudioniciListNaziv_1">
      <item>SWIFT-DYNAMIC jednostavno društvo s ograničenom odgovornošću za trgovinu i usluge</item>
      <item>FINA Regionalni centar Zagreb</item>
      <item>Nensi Čolakić</item>
    </derivirana_varijabla>
  </DomainObject.Predmet.SudioniciListNaziv>
  <DomainObject.Predmet.SudioniciListAdressOIB>
    <izvorni_sadrzaj>
      <item>SWIFT-DYNAMIC jednostavno društvo s ograničenom odgovornošću za trgovinu i usluge, OIB 29469922369, Novoselska 53 A ,10000 Zagreb</item>
      <item>FINA Regionalni centar Zagreb, OIB 85821130368, Trg svibanjskih žrtava 1995. br. 1,10000 Zagreb</item>
      <item>Nensi Čolakić, OIB 69574159662, Novoselska 53a,10000 Zagreb</item>
    </izvorni_sadrzaj>
    <derivirana_varijabla naziv="DomainObject.Predmet.SudioniciListAdressOIB_1">
      <item>SWIFT-DYNAMIC jednostavno društvo s ograničenom odgovornošću za trgovinu i usluge, OIB 29469922369, Novoselska 53 A ,10000 Zagreb</item>
      <item>FINA Regionalni centar Zagreb, OIB 85821130368, Trg svibanjskih žrtava 1995. br. 1,10000 Zagreb</item>
      <item>Nensi Čolakić, OIB 69574159662, Novoselska 53a,10000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29469922369</item>
      <item>, OIB 85821130368</item>
      <item>, OIB 69574159662</item>
    </izvorni_sadrzaj>
    <derivirana_varijabla naziv="DomainObject.Predmet.SudioniciListNazivOIB_1">
      <item>, OIB 29469922369</item>
      <item>, OIB 85821130368</item>
      <item>, OIB 69574159662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36F8E-D6B3-4154-BE6A-B3657B8C7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2869</properties:Characters>
  <properties:Lines>94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2018-05-15T10:16:00Z</cp:lastPrinted>
  <dcterms:modified xmlns:xsi="http://www.w3.org/2001/XMLSchema-instance" xsi:type="dcterms:W3CDTF">2018-05-15T10:18:00Z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Trošak za preth. 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