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8e41" w14:paraId="b318e41" w:rsidRDefault="003E363A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3A2FC1">
            <w:rPr>
              <w:rStyle w:val="PozadinaSvijetloZuta"/>
            </w:rPr>
            <w:t>REPUBLIKA HRVATSKA</w:t>
          </w:r>
        </w:sdtContent>
      </w:sdt>
    </w:p>
    <w:p w:rsidRDefault="003E363A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3E363A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3E363A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E363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3A2FC1"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3A2FC1">
            <w:rPr>
              <w:rStyle w:val="PozadinaSvijetloZuta"/>
            </w:rPr>
            <w:t>predlagatelja-dužnika: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 xml:space="preserve"> VELEBIT IZGRADNJA društvo s ograničenom odgovornošću za proizvodnju, trgovinu i usluge, OIB 17560142595, Put Grkovca 8, 23450 Obrovac</w:t>
          </w:r>
        </w:sdtContent>
      </w:sdt>
      <w:r w:rsidR="003A2FC1">
        <w:t xml:space="preserve">, </w:t>
      </w:r>
      <w:r w:rsidR="00BC4B7C" w:rsidRPr="0072128C">
        <w:t xml:space="preserve">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19. travnja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VELEBIT IZGRADNJA društvo s ograničenom odgovornošću za proizvodnju, trgovinu i usluge, OIB 17560142595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HR635045-23405-10024148601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Pristojbe iz predmeta Stpn-10/2016,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19. travnja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3A2FC1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A2FC1" w:rsidRPr="003A2FC1">
            <w:rPr>
              <w:rStyle w:val="PozadinaSvijetloZelena"/>
            </w:rPr>
            <w:t>VELEBIT IZGRADNJA društvo s ograničenom odgovornošću za proizvodnju, trgovinu i usluge, OIB 17560142595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A2FC1">
        <w:rPr>
          <w:noProof/>
        </w:rPr>
        <w:t>U spis</w:t>
      </w:r>
    </w:p>
    <w:p w:rsidRDefault="00BC4B7C" w:rsidP="00BC4B7C" w:rsidR="00BC4B7C" w:rsidRPr="0072128C"/>
    <w:p w:rsidRDefault="003A2FC1" w:rsidP="00E67D40" w:rsidR="003A2FC1">
      <w:pPr>
        <w:pStyle w:val="SudSjedite"/>
      </w:pP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63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3A2FC1" w:rsidRPr="003A2FC1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3A2FC1" w:rsidRPr="003A2FC1">
          <w:rPr>
            <w:rStyle w:val="PozadinaSvijetloZelena"/>
          </w:rPr>
          <w:t>Stpn-10/2016-2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FC1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3A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Stpn-10/2016-2</izvorni_sadrzaj>
    <derivirana_varijabla naziv="DomainObject.Oznaka_1">Stpn-10/2016-2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VELEBIT IZGRADNJA društvo s ograničenom odgovornošću za proizvodnju, trgovinu i usluge</izvorni_sadrzaj>
    <derivirana_varijabla naziv="DomainObject.Predmet.StrankaFormated_1">  VELEBIT IZGRADNJA društvo s ograničenom odgovornošću za proizvodnju, trgovinu i usluge</derivirana_varijabla>
  </DomainObject.Predmet.StrankaFormated>
  <DomainObject.Predmet.StrankaFormatedOIB>
    <izvorni_sadrzaj>  VELEBIT IZGRADNJA društvo s ograničenom odgovornošću za proizvodnju, trgovinu i usluge, OIB 17560142595</izvorni_sadrzaj>
    <derivirana_varijabla naziv="DomainObject.Predmet.StrankaFormatedOIB_1">  VELEBIT IZGRADNJA društvo s ograničenom odgovornošću za proizvodnju, trgovinu i usluge, OIB 17560142595</derivirana_varijabla>
  </DomainObject.Predmet.StrankaFormatedOIB>
  <DomainObject.Predmet.StrankaFormatedWithAdress>
    <izvorni_sadrzaj> VELEBIT IZGRADNJA društvo s ograničenom odgovornošću za proizvodnju, trgovinu i usluge, Put Grkovca 8, 23450 Obrovac</izvorni_sadrzaj>
    <derivirana_varijabla naziv="DomainObject.Predmet.StrankaFormatedWithAdress_1"> VELEBIT IZGRADNJA društvo s ograničenom odgovornošću za proizvodnju, trgovinu i usluge, Put Grkovca 8, 23450 Obrovac</derivirana_varijabla>
  </DomainObject.Predmet.StrankaFormatedWithAdress>
  <DomainObject.Predmet.StrankaFormatedWithAdressOIB>
    <izvorni_sadrzaj> VELEBIT IZGRADNJA društvo s ograničenom odgovornošću za proizvodnju, trgovinu i usluge, OIB 17560142595, Put Grkovca 8, 23450 Obrovac</izvorni_sadrzaj>
    <derivirana_varijabla naziv="DomainObject.Predmet.StrankaFormatedWithAdressOIB_1"> VELEBIT IZGRADNJA društvo s ograničenom odgovornošću za proizvodnju, trgovinu i usluge, OIB 17560142595, Put Grkovca 8, 23450 Obrovac</derivirana_varijabla>
  </DomainObject.Predmet.StrankaFormatedWithAdressOIB>
  <DomainObject.Predmet.StrankaWithAdress>
    <izvorni_sadrzaj>VELEBIT IZGRADNJA društvo s ograničenom odgovornošću za proizvodnju, trgovinu i usluge Put Grkovca 8,23450 Obrovac</izvorni_sadrzaj>
    <derivirana_varijabla naziv="DomainObject.Predmet.StrankaWithAdress_1">VELEBIT IZGRADNJA društvo s ograničenom odgovornošću za proizvodnju, trgovinu i usluge Put Grkovca 8,23450 Obrovac</derivirana_varijabla>
  </DomainObject.Predmet.StrankaWithAdress>
  <DomainObject.Predmet.StrankaWithAdressOIB>
    <izvorni_sadrzaj>VELEBIT IZGRADNJA društvo s ograničenom odgovornošću za proizvodnju, trgovinu i usluge, OIB 17560142595, Put Grkovca 8,23450 Obrovac</izvorni_sadrzaj>
    <derivirana_varijabla naziv="DomainObject.Predmet.StrankaWithAdressOIB_1">VELEBIT IZGRADNJA društvo s ograničenom odgovornošću za proizvodnju, trgovinu i usluge, OIB 17560142595, Put Grkovca 8,23450 Obrovac</derivirana_varijabla>
  </DomainObject.Predmet.StrankaWithAdressOIB>
  <DomainObject.Predmet.StrankaNazivFormated>
    <izvorni_sadrzaj>VELEBIT IZGRADNJA društvo s ograničenom odgovornošću za proizvodnju, trgovinu i usluge</izvorni_sadrzaj>
    <derivirana_varijabla naziv="DomainObject.Predmet.StrankaNazivFormated_1">VELEBIT IZGRADNJA društvo s ograničenom odgovornošću za proizvodnju, trgovinu i usluge</derivirana_varijabla>
    <derivirana_varijabla naziv="Padez">VELEBIT IZGRADNJA društvo s ograničenom odgovornošću za proizvodnju, trgovinu i usluge</derivirana_varijabla>
  </DomainObject.Predmet.StrankaNazivFormated>
  <DomainObject.Predmet.StrankaNazivFormatedOIB>
    <izvorni_sadrzaj>VELEBIT IZGRADNJA društvo s ograničenom odgovornošću za proizvodnju, trgovinu i usluge, OIB 17560142595</izvorni_sadrzaj>
    <derivirana_varijabla naziv="DomainObject.Predmet.StrankaNazivFormatedOIB_1">VELEBIT IZGRADNJA društvo s ograničenom odgovornošću za proizvodnju, trgovinu i usluge, OIB 17560142595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VELEBIT IZGRADNJA društvo s ograničenom odgovornošću za proizvodnju, trgovinu i usluge</item>
    </izvorni_sadrzaj>
    <derivirana_varijabla naziv="DomainObject.Predmet.StrankaListFormated_1">
      <item>VELEBIT IZGRADNJA društvo s ograničenom odgovornošću za proizvodnju, trgovinu i usluge</item>
    </derivirana_varijabla>
  </DomainObject.Predmet.StrankaListFormated>
  <DomainObject.Predmet.StrankaListFormatedOIB>
    <izvorni_sadrzaj>
      <item>VELEBIT IZGRADNJA društvo s ograničenom odgovornošću za proizvodnju, trgovinu i usluge, OIB 17560142595</item>
    </izvorni_sadrzaj>
    <derivirana_varijabla naziv="DomainObject.Predmet.StrankaListFormatedOIB_1">
      <item>VELEBIT IZGRADNJA društvo s ograničenom odgovornošću za proizvodnju, trgovinu i usluge, OIB 17560142595</item>
    </derivirana_varijabla>
  </DomainObject.Predmet.StrankaListFormatedOIB>
  <DomainObject.Predmet.StrankaListFormatedWithAdress>
    <izvorni_sadrzaj>
      <item>VELEBIT IZGRADNJA društvo s ograničenom odgovornošću za proizvodnju, trgovinu i usluge, Put Grkovca 8, 23450 Obrovac</item>
    </izvorni_sadrzaj>
    <derivirana_varijabla naziv="DomainObject.Predmet.StrankaListFormatedWithAdress_1">
      <item>VELEBIT IZGRADNJA društvo s ograničenom odgovornošću za proizvodnju, trgovinu i usluge, Put Grkovca 8, 23450 Obrovac</item>
    </derivirana_varijabla>
  </DomainObject.Predmet.StrankaListFormatedWithAdress>
  <DomainObject.Predmet.StrankaListFormatedWithAdressOIB>
    <izvorni_sadrzaj>
      <item>VELEBIT IZGRADNJA društvo s ograničenom odgovornošću za proizvodnju, trgovinu i usluge, OIB 17560142595, Put Grkovca 8, 23450 Obrovac</item>
    </izvorni_sadrzaj>
    <derivirana_varijabla naziv="DomainObject.Predmet.StrankaListFormatedWithAdressOIB_1">
      <item>VELEBIT IZGRADNJA društvo s ograničenom odgovornošću za proizvodnju, trgovinu i usluge, OIB 17560142595, Put Grkovca 8, 23450 Obrovac</item>
    </derivirana_varijabla>
  </DomainObject.Predmet.StrankaListFormatedWithAdressOIB>
  <DomainObject.Predmet.StrankaListNazivFormated>
    <izvorni_sadrzaj>
      <item>VELEBIT IZGRADNJA društvo s ograničenom odgovornošću za proizvodnju, trgovinu i usluge</item>
    </izvorni_sadrzaj>
    <derivirana_varijabla naziv="DomainObject.Predmet.StrankaListNazivFormated_1">
      <item>VELEBIT IZGRADNJA društvo s ograničenom odgovornošću za proizvodnju, trgovinu i usluge</item>
    </derivirana_varijabla>
  </DomainObject.Predmet.StrankaListNazivFormated>
  <DomainObject.Predmet.StrankaListNazivFormatedOIB>
    <izvorni_sadrzaj>
      <item>VELEBIT IZGRADNJA društvo s ograničenom odgovornošću za proizvodnju, trgovinu i usluge, OIB 17560142595</item>
    </izvorni_sadrzaj>
    <derivirana_varijabla naziv="DomainObject.Predmet.StrankaListNazivFormatedOIB_1">
      <item>VELEBIT IZGRADNJA društvo s ograničenom odgovornošću za proizvodnju, trgovinu i usluge, OIB 17560142595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Stpn-10/2016-2</izvorni_sadrzaj>
    <derivirana_varijabla naziv="DomainObject.PoslovniBrojDokumenta_1">Stpn-10/2016-2</derivirana_varijabla>
  </DomainObject.PoslovniBrojDokumenta>
  <DomainObject.Predmet.StrankaIDrugi>
    <izvorni_sadrzaj>VELEBIT IZGRADNJA društvo s ograničenom odgovornošću za proizvodnju, trgovinu i usluge</izvorni_sadrzaj>
    <derivirana_varijabla naziv="DomainObject.Predmet.StrankaIDrugi_1">VELEBIT IZGRADNJA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VELEBIT IZGRADNJA društvo s ograničenom odgovornošću za proizvodnju, trgovinu i usluge, OIB 17560142595, Put Grkovca 8, 23450 Obrovac</izvorni_sadrzaj>
    <derivirana_varijabla naziv="DomainObject.Predmet.StrankaIDrugiAdressOIB_1">VELEBIT IZGRADNJA društvo s ograničenom odgovornošću za proizvodnju, trgovinu i usluge, OIB 17560142595, Put Grkovca 8, 23450 Obrovac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 IZGRADNJA društvo s ograničenom odgovornošću za proizvodnju, trgovinu i usluge</item>
    </izvorni_sadrzaj>
    <derivirana_varijabla naziv="DomainObject.Predmet.SudioniciListNaziv_1">
      <item>VELEBIT IZGRADNJA društvo s ograničenom odgovornošću za proizvodnju, trgovinu i usluge</item>
    </derivirana_varijabla>
    <derivirana_varijabla naziv="OstaliSudionici">
      <item>VELEBIT IZGRADNJA društvo s ograničenom odgovornošću za proizvodnju, trgovinu i usluge</item>
    </derivirana_varijabla>
  </DomainObject.Predmet.SudioniciListNaziv>
  <DomainObject.Predmet.SudioniciListAdressOIB>
    <izvorni_sadrzaj>
      <item>VELEBIT IZGRADNJA društvo s ograničenom odgovornošću za proizvodnju, trgovinu i usluge, OIB 17560142595, Put Grkovca 8,23450 Obrovac</item>
    </izvorni_sadrzaj>
    <derivirana_varijabla naziv="DomainObject.Predmet.SudioniciListAdressOIB_1">
      <item>VELEBIT IZGRADNJA društvo s ograničenom odgovornošću za proizvodnju, trgovinu i usluge, OIB 17560142595, Put Grkovca 8,23450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VELEBIT IZGRADNJA društvo s ograničenom odgovornošću za proizvodnju, trgovinu i usluge, OIB 17560142595</izvorni_sadrzaj>
    <derivirana_varijabla naziv="DomainObject.Predmet.PristojbeSudionikNazivOIB_1">VELEBIT IZGRADNJA društvo s ograničenom odgovornošću za proizvodnju, trgovinu i usluge, OIB 17560142595</derivirana_varijabla>
  </DomainObject.Predmet.PristojbeSudionikNazivOIB>
  <DomainObject.Predmet.PristojbePNB>
    <izvorni_sadrzaj>HR635045-23405-10024148601</izvorni_sadrzaj>
    <derivirana_varijabla naziv="DomainObject.Predmet.PristojbePNB_1">HR635045-23405-10024148601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Stpn-10/2016, TS ZD</izvorni_sadrzaj>
    <derivirana_varijabla naziv="DomainObject.Predmet.PristojbeOpisPlacanja_1">Pristojbe iz predmeta Stpn-10/2016,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17560142595</item>
    </izvorni_sadrzaj>
    <derivirana_varijabla naziv="DomainObject.Predmet.SudioniciListNazivOIB_1">
      <item>, OIB 17560142595</item>
    </derivirana_varijabla>
  </DomainObject.Predmet.SudioniciListNazivOIB>
  <DomainObject.Barcode>
    <izvorni_sadrzaj>iVBORw0KGgoAAAANSUhEUgAABVUAAAFTAQAAAAAR99EcAAAEh0lEQVR42u3dQYojORCFYUEewEfS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</izvorni_sadrzaj>
    <derivirana_varijabla naziv="DomainObject.Barcode_1">iVBORw0KGgoAAAANSUhEUgAABVUAAAFTAQAAAAAR99EcAAAEh0lEQVR42u3dQYojORCFYUEewEfS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Stpn-10/2016, TS ZD</izvorni_sadrzaj>
    <derivirana_varijabla naziv="DomainObject.Predmet.PristojbeNazivVrste_1">Pristojbe iz predmeta Stpn-10/2016,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39FBA-9160-4944-880E-FF8E12A94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2068</properties:Characters>
  <properties:Lines>56</properties:Lines>
  <properties:Paragraphs>21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2016-04-19T11:27:00Z</cp:lastPrinted>
  <dcterms:modified xmlns:xsi="http://www.w3.org/2001/XMLSchema-instance" xsi:type="dcterms:W3CDTF">2016-04-19T11:31:00Z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Stpn-10/2016-2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