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9b40" w14:paraId="5f69b40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B37760">
      <w:pPr>
        <w:jc w:val="both"/>
        <w:rPr>
          <w:rStyle w:val="Naglaeno"/>
          <w:b w:val="false"/>
        </w:rPr>
      </w:pP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454D50" w:rsidP="0085221D" w:rsidR="00454D50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>
      <w:pPr>
        <w:jc w:val="center"/>
      </w:pPr>
    </w:p>
    <w:p w:rsidRDefault="00454D50" w:rsidP="0085221D" w:rsidR="00454D50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454D50" w:rsidR="00732816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27B8D">
        <w:t xml:space="preserve">FINANCIJSKE AGENCIJE Regionalni centar Osijek, Podružnica Osijek, L. </w:t>
      </w:r>
      <w:proofErr w:type="spellStart"/>
      <w:r w:rsidR="00527B8D">
        <w:t>Jagera</w:t>
      </w:r>
      <w:proofErr w:type="spellEnd"/>
      <w:r w:rsidR="00527B8D">
        <w:t xml:space="preserve"> 3, Osijek, OIB 85821130368, za otvaranje stečajnog postupka nad dužnikom </w:t>
      </w:r>
      <w:r w:rsidR="00141764">
        <w:t>GOLUBICA jednostavno društvo s ograničenom odgovornošću za proizvodnju, trgovinu i usluge, Županja, Veliki kraj 62, MBS: 030157079, OIB: 97380387928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141764">
        <w:rPr>
          <w:color w:val="000000"/>
        </w:rPr>
        <w:t>5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454D50" w:rsidP="00454D50" w:rsidR="00454D50">
      <w:pPr>
        <w:ind w:firstLine="708"/>
        <w:jc w:val="both"/>
      </w:pPr>
    </w:p>
    <w:p w:rsidRDefault="00454D50" w:rsidP="00454D50" w:rsidR="00454D50" w:rsidRPr="00B37760">
      <w:pPr>
        <w:ind w:firstLine="708"/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454D50" w:rsidP="0085221D" w:rsidR="00454D50">
      <w:pPr>
        <w:jc w:val="both"/>
      </w:pPr>
    </w:p>
    <w:p w:rsidRDefault="00454D50" w:rsidP="0085221D" w:rsidR="00454D50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794F55">
        <w:t>GOLUBICA jednostavno društvo s ograničenom odgovornošću za proizvodnju, trgovinu i usluge, Županja, Veliki kraj 62, MBS: 030157079, OIB: 97380387928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794F55">
        <w:t xml:space="preserve">Predrag </w:t>
      </w:r>
      <w:proofErr w:type="spellStart"/>
      <w:r w:rsidR="00794F55">
        <w:t>Filajdić</w:t>
      </w:r>
      <w:proofErr w:type="spellEnd"/>
      <w:r w:rsidR="00794F55">
        <w:t>, Slavonski Brod, Luke Lukića 65, OIB: 32894922284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12CB0">
        <w:t xml:space="preserve">GOLUBICA jednostavno društvo s ograničenom odgovornošću za proizvodnju, trgovinu i usluge, Županja, Veliki kraj 62, MBS: 030157079, OIB: 97380387928 </w:t>
      </w:r>
      <w:r w:rsidR="005A3D9C">
        <w:t>za dan</w:t>
      </w:r>
    </w:p>
    <w:p w:rsidRDefault="00454D50" w:rsidP="0085221D" w:rsidR="00454D50">
      <w:pPr>
        <w:jc w:val="both"/>
        <w:rPr>
          <w:color w:val="000000"/>
        </w:rPr>
      </w:pPr>
    </w:p>
    <w:p w:rsidRDefault="005A3D9C" w:rsidP="0085221D" w:rsidR="005A3D9C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26. travanj</w:t>
      </w:r>
      <w:r w:rsidR="00ED6F97" w:rsidRPr="00EC2419">
        <w:rPr>
          <w:b/>
          <w:color w:val="000000"/>
        </w:rPr>
        <w:t xml:space="preserve"> 2017. u </w:t>
      </w:r>
      <w:r w:rsidR="00812CB0">
        <w:rPr>
          <w:b/>
          <w:color w:val="000000"/>
        </w:rPr>
        <w:t>10</w:t>
      </w:r>
      <w:r w:rsidR="00ED6F97" w:rsidRPr="00EC2419">
        <w:rPr>
          <w:b/>
          <w:color w:val="000000"/>
        </w:rPr>
        <w:t>,</w:t>
      </w:r>
      <w:r w:rsidR="0085221D" w:rsidRPr="00EC2419">
        <w:rPr>
          <w:b/>
          <w:color w:val="000000"/>
        </w:rPr>
        <w:t>00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454D50" w:rsidP="00014B0E" w:rsidR="00454D50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EC2419" w:rsidP="00EC2419" w:rsidR="00EC2419">
      <w:pPr>
        <w:ind w:firstLine="708"/>
        <w:jc w:val="both"/>
      </w:pPr>
      <w:r>
        <w:t xml:space="preserve">Dana </w:t>
      </w:r>
      <w:r w:rsidR="00290FD6">
        <w:t xml:space="preserve">12.01.2017. godine </w:t>
      </w:r>
      <w:r>
        <w:t xml:space="preserve">zaprimljen je na ovome sudu prijedlog </w:t>
      </w:r>
      <w:r w:rsidR="00290FD6" w:rsidRPr="00290FD6">
        <w:t xml:space="preserve">FINE Regionalni centar Osijek, Podružnica Osijek, klasa: 110-07/17-01/04 </w:t>
      </w:r>
      <w:proofErr w:type="spellStart"/>
      <w:r w:rsidR="00290FD6" w:rsidRPr="00290FD6">
        <w:t>Ur</w:t>
      </w:r>
      <w:proofErr w:type="spellEnd"/>
      <w:r w:rsidR="00290FD6" w:rsidRPr="00290FD6">
        <w:t>. broj 04-06-17-164 od 11.01.2017. godine, za otvaranje stečajnog postupka nad dužnikom GOLUBICA jednostavno društvo s ograničenom odgovornošću za proizvodnju, trgovinu i usluge, Županja, Veliki kraj 62, MBS: 030157079, OIB: 97380387928</w:t>
      </w:r>
      <w:r>
        <w:t>.</w:t>
      </w:r>
    </w:p>
    <w:p w:rsidRDefault="00EC2419" w:rsidP="00EC2419" w:rsidR="00EC2419">
      <w:pPr>
        <w:ind w:firstLine="708"/>
        <w:jc w:val="both"/>
      </w:pPr>
    </w:p>
    <w:p w:rsidRDefault="00EC2419" w:rsidP="00290FD6" w:rsidR="00290FD6">
      <w:pPr>
        <w:ind w:firstLine="708"/>
        <w:jc w:val="both"/>
      </w:pPr>
      <w:r>
        <w:t xml:space="preserve">U zahtjevu je navela da </w:t>
      </w:r>
      <w:r w:rsidR="00290FD6">
        <w:t>na dan 10.01.2017. godine dužnik u Očevidniku redoslijeda osnova za plaćanje ima evidentirane neizvršene osnove za plaćanje u neprekinutom razdoblju od 120 dana, u ukupnom iznosu od 70.242,55 kn, u koji iznos je uračunata kamata i naknada FINE za provedbe ovrhe na novčanim sredstvima dužnika. Navodi da dužnik ima 6 zaposlenih radnika.</w:t>
      </w:r>
    </w:p>
    <w:p w:rsidRDefault="00EC2419" w:rsidP="00EC2419" w:rsidR="00EC2419">
      <w:pPr>
        <w:ind w:firstLine="708"/>
        <w:jc w:val="both"/>
      </w:pPr>
    </w:p>
    <w:p w:rsidRDefault="00EC2419" w:rsidP="00290FD6" w:rsidR="00EC2419">
      <w:pPr>
        <w:ind w:firstLine="708"/>
        <w:jc w:val="both"/>
      </w:pPr>
      <w:r>
        <w:t xml:space="preserve">FINA je dostavila </w:t>
      </w:r>
      <w:r w:rsidR="00290FD6">
        <w:t xml:space="preserve">popis računa i oročenih novčanih sredstava dužnika na dan 10.01.2017. godine te u svom podnesku od 11.01.2017. godine navodi da dužnik na dan 10.01.2017. godine u Jedinstvenom registru računa ima otvorene sljedeće račune i oročena novčana sredstva HR8425000091101427049 </w:t>
      </w:r>
      <w:proofErr w:type="spellStart"/>
      <w:r w:rsidR="00290FD6">
        <w:t>Addiko</w:t>
      </w:r>
      <w:proofErr w:type="spellEnd"/>
      <w:r w:rsidR="00290FD6">
        <w:t xml:space="preserve"> Bank d.d., te da na temelju čl. 112. st. 5. SZ-a dužnik na dan 10.01.2017. godine na ime predujma za namirenje troškova stečajnog postupka ima zaplijenjena novčana sredstva u iznosu od 5.000,00 kn.  </w:t>
      </w:r>
    </w:p>
    <w:p w:rsidRDefault="00EC2419" w:rsidP="00EC2419" w:rsidR="00EC2419">
      <w:pPr>
        <w:ind w:firstLine="708"/>
        <w:jc w:val="both"/>
      </w:pPr>
    </w:p>
    <w:p w:rsidRDefault="00EC2419" w:rsidP="00195194" w:rsidR="00EC241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290FD6">
        <w:t>23/17</w:t>
      </w:r>
      <w:r>
        <w:t>-</w:t>
      </w:r>
      <w:r w:rsidR="00F72CFB">
        <w:t>4</w:t>
      </w:r>
      <w:r>
        <w:t xml:space="preserve"> od </w:t>
      </w:r>
      <w:r w:rsidR="00F72CFB">
        <w:t>1</w:t>
      </w:r>
      <w:r w:rsidR="00290FD6">
        <w:t>7</w:t>
      </w:r>
      <w:r>
        <w:t xml:space="preserve">.02.2017. godine pozvana je osoba ovlaštena za zastupanje dužnika </w:t>
      </w:r>
      <w:proofErr w:type="spellStart"/>
      <w:r w:rsidR="00195194">
        <w:t>Fazlji</w:t>
      </w:r>
      <w:proofErr w:type="spellEnd"/>
      <w:r w:rsidR="00195194">
        <w:t xml:space="preserve"> </w:t>
      </w:r>
      <w:proofErr w:type="spellStart"/>
      <w:r w:rsidR="00195194">
        <w:t>Jahaj</w:t>
      </w:r>
      <w:proofErr w:type="spellEnd"/>
      <w:r w:rsidR="00195194">
        <w:t>, OIB: 09146067372, Županja, Aleja Matice Hrvatske 35 da preda sudu pisano izvješće o financijsko-gospodarskom stanju dužnika te popis imovine i obveza</w:t>
      </w:r>
      <w:r w:rsidR="00BD2CB9">
        <w:t xml:space="preserve">, </w:t>
      </w:r>
      <w:r w:rsidR="0017144B">
        <w:t>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EC2419" w:rsidR="00EC2419">
      <w:pPr>
        <w:ind w:firstLine="708"/>
        <w:jc w:val="both"/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</w:t>
      </w:r>
      <w:r w:rsidR="00454D50">
        <w:t>5</w:t>
      </w:r>
      <w:r w:rsidR="00EC2419">
        <w:t>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E70332">
        <w:t xml:space="preserve">Predrag </w:t>
      </w:r>
      <w:proofErr w:type="spellStart"/>
      <w:r w:rsidR="00E70332">
        <w:t>Filajdić</w:t>
      </w:r>
      <w:proofErr w:type="spellEnd"/>
      <w:r w:rsidR="00E70332">
        <w:t xml:space="preserve">, Slavonski Brod, Luke Lukića 65, </w:t>
      </w:r>
      <w:r w:rsidRPr="00B37760">
        <w:rPr>
          <w:color w:val="000000"/>
        </w:rPr>
        <w:t xml:space="preserve">uz </w:t>
      </w:r>
      <w:r w:rsidR="00E70332">
        <w:rPr>
          <w:color w:val="000000"/>
        </w:rPr>
        <w:t xml:space="preserve">  </w:t>
      </w:r>
      <w:r w:rsidRPr="00B37760">
        <w:rPr>
          <w:color w:val="000000"/>
        </w:rPr>
        <w:t>presliku lista 1-</w:t>
      </w:r>
      <w:r w:rsidR="00E409B0">
        <w:rPr>
          <w:color w:val="000000"/>
        </w:rPr>
        <w:t>2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</w:t>
      </w:r>
      <w:r w:rsidR="0048746B">
        <w:rPr>
          <w:color w:val="000000"/>
        </w:rPr>
        <w:t xml:space="preserve">dužnika </w:t>
      </w:r>
      <w:proofErr w:type="spellStart"/>
      <w:r w:rsidR="00E70332">
        <w:t>Fazlji</w:t>
      </w:r>
      <w:proofErr w:type="spellEnd"/>
      <w:r w:rsidR="00E70332">
        <w:t xml:space="preserve"> </w:t>
      </w:r>
      <w:proofErr w:type="spellStart"/>
      <w:r w:rsidR="00E70332">
        <w:t>Jahaj</w:t>
      </w:r>
      <w:proofErr w:type="spellEnd"/>
      <w:r w:rsidR="00E70332">
        <w:t>, Županja, Aleja Matice Hrvatske 35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dužnik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48746B">
        <w:rPr>
          <w:color w:val="000000"/>
        </w:rPr>
        <w:t>26.4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A62" w:rsidR="003B2A62">
      <w:r>
        <w:separator/>
      </w:r>
    </w:p>
  </w:endnote>
  <w:endnote w:id="0" w:type="continuationSeparator">
    <w:p w:rsidRDefault="003B2A62" w:rsidR="003B2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A62" w:rsidR="003B2A62">
      <w:r>
        <w:separator/>
      </w:r>
    </w:p>
  </w:footnote>
  <w:footnote w:id="0" w:type="continuationSeparator">
    <w:p w:rsidRDefault="003B2A62" w:rsidR="003B2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8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852E2" w:rsidR="000852E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852E2">
      <w:t>7 St-23/17-6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852E2">
      <w:t>23/17-6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2E2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64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194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0FD6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2A6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54D50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18B6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F55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2CB0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0332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B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8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D18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D18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8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8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B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18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D18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D18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8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8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09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628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2017.</izvorni_sadrzaj>
    <derivirana_varijabla naziv="DomainObject.Predmet.DatumOsnivanja_1">12.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GOLUBICA jednostavno društvo s ograničenom odgovornošću za proizvodnju, trgovinu i usluge zastupanog po punomoćniku Fazlji Jahaj</izvorni_sadrzaj>
    <derivirana_varijabla naziv="DomainObject.Predmet.ProtustrankaFormated_1">  GOLUBICA jednostavno društvo s ograničenom odgovornošću za proizvodnju, trgovinu i usluge zastupanog po punomoćniku Fazlji Jahaj</derivirana_varijabla>
  </DomainObject.Predmet.ProtustrankaFormated>
  <DomainObject.Predmet.ProtustrankaFormatedOIB>
    <izvorni_sadrzaj>  GOLUBICA jednostavno društvo s ograničenom odgovornošću za proizvodnju, trgovinu i usluge, OIB 97380387928 zastupanog po punomoćniku Fazlji Jahaj</izvorni_sadrzaj>
    <derivirana_varijabla naziv="DomainObject.Predmet.ProtustrankaFormatedOIB_1">  GOLUBICA jednostavno društvo s ograničenom odgovornošću za proizvodnju, trgovinu i usluge, OIB 97380387928 zastupanog po punomoćniku Fazlji Jahaj</derivirana_varijabla>
  </DomainObject.Predmet.ProtustrankaFormatedOIB>
  <DomainObject.Predmet.ProtustrankaFormatedWithAdress>
    <izvorni_sadrzaj> GOLUBICA jednostavno društvo s ograničenom odgovornošću za proizvodnju, trgovinu i usluge, Veliki kra 62, 32270 Županja zastupanog po punomoćniku Fazlji Jahaj</izvorni_sadrzaj>
    <derivirana_varijabla naziv="DomainObject.Predmet.ProtustrankaFormatedWithAdress_1"> GOLUBICA jednostavno društvo s ograničenom odgovornošću za proizvodnju, trgovinu i usluge, Veliki kra 62, 32270 Županja zastupanog po punomoćniku Fazlji Jahaj</derivirana_varijabla>
  </DomainObject.Predmet.ProtustrankaFormatedWithAdress>
  <DomainObject.Predmet.ProtustrankaFormatedWithAdressOIB>
    <izvorni_sadrzaj> GOLUBICA jednostavno društvo s ograničenom odgovornošću za proizvodnju, trgovinu i usluge, OIB 97380387928, Veliki kra 62, 32270 Županja zastupanog po punomoćniku Fazlji Jahaj</izvorni_sadrzaj>
    <derivirana_varijabla naziv="DomainObject.Predmet.ProtustrankaFormatedWithAdressOIB_1"> GOLUBICA jednostavno društvo s ograničenom odgovornošću za proizvodnju, trgovinu i usluge, OIB 97380387928, Veliki kra 62, 32270 Županja zastupanog po punomoćniku Fazlji Jahaj</derivirana_varijabla>
  </DomainObject.Predmet.ProtustrankaFormatedWithAdressOIB>
  <DomainObject.Predmet.ProtustrankaWithAdress>
    <izvorni_sadrzaj>GOLUBICA jednostavno društvo s ograničenom odgovornošću za proizvodnju, trgovinu i usluge Veliki kra 62, 32270 Županja</izvorni_sadrzaj>
    <derivirana_varijabla naziv="DomainObject.Predmet.ProtustrankaWithAdress_1">GOLUBICA jednostavno društvo s ograničenom odgovornošću za proizvodnju, trgovinu i usluge Veliki kra 62, 32270 Županja</derivirana_varijabla>
  </DomainObject.Predmet.ProtustrankaWithAdress>
  <DomainObject.Predmet.ProtustrankaWithAdressOIB>
    <izvorni_sadrzaj>GOLUBICA jednostavno društvo s ograničenom odgovornošću za proizvodnju, trgovinu i usluge, OIB 97380387928, Veliki kra 62, 32270 Županja</izvorni_sadrzaj>
    <derivirana_varijabla naziv="DomainObject.Predmet.ProtustrankaWithAdressOIB_1">GOLUBICA jednostavno društvo s ograničenom odgovornošću za proizvodnju, trgovinu i usluge, OIB 97380387928, Veliki kra 62, 32270 Županja</derivirana_varijabla>
  </DomainObject.Predmet.ProtustrankaWithAdressOIB>
  <DomainObject.Predmet.ProtustrankaNazivFormated>
    <izvorni_sadrzaj>GOLUBICA jednostavno društvo s ograničenom odgovornošću za proizvodnju, trgovinu i usluge</izvorni_sadrzaj>
    <derivirana_varijabla naziv="DomainObject.Predmet.ProtustrankaNazivFormated_1">GOLUBICA jednostavno društvo s ograničenom odgovornošću za proizvodnju, trgovinu i usluge</derivirana_varijabla>
  </DomainObject.Predmet.ProtustrankaNazivFormated>
  <DomainObject.Predmet.ProtustrankaNazivFormatedOIB>
    <izvorni_sadrzaj>GOLUBICA jednostavno društvo s ograničenom odgovornošću za proizvodnju, trgovinu i usluge, OIB 97380387928</izvorni_sadrzaj>
    <derivirana_varijabla naziv="DomainObject.Predmet.ProtustrankaNazivFormatedOIB_1">GOLUBICA jednostavno društvo s ograničenom odgovornošću za proizvodnju, trgovinu i usluge, OIB 97380387928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GOLUBICA jednostavno društvo s ograničenom odgovornošću za proizvodnju, trgovinu i usluge zastupanog po punomoćniku Fazlji Jahaj</item>
    </izvorni_sadrzaj>
    <derivirana_varijabla naziv="DomainObject.Predmet.ProtuStrankaListFormated_1">
      <item>GOLUBICA jednostavno društvo s ograničenom odgovornošću za proizvodnju, trgovinu i usluge zastupanog po punomoćniku Fazlji Jahaj</item>
    </derivirana_varijabla>
  </DomainObject.Predmet.ProtuStrankaListFormated>
  <DomainObject.Predmet.ProtuStrankaListFormatedOIB>
    <izvorni_sadrzaj>
      <item>GOLUBICA jednostavno društvo s ograničenom odgovornošću za proizvodnju, trgovinu i usluge, OIB 97380387928 zastupanog po punomoćniku Fazlji Jahaj</item>
    </izvorni_sadrzaj>
    <derivirana_varijabla naziv="DomainObject.Predmet.ProtuStrankaListFormatedOIB_1">
      <item>GOLUBICA jednostavno društvo s ograničenom odgovornošću za proizvodnju, trgovinu i usluge, OIB 97380387928 zastupanog po punomoćniku Fazlji Jahaj</item>
    </derivirana_varijabla>
  </DomainObject.Predmet.ProtuStrankaListFormatedOIB>
  <DomainObject.Predmet.ProtuStrankaListFormatedWithAdress>
    <izvorni_sadrzaj>
      <item>GOLUBICA jednostavno društvo s ograničenom odgovornošću za proizvodnju, trgovinu i usluge, Veliki kra 62, 32270 Županja zastupanog po punomoćniku Fazlji Jahaj</item>
    </izvorni_sadrzaj>
    <derivirana_varijabla naziv="DomainObject.Predmet.ProtuStrankaListFormatedWithAdress_1">
      <item>GOLUBICA jednostavno društvo s ograničenom odgovornošću za proizvodnju, trgovinu i usluge, Veliki kra 62, 32270 Županja zastupanog po punomoćniku Fazlji Jahaj</item>
    </derivirana_varijabla>
  </DomainObject.Predmet.ProtuStrankaListFormatedWithAdress>
  <DomainObject.Predmet.ProtuStrankaListFormatedWithAdressOIB>
    <izvorni_sadrzaj>
      <item>GOLUBICA jednostavno društvo s ograničenom odgovornošću za proizvodnju, trgovinu i usluge, OIB 97380387928, Veliki kra 62, 32270 Županja zastupanog po punomoćniku Fazlji Jahaj</item>
    </izvorni_sadrzaj>
    <derivirana_varijabla naziv="DomainObject.Predmet.ProtuStrankaListFormatedWithAdressOIB_1">
      <item>GOLUBICA jednostavno društvo s ograničenom odgovornošću za proizvodnju, trgovinu i usluge, OIB 97380387928, Veliki kra 62, 32270 Županja zastupanog po punomoćniku Fazlji Jahaj</item>
    </derivirana_varijabla>
  </DomainObject.Predmet.ProtuStrankaListFormatedWithAdressOIB>
  <DomainObject.Predmet.ProtuStrankaListNazivFormated>
    <izvorni_sadrzaj>
      <item>GOLUBICA jednostavno društvo s ograničenom odgovornošću za proizvodnju, trgovinu i usluge</item>
    </izvorni_sadrzaj>
    <derivirana_varijabla naziv="DomainObject.Predmet.ProtuStrankaListNazivFormated_1">
      <item>GOLUBICA jednostavno društvo s ograničenom odgovornošću za proizvodnju, trgovinu i usluge</item>
    </derivirana_varijabla>
  </DomainObject.Predmet.ProtuStrankaListNazivFormated>
  <DomainObject.Predmet.ProtuStrankaListNazivFormatedOIB>
    <izvorni_sadrzaj>
      <item>GOLUBICA jednostavno društvo s ograničenom odgovornošću za proizvodnju, trgovinu i usluge, OIB 97380387928</item>
    </izvorni_sadrzaj>
    <derivirana_varijabla naziv="DomainObject.Predmet.ProtuStrankaListNazivFormatedOIB_1">
      <item>GOLUBICA jednostavno društvo s ograničenom odgovornošću za proizvodnju, trgovinu i usluge, OIB 97380387928</item>
    </derivirana_varijabla>
  </DomainObject.Predmet.ProtuStrankaListNazivFormatedOIB>
  <DomainObject.Predmet.OstaliListFormated>
    <izvorni_sadrzaj>
      <item>Fazlji Jahaj punomoćnik sudionika u postupku GOLUBICA jednostavno društvo s ograničenom odgovornošću za proizvodnju, trgovinu i usluge</item>
    </izvorni_sadrzaj>
    <derivirana_varijabla naziv="DomainObject.Predmet.OstaliListFormated_1">
      <item>Fazlji Jahaj punomoćnik sudionika u postupku GOLUBICA jednostavno društvo s ograničenom odgovornošću za proizvodnju, trgovinu i usluge</item>
    </derivirana_varijabla>
  </DomainObject.Predmet.OstaliListFormated>
  <DomainObject.Predmet.OstaliListFormatedOIB>
    <izvorni_sadrzaj>
      <item>Fazlji Jahaj, OIB 09146067372 punomoćnik sudionika u postupku GOLUBICA jednostavno društvo s ograničenom odgovornošću za proizvodnju, trgovinu i usluge</item>
    </izvorni_sadrzaj>
    <derivirana_varijabla naziv="DomainObject.Predmet.OstaliListFormatedOIB_1">
      <item>Fazlji Jahaj, OIB 09146067372 punomoćnik sudionika u postupku GOLUBICA jednostavno društvo s ograničenom odgovornošću za proizvodnju, trgovinu i usluge</item>
    </derivirana_varijabla>
  </DomainObject.Predmet.OstaliListFormatedOIB>
  <DomainObject.Predmet.OstaliListFormatedWithAdress>
    <izvorni_sadrzaj>
      <item>Fazlji Jahaj, Aleja Matice Hrvatske 35, 32270 Županja punomoćnik sudionika u postupku GOLUBICA jednostavno društvo s ograničenom odgovornošću za proizvodnju, trgovinu i usluge</item>
    </izvorni_sadrzaj>
    <derivirana_varijabla naziv="DomainObject.Predmet.OstaliListFormatedWithAdress_1">
      <item>Fazlji Jahaj, Aleja Matice Hrvatske 35, 32270 Županja punomoćnik sudionika u postupku GOLUBICA jednostavno društvo s ograničenom odgovornošću za proizvodnju, trgovinu i usluge</item>
    </derivirana_varijabla>
  </DomainObject.Predmet.OstaliListFormatedWithAdress>
  <DomainObject.Predmet.OstaliListFormatedWithAdressOIB>
    <izvorni_sadrzaj>
      <item>Fazlji Jahaj, OIB 09146067372, Aleja Matice Hrvatske 35, 32270 Županja punomoćnik sudionika u postupku GOLUBICA jednostavno društvo s ograničenom odgovornošću za proizvodnju, trgovinu i usluge</item>
    </izvorni_sadrzaj>
    <derivirana_varijabla naziv="DomainObject.Predmet.OstaliListFormatedWithAdressOIB_1">
      <item>Fazlji Jahaj, OIB 09146067372, Aleja Matice Hrvatske 35, 32270 Županja punomoćnik sudionika u postupku GOLUBICA jednostavno društvo s ograničenom odgovornošću za proizvodnju, trgovinu i usluge</item>
    </derivirana_varijabla>
  </DomainObject.Predmet.OstaliListFormatedWithAdressOIB>
  <DomainObject.Predmet.OstaliListNazivFormated>
    <izvorni_sadrzaj>
      <item>Fazlji Jahaj</item>
    </izvorni_sadrzaj>
    <derivirana_varijabla naziv="DomainObject.Predmet.OstaliListNazivFormated_1">
      <item>Fazlji Jahaj</item>
    </derivirana_varijabla>
  </DomainObject.Predmet.OstaliListNazivFormated>
  <DomainObject.Predmet.OstaliListNazivFormatedOIB>
    <izvorni_sadrzaj>
      <item>Fazlji Jahaj, OIB 09146067372</item>
    </izvorni_sadrzaj>
    <derivirana_varijabla naziv="DomainObject.Predmet.OstaliListNazivFormatedOIB_1">
      <item>Fazlji Jahaj, OIB 09146067372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GOLUBICA jednostavno društvo s ograničenom odgovornošću za proizvodnju, trgovinu i usluge</izvorni_sadrzaj>
    <derivirana_varijabla naziv="DomainObject.Predmet.ProtustrankaIDrugi_1">GOLUBICA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GOLUBICA jednostavno društvo s ograničenom odgovornošću za proizvodnju, trgovinu i usluge, OIB 97380387928, Veliki kra 62, 32270 Županja</izvorni_sadrzaj>
    <derivirana_varijabla naziv="DomainObject.Predmet.ProtustrankaIDrugiAdressOIB_1">GOLUBICA jednostavno društvo s ograničenom odgovornošću za proizvodnju, trgovinu i usluge, OIB 97380387928, Veliki kra 62,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GOLUBICA jednostavno društvo s ograničenom odgovornošću za proizvodnju, trgovinu i usluge</item>
      <item>Fazlji Jahaj</item>
    </izvorni_sadrzaj>
    <derivirana_varijabla naziv="DomainObject.Predmet.SudioniciListNaziv_1">
      <item>FINA RC OSIJEK</item>
      <item>GOLUBICA jednostavno društvo s ograničenom odgovornošću za proizvodnju, trgovinu i usluge</item>
      <item>Fazlji Jahaj</item>
    </derivirana_varijabla>
  </DomainObject.Predmet.SudioniciListNaziv>
  <DomainObject.Predmet.SudioniciListAdressOIB>
    <izvorni_sadrzaj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</izvorni_sadrzaj>
    <derivirana_varijabla naziv="DomainObject.Predmet.SudioniciListAdressOIB_1">
      <item>FINA RC OSIJEK, OIB 85821130368</item>
      <item>GOLUBICA jednostavno društvo s ograničenom odgovornošću za proizvodnju, trgovinu i usluge, OIB 97380387928, Veliki kra 62,32270 Županja</item>
      <item>Fazlji Jahaj, OIB 09146067372, Aleja Matice Hrvatske 35,32270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97380387928</item>
      <item>, OIB 09146067372</item>
    </izvorni_sadrzaj>
    <derivirana_varijabla naziv="DomainObject.Predmet.SudioniciListNazivOIB_1">
      <item>, OIB 85821130368</item>
      <item>, OIB 97380387928</item>
      <item>, OIB 09146067372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0B98C-38AC-4CA0-B24B-38FC9EFE3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777</properties:Words>
  <properties:Characters>4336</properties:Characters>
  <properties:Lines>135</properties:Lines>
  <properties:Paragraphs>37</properties:Paragraphs>
  <properties:TotalTime>370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2017-03-14T10:25:00Z</cp:lastPrinted>
  <dcterms:modified xmlns:xsi="http://www.w3.org/2001/XMLSchema-instance" xsi:type="dcterms:W3CDTF">2017-03-15T11:46:00Z</dcterms:modified>
  <cp:revision>288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