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1b6e" w14:paraId="8361b6e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</w:t>
      </w:r>
      <w:r w:rsidR="00774522">
        <w:rPr>
          <w:b/>
        </w:rPr>
        <w:t xml:space="preserve"> </w:t>
      </w:r>
      <w:r w:rsidR="006A1124">
        <w:rPr>
          <w:b/>
        </w:rPr>
        <w:t xml:space="preserve">  </w:t>
      </w:r>
      <w:r w:rsidR="00F0264A">
        <w:rPr>
          <w:b/>
        </w:rPr>
        <w:t xml:space="preserve">  </w:t>
      </w:r>
      <w:r w:rsidR="00C62CB9">
        <w:rPr>
          <w:b/>
        </w:rPr>
        <w:t>Broj:7/St-494</w:t>
      </w:r>
      <w:r w:rsidR="00F0264A" w:rsidRPr="00F0264A">
        <w:rPr>
          <w:b/>
        </w:rPr>
        <w:t>/201</w:t>
      </w:r>
      <w:r w:rsidR="00C62CB9">
        <w:rPr>
          <w:b/>
        </w:rPr>
        <w:t>6</w:t>
      </w:r>
      <w:r w:rsidR="00F0264A" w:rsidRPr="00F0264A">
        <w:rPr>
          <w:b/>
        </w:rPr>
        <w:t>-</w:t>
      </w:r>
      <w:r w:rsidR="00C62CB9">
        <w:rPr>
          <w:b/>
        </w:rPr>
        <w:t>36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6A1124">
        <w:t xml:space="preserve">u stečajnom postupku nad stečajnim dužnikom </w:t>
      </w:r>
      <w:r w:rsidR="00C62CB9" w:rsidRPr="00C62CB9">
        <w:t>HAJZ društvo s ograničenom odgovornošću za proizvodnju od metala, strojeva i uređaja, građevinarstvo i trgovinu "u stečaju", skraćena tvrtka: HAJZ d.o.o. "u stečaju", Slavonski Brod, Požeška 82, OIB 49235234904</w:t>
      </w:r>
      <w:r w:rsidR="00FA3B1D">
        <w:t xml:space="preserve">, dana </w:t>
      </w:r>
      <w:r w:rsidR="00C62CB9">
        <w:t>14</w:t>
      </w:r>
      <w:r w:rsidR="006A1124">
        <w:t xml:space="preserve">. </w:t>
      </w:r>
      <w:r w:rsidR="00C62CB9">
        <w:t>ožujka</w:t>
      </w:r>
      <w:r w:rsidR="004F0140">
        <w:t xml:space="preserve"> 201</w:t>
      </w:r>
      <w:r w:rsidR="002B1DB6">
        <w:t>7</w:t>
      </w:r>
      <w:r w:rsidR="00702BF7">
        <w:t>. godine</w:t>
      </w: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C62CB9">
        <w:t xml:space="preserve">Zorislavu </w:t>
      </w:r>
      <w:proofErr w:type="spellStart"/>
      <w:r w:rsidR="00C62CB9">
        <w:t>Novoselac</w:t>
      </w:r>
      <w:proofErr w:type="spellEnd"/>
      <w:r w:rsidR="00774522">
        <w:t xml:space="preserve"> iz </w:t>
      </w:r>
      <w:r w:rsidR="00C62CB9">
        <w:t xml:space="preserve">Osijeka, </w:t>
      </w:r>
      <w:proofErr w:type="spellStart"/>
      <w:r w:rsidR="00C62CB9">
        <w:t>Kapučinska</w:t>
      </w:r>
      <w:proofErr w:type="spellEnd"/>
      <w:r w:rsidR="00C62CB9">
        <w:t xml:space="preserve"> 27/II</w:t>
      </w:r>
      <w:r w:rsidR="00774522">
        <w:t xml:space="preserve">, OIB </w:t>
      </w:r>
      <w:r w:rsidR="00C62CB9">
        <w:t>35178090537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Pr="00B40908">
        <w:t xml:space="preserve"> </w:t>
      </w:r>
      <w:r w:rsidR="001442C1">
        <w:t>s</w:t>
      </w:r>
      <w:r w:rsidR="00B078D1" w:rsidRPr="00B078D1">
        <w:t>tanju stečajne mase</w:t>
      </w:r>
      <w:r w:rsidRP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774522">
        <w:t xml:space="preserve"> s posebnim osvrtom koja je imovina stečajnog dužnika još uvijek neunovčena i zbog čega nije, a kako bi se moglo odlučiti o daljnjem tijeku postupka s obzirom da dugotrajnost trajanja istog.</w:t>
      </w:r>
    </w:p>
    <w:p w:rsidRDefault="000F3157" w:rsidP="00444B75" w:rsidR="00444B75">
      <w:pPr>
        <w:ind w:firstLine="1440"/>
        <w:jc w:val="both"/>
      </w:pPr>
      <w:r>
        <w:t xml:space="preserve"> </w:t>
      </w:r>
      <w:r w:rsidR="00B078D1" w:rsidRPr="00B078D1">
        <w:t>Upozorava se</w:t>
      </w:r>
      <w:r w:rsidR="006E6865" w:rsidRPr="00B078D1">
        <w:t xml:space="preserve"> stečajni upravitelj </w:t>
      </w:r>
      <w:r w:rsidR="00B078D1" w:rsidRPr="00B078D1">
        <w:t>na dužnost podnošenja</w:t>
      </w:r>
      <w:r w:rsidR="001442C1">
        <w:t xml:space="preserve"> pisanog</w:t>
      </w:r>
      <w:r w:rsidR="00B078D1" w:rsidRPr="00B078D1">
        <w:t xml:space="preserve"> izvješća o</w:t>
      </w:r>
      <w:r w:rsidR="00B078D1">
        <w:t xml:space="preserve"> </w:t>
      </w:r>
      <w:r w:rsidR="006A1124">
        <w:t xml:space="preserve">tijeku stečajnog postupka i </w:t>
      </w:r>
      <w:r w:rsidR="00B078D1" w:rsidRPr="00B078D1">
        <w:t>stanju stečajne mase</w:t>
      </w:r>
      <w:r w:rsidR="00B078D1">
        <w:t xml:space="preserve"> u roku</w:t>
      </w:r>
      <w:r w:rsidR="00CC5D4A">
        <w:t xml:space="preserve"> i na način</w:t>
      </w:r>
      <w:r w:rsidR="00B078D1">
        <w:t xml:space="preserve"> propisan odredbom</w:t>
      </w:r>
      <w:r w:rsidR="00B078D1" w:rsidRPr="00B078D1">
        <w:t xml:space="preserve"> čl. </w:t>
      </w:r>
      <w:r w:rsidR="001442C1">
        <w:t>289</w:t>
      </w:r>
      <w:r w:rsidR="00B078D1">
        <w:t xml:space="preserve">. st. </w:t>
      </w:r>
      <w:r w:rsidR="001442C1">
        <w:t>6</w:t>
      </w:r>
      <w:r w:rsidR="00B078D1">
        <w:t>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C62CB9">
        <w:t>14</w:t>
      </w:r>
      <w:r w:rsidR="006A1124">
        <w:t>.</w:t>
      </w:r>
      <w:r w:rsidR="002B1DB6">
        <w:t xml:space="preserve"> </w:t>
      </w:r>
      <w:r w:rsidR="00C62CB9">
        <w:t>ožujka</w:t>
      </w:r>
      <w:r w:rsidR="00843FAD">
        <w:t xml:space="preserve"> 201</w:t>
      </w:r>
      <w:r w:rsidR="002B1DB6">
        <w:t>7</w:t>
      </w:r>
      <w:r w:rsidR="00A457F5" w:rsidRPr="00A457F5">
        <w:t>.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   </w:t>
      </w:r>
      <w:r w:rsidR="00774522">
        <w:t xml:space="preserve">        </w:t>
      </w:r>
      <w:r w:rsidR="00751468">
        <w:t xml:space="preserve"> </w:t>
      </w:r>
      <w:r w:rsidR="006A4AB0">
        <w:t xml:space="preserve"> </w:t>
      </w:r>
      <w:r w:rsidR="00751468">
        <w:t>Stečajna sutkinja</w:t>
      </w:r>
    </w:p>
    <w:p w:rsidRDefault="00A457F5" w:rsidP="00774522" w:rsidR="00C43937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0264A">
        <w:t xml:space="preserve"> </w:t>
      </w:r>
      <w:r w:rsidR="002B1DB6">
        <w:t xml:space="preserve"> </w:t>
      </w:r>
      <w:r w:rsidR="00774522">
        <w:t xml:space="preserve">        </w:t>
      </w:r>
      <w:r w:rsidR="002B1DB6">
        <w:t xml:space="preserve"> </w:t>
      </w:r>
      <w:r w:rsidR="00F0264A">
        <w:t xml:space="preserve"> </w:t>
      </w:r>
      <w:r w:rsidR="00774522">
        <w:t xml:space="preserve"> Mirna Vujčić</w:t>
      </w:r>
      <w:r w:rsidR="00C43937">
        <w:t xml:space="preserve">  </w:t>
      </w:r>
    </w:p>
    <w:p w:rsidRDefault="00774522" w:rsidP="00A457F5" w:rsidR="00F0264A">
      <w:pPr>
        <w:jc w:val="both"/>
      </w:pPr>
      <w:r>
        <w:t xml:space="preserve">  </w:t>
      </w:r>
      <w:r w:rsidR="00ED3224">
        <w:t xml:space="preserve">                                                                 </w:t>
      </w:r>
    </w:p>
    <w:p w:rsidRDefault="00F0264A" w:rsidP="00A457F5" w:rsidR="00F0264A">
      <w:pPr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050435" w:rsidP="00A457F5" w:rsidR="00050435">
      <w:pPr>
        <w:jc w:val="both"/>
      </w:pPr>
    </w:p>
    <w:p w:rsidRDefault="00C43937" w:rsidP="00A457F5" w:rsidR="00C43937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04D" w:rsidR="00D3004D">
      <w:r>
        <w:separator/>
      </w:r>
    </w:p>
  </w:endnote>
  <w:endnote w:id="0" w:type="continuationSeparator">
    <w:p w:rsidRDefault="00D3004D" w:rsidR="00D30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04D" w:rsidR="00D3004D">
      <w:r>
        <w:separator/>
      </w:r>
    </w:p>
  </w:footnote>
  <w:footnote w:id="0" w:type="continuationSeparator">
    <w:p w:rsidRDefault="00D3004D" w:rsidR="00D300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CB9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96416"/>
    <w:rsid w:val="000C1CD9"/>
    <w:rsid w:val="000C66C2"/>
    <w:rsid w:val="000D154C"/>
    <w:rsid w:val="000F3157"/>
    <w:rsid w:val="0010129E"/>
    <w:rsid w:val="00121764"/>
    <w:rsid w:val="0012631B"/>
    <w:rsid w:val="001442C1"/>
    <w:rsid w:val="001A72C0"/>
    <w:rsid w:val="001E7A59"/>
    <w:rsid w:val="002315C0"/>
    <w:rsid w:val="00265160"/>
    <w:rsid w:val="002758DC"/>
    <w:rsid w:val="002A325B"/>
    <w:rsid w:val="002A6275"/>
    <w:rsid w:val="002B1DB6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1FDD"/>
    <w:rsid w:val="0048108D"/>
    <w:rsid w:val="00496471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94B81"/>
    <w:rsid w:val="006A1124"/>
    <w:rsid w:val="006A3C79"/>
    <w:rsid w:val="006A4AB0"/>
    <w:rsid w:val="006B373C"/>
    <w:rsid w:val="006C6FB4"/>
    <w:rsid w:val="006C7859"/>
    <w:rsid w:val="006E6865"/>
    <w:rsid w:val="00702BF7"/>
    <w:rsid w:val="007156A6"/>
    <w:rsid w:val="00732F9C"/>
    <w:rsid w:val="007472B9"/>
    <w:rsid w:val="00751468"/>
    <w:rsid w:val="00774522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5754A"/>
    <w:rsid w:val="00973B9A"/>
    <w:rsid w:val="009771BA"/>
    <w:rsid w:val="009919EE"/>
    <w:rsid w:val="00993ADA"/>
    <w:rsid w:val="009A2664"/>
    <w:rsid w:val="00A15F91"/>
    <w:rsid w:val="00A457F5"/>
    <w:rsid w:val="00A57028"/>
    <w:rsid w:val="00A8047B"/>
    <w:rsid w:val="00AA0A8E"/>
    <w:rsid w:val="00AA7F6E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C04546"/>
    <w:rsid w:val="00C43937"/>
    <w:rsid w:val="00C53F4A"/>
    <w:rsid w:val="00C57AF1"/>
    <w:rsid w:val="00C62CB9"/>
    <w:rsid w:val="00C7482B"/>
    <w:rsid w:val="00C906F4"/>
    <w:rsid w:val="00CB2E98"/>
    <w:rsid w:val="00CC5D4A"/>
    <w:rsid w:val="00CD0BC0"/>
    <w:rsid w:val="00CE1FE3"/>
    <w:rsid w:val="00D17B4E"/>
    <w:rsid w:val="00D3004D"/>
    <w:rsid w:val="00D36C03"/>
    <w:rsid w:val="00D45D45"/>
    <w:rsid w:val="00D676BC"/>
    <w:rsid w:val="00D876BD"/>
    <w:rsid w:val="00DA7DBB"/>
    <w:rsid w:val="00DB03BF"/>
    <w:rsid w:val="00DB371A"/>
    <w:rsid w:val="00DB3F0F"/>
    <w:rsid w:val="00DE15DF"/>
    <w:rsid w:val="00DF736C"/>
    <w:rsid w:val="00E01535"/>
    <w:rsid w:val="00E11885"/>
    <w:rsid w:val="00E1316B"/>
    <w:rsid w:val="00E26617"/>
    <w:rsid w:val="00E65B60"/>
    <w:rsid w:val="00ED3224"/>
    <w:rsid w:val="00EE7FA4"/>
    <w:rsid w:val="00F0264A"/>
    <w:rsid w:val="00F33009"/>
    <w:rsid w:val="00F452B5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51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1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1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1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1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51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1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1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1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1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158168-5198-4084-86D2-4712831F3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255</properties:Words>
  <properties:Characters>1353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2017-03-14T13:37:00Z</dcterms:created>
  <dc:creator>zbiondic</dc:creator>
  <cp:lastModifiedBy>wsadmin</cp:lastModifiedBy>
  <cp:lastPrinted>2016-10-05T12:22:00Z</cp:lastPrinted>
  <dcterms:modified xmlns:xsi="http://www.w3.org/2001/XMLSchema-instance" xsi:type="dcterms:W3CDTF">2017-03-14T13:43:00Z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