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aa55" w14:paraId="122aa55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813C26">
        <w:rPr>
          <w:rFonts w:cs="Times New Roman" w:hAnsi="Times New Roman" w:ascii="Times New Roman"/>
          <w:b/>
          <w:sz w:val="24"/>
          <w:szCs w:val="24"/>
        </w:rPr>
        <w:t>9 St-57/16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813C26">
        <w:rPr>
          <w:rFonts w:cs="Times New Roman" w:hAnsi="Times New Roman" w:ascii="Times New Roman"/>
          <w:sz w:val="24"/>
          <w:szCs w:val="24"/>
        </w:rPr>
        <w:t xml:space="preserve">VELIM-LOZINA </w:t>
      </w:r>
      <w:r w:rsidR="006136CB">
        <w:rPr>
          <w:rFonts w:cs="Times New Roman" w:hAnsi="Times New Roman" w:ascii="Times New Roman"/>
          <w:sz w:val="24"/>
          <w:szCs w:val="24"/>
        </w:rPr>
        <w:t>d.o.o. iz Slivnog, Velim Dolina</w:t>
      </w:r>
      <w:r w:rsidR="00813C26">
        <w:rPr>
          <w:rFonts w:cs="Times New Roman" w:hAnsi="Times New Roman" w:ascii="Times New Roman"/>
          <w:sz w:val="24"/>
          <w:szCs w:val="24"/>
        </w:rPr>
        <w:t>, OIB:28118146493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6136CB">
        <w:rPr>
          <w:rFonts w:cs="Times New Roman" w:hAnsi="Times New Roman" w:ascii="Times New Roman"/>
          <w:sz w:val="24"/>
          <w:szCs w:val="24"/>
        </w:rPr>
        <w:t>03</w:t>
      </w:r>
      <w:r w:rsidR="0054078D">
        <w:rPr>
          <w:rFonts w:cs="Times New Roman" w:hAnsi="Times New Roman" w:ascii="Times New Roman"/>
          <w:sz w:val="24"/>
          <w:szCs w:val="24"/>
        </w:rPr>
        <w:t>.</w:t>
      </w:r>
      <w:r w:rsidR="006136CB">
        <w:rPr>
          <w:rFonts w:cs="Times New Roman" w:hAnsi="Times New Roman" w:ascii="Times New Roman"/>
          <w:sz w:val="24"/>
          <w:szCs w:val="24"/>
        </w:rPr>
        <w:t xml:space="preserve"> </w:t>
      </w:r>
      <w:r w:rsidR="0054078D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813C26">
        <w:rPr>
          <w:rFonts w:cs="Times New Roman" w:hAnsi="Times New Roman" w:ascii="Times New Roman"/>
          <w:sz w:val="24"/>
          <w:szCs w:val="24"/>
        </w:rPr>
        <w:t>VELIM-LOZINA d.o.o. iz Slivnog, Velim Dolina , OIB:28118146493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813C26">
        <w:rPr>
          <w:rFonts w:cs="Times New Roman" w:hAnsi="Times New Roman" w:ascii="Times New Roman"/>
          <w:sz w:val="24"/>
          <w:szCs w:val="24"/>
        </w:rPr>
        <w:t>17.829,99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813C26">
        <w:rPr>
          <w:rFonts w:cs="Times New Roman" w:hAnsi="Times New Roman" w:ascii="Times New Roman"/>
          <w:sz w:val="24"/>
          <w:szCs w:val="24"/>
        </w:rPr>
        <w:t>stupnik Vlade Lozina iz Slivnog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813C26">
        <w:rPr>
          <w:rFonts w:cs="Times New Roman" w:hAnsi="Times New Roman" w:ascii="Times New Roman"/>
          <w:sz w:val="24"/>
          <w:szCs w:val="24"/>
        </w:rPr>
        <w:t xml:space="preserve"> 05, poziv na broj 221-57-2016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6136CB">
        <w:rPr>
          <w:rFonts w:cs="Times New Roman" w:hAnsi="Times New Roman" w:ascii="Times New Roman"/>
          <w:sz w:val="24"/>
          <w:szCs w:val="24"/>
        </w:rPr>
        <w:t>03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813C26">
        <w:rPr>
          <w:rFonts w:cs="Times New Roman" w:hAnsi="Times New Roman" w:ascii="Times New Roman"/>
          <w:sz w:val="24"/>
          <w:szCs w:val="24"/>
        </w:rPr>
        <w:t>VELIM-LOZINA d.o.o., Velim Dolina</w:t>
      </w:r>
      <w:r w:rsidR="006136CB">
        <w:rPr>
          <w:rFonts w:cs="Times New Roman" w:hAnsi="Times New Roman" w:ascii="Times New Roman"/>
          <w:sz w:val="24"/>
          <w:szCs w:val="24"/>
        </w:rPr>
        <w:t>, 22205 Slivno</w:t>
      </w:r>
    </w:p>
    <w:p w:rsidRDefault="00BB55C1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DF9" w:rsidP="0064642A" w:rsidR="00DB3DF9">
      <w:pPr>
        <w:spacing w:lineRule="auto" w:line="240" w:after="0"/>
      </w:pPr>
      <w:r>
        <w:separator/>
      </w:r>
    </w:p>
  </w:endnote>
  <w:endnote w:id="0" w:type="continuationSeparator">
    <w:p w:rsidRDefault="00DB3DF9" w:rsidP="0064642A" w:rsidR="00DB3D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DF9" w:rsidP="0064642A" w:rsidR="00DB3DF9">
      <w:pPr>
        <w:spacing w:lineRule="auto" w:line="240" w:after="0"/>
      </w:pPr>
      <w:r>
        <w:separator/>
      </w:r>
    </w:p>
  </w:footnote>
  <w:footnote w:id="0" w:type="continuationSeparator">
    <w:p w:rsidRDefault="00DB3DF9" w:rsidP="0064642A" w:rsidR="00DB3D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813C26">
      <w:t>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A4482"/>
    <w:rsid w:val="004269CD"/>
    <w:rsid w:val="0052044C"/>
    <w:rsid w:val="0054078D"/>
    <w:rsid w:val="006136CB"/>
    <w:rsid w:val="0064642A"/>
    <w:rsid w:val="00661212"/>
    <w:rsid w:val="00662204"/>
    <w:rsid w:val="006D35C3"/>
    <w:rsid w:val="00711DB8"/>
    <w:rsid w:val="007F555B"/>
    <w:rsid w:val="00813C26"/>
    <w:rsid w:val="008357CA"/>
    <w:rsid w:val="00866BFC"/>
    <w:rsid w:val="00897285"/>
    <w:rsid w:val="00BB55C1"/>
    <w:rsid w:val="00C33883"/>
    <w:rsid w:val="00D54B0E"/>
    <w:rsid w:val="00D92734"/>
    <w:rsid w:val="00DB3DF9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A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48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48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48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48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A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48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48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4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48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VELIM-LOZINA, društvo s ograničenom odgovornošću za proizvodnju, poljoprivredu, trgovinu, ugostiteljstvo i turizam</izvorni_sadrzaj>
    <derivirana_varijabla naziv="DomainObject.Predmet.ProtustrankaFormated_1">  VELIM-LOZINA, društvo s ograničenom odgovornošću za proizvodnju, poljoprivredu, trgovinu, ugostiteljstvo i turizam</derivirana_varijabla>
  </DomainObject.Predmet.ProtustrankaFormated>
  <DomainObject.Predmet.ProtustrankaFormatedOIB>
    <izvorni_sadrzaj>  VELIM-LOZINA, društvo s ograničenom odgovornošću za proizvodnju, poljoprivredu, trgovinu, ugostiteljstvo i turizam, OIB 28118146493</izvorni_sadrzaj>
    <derivirana_varijabla naziv="DomainObject.Predmet.ProtustrankaFormatedOIB_1">  VELIM-LOZINA, društvo s ograničenom odgovornošću za proizvodnju, poljoprivredu, trgovinu, ugostiteljstvo i turizam, OIB 28118146493</derivirana_varijabla>
  </DomainObject.Predmet.ProtustrankaFormatedOIB>
  <DomainObject.Predmet.ProtustrankaFormatedWithAdress>
    <izvorni_sadrzaj> VELIM-LOZINA, društvo s ograničenom odgovornošću za proizvodnju, poljoprivredu, trgovinu, ugostiteljstvo i turizam, Velim Dolina, 22205 Slivno</izvorni_sadrzaj>
    <derivirana_varijabla naziv="DomainObject.Predmet.ProtustrankaFormatedWithAdress_1"> VELIM-LOZINA, društvo s ograničenom odgovornošću za proizvodnju, poljoprivredu, trgovinu, ugostiteljstvo i turizam, Velim Dolina, 22205 Slivno</derivirana_varijabla>
  </DomainObject.Predmet.ProtustrankaFormatedWithAdress>
  <DomainObject.Predmet.ProtustrankaFormatedWithAdressOIB>
    <izvorni_sadrzaj> VELIM-LOZINA, društvo s ograničenom odgovornošću za proizvodnju, poljoprivredu, trgovinu, ugostiteljstvo i turizam, OIB 28118146493, Velim Dolina, 22205 Slivno</izvorni_sadrzaj>
    <derivirana_varijabla naziv="DomainObject.Predmet.ProtustrankaFormatedWithAdressOIB_1"> VELIM-LOZINA, društvo s ograničenom odgovornošću za proizvodnju, poljoprivredu, trgovinu, ugostiteljstvo i turizam, OIB 28118146493, Velim Dolina, 22205 Slivno</derivirana_varijabla>
  </DomainObject.Predmet.ProtustrankaFormatedWithAdressOIB>
  <DomainObject.Predmet.ProtustrankaWithAdress>
    <izvorni_sadrzaj>VELIM-LOZINA, društvo s ograničenom odgovornošću za proizvodnju, poljoprivredu, trgovinu, ugostiteljstvo i turizam Velim Dolina, 22205 Slivno</izvorni_sadrzaj>
    <derivirana_varijabla naziv="DomainObject.Predmet.ProtustrankaWithAdress_1">VELIM-LOZINA, društvo s ograničenom odgovornošću za proizvodnju, poljoprivredu, trgovinu, ugostiteljstvo i turizam Velim Dolina, 22205 Slivno</derivirana_varijabla>
  </DomainObject.Predmet.ProtustrankaWithAdress>
  <DomainObject.Predmet.ProtustrankaWith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WithAdressOIB_1">VELIM-LOZINA, društvo s ograničenom odgovornošću za proizvodnju, poljoprivredu, trgovinu, ugostiteljstvo i turizam, OIB 28118146493, Velim Dolina, 22205 Slivno</derivirana_varijabla>
  </DomainObject.Predmet.ProtustrankaWithAdressOIB>
  <DomainObject.Predmet.ProtustrankaNazivFormated>
    <izvorni_sadrzaj>VELIM-LOZINA, društvo s ograničenom odgovornošću za proizvodnju, poljoprivredu, trgovinu, ugostiteljstvo i turizam</izvorni_sadrzaj>
    <derivirana_varijabla naziv="DomainObject.Predmet.ProtustrankaNazivFormated_1">VELIM-LOZINA, društvo s ograničenom odgovornošću za proizvodnju, poljoprivredu, trgovinu, ugostiteljstvo i turizam</derivirana_varijabla>
  </DomainObject.Predmet.ProtustrankaNazivFormated>
  <DomainObject.Predmet.ProtustrankaNazivFormatedOIB>
    <izvorni_sadrzaj>VELIM-LOZINA, društvo s ograničenom odgovornošću za proizvodnju, poljoprivredu, trgovinu, ugostiteljstvo i turizam, OIB 28118146493</izvorni_sadrzaj>
    <derivirana_varijabla naziv="DomainObject.Predmet.ProtustrankaNazivFormatedOIB_1">VELIM-LOZINA, društvo s ograničenom odgovornošću za proizvodnju, poljoprivredu, trgovinu, ugostiteljstvo i turizam, OIB 28118146493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VELIM-LOZINA, društvo s ograničenom odgovornošću za proizvodnju, poljoprivredu, trgovinu, ugostiteljstvo i turizam</item>
    </izvorni_sadrzaj>
    <derivirana_varijabla naziv="DomainObject.Predmet.ProtuStrankaListFormated_1">
      <item>VELIM-LOZINA, društvo s ograničenom odgovornošću za proizvodnju, poljoprivredu, trgovinu, ugostiteljstvo i turizam</item>
    </derivirana_varijabla>
  </DomainObject.Predmet.ProtuStrankaListFormated>
  <DomainObject.Predmet.ProtuStrankaList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FormatedOIB_1">
      <item>VELIM-LOZINA, društvo s ograničenom odgovornošću za proizvodnju, poljoprivredu, trgovinu, ugostiteljstvo i turizam, OIB 28118146493</item>
    </derivirana_varijabla>
  </DomainObject.Predmet.ProtuStrankaListFormatedOIB>
  <DomainObject.Predmet.ProtuStrankaListFormatedWithAdress>
    <izvorni_sadrzaj>
      <item>VELIM-LOZINA, društvo s ograničenom odgovornošću za proizvodnju, poljoprivredu, trgovinu, ugostiteljstvo i turizam, Velim Dolina, 22205 Slivno</item>
    </izvorni_sadrzaj>
    <derivirana_varijabla naziv="DomainObject.Predmet.ProtuStrankaListFormatedWithAdress_1">
      <item>VELIM-LOZINA, društvo s ograničenom odgovornošću za proizvodnju, poljoprivredu, trgovinu, ugostiteljstvo i turizam, Velim Dolina, 22205 Slivno</item>
    </derivirana_varijabla>
  </DomainObject.Predmet.ProtuStrankaListFormatedWithAdress>
  <DomainObject.Predmet.ProtuStrankaListFormatedWithAdressOIB>
    <izvorni_sadrzaj>
      <item>VELIM-LOZINA, društvo s ograničenom odgovornošću za proizvodnju, poljoprivredu, trgovinu, ugostiteljstvo i turizam, OIB 28118146493, Velim Dolina, 22205 Slivno</item>
    </izvorni_sadrzaj>
    <derivirana_varijabla naziv="DomainObject.Predmet.ProtuStrankaListFormatedWithAdressOIB_1">
      <item>VELIM-LOZINA, društvo s ograničenom odgovornošću za proizvodnju, poljoprivredu, trgovinu, ugostiteljstvo i turizam, OIB 28118146493, Velim Dolina, 22205 Slivno</item>
    </derivirana_varijabla>
  </DomainObject.Predmet.ProtuStrankaListFormatedWithAdressOIB>
  <DomainObject.Predmet.ProtuStrankaListNazivFormated>
    <izvorni_sadrzaj>
      <item>VELIM-LOZINA, društvo s ograničenom odgovornošću za proizvodnju, poljoprivredu, trgovinu, ugostiteljstvo i turizam</item>
    </izvorni_sadrzaj>
    <derivirana_varijabla naziv="DomainObject.Predmet.ProtuStrankaListNazivFormated_1">
      <item>VELIM-LOZINA, društvo s ograničenom odgovornošću za proizvodnju, poljoprivredu, trgovinu, ugostiteljstvo i turizam</item>
    </derivirana_varijabla>
  </DomainObject.Predmet.ProtuStrankaListNazivFormated>
  <DomainObject.Predmet.ProtuStrankaListNazivFormatedOIB>
    <izvorni_sadrzaj>
      <item>VELIM-LOZINA, društvo s ograničenom odgovornošću za proizvodnju, poljoprivredu, trgovinu, ugostiteljstvo i turizam, OIB 28118146493</item>
    </izvorni_sadrzaj>
    <derivirana_varijabla naziv="DomainObject.Predmet.ProtuStrankaListNazivFormatedOIB_1">
      <item>VELIM-LOZINA, društvo s ograničenom odgovornošću za proizvodnju, poljoprivredu, trgovinu, ugostiteljstvo i turizam, OIB 28118146493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VELIM-LOZINA, društvo s ograničenom odgovornošću za proizvodnju, poljoprivredu, trgovinu, ugostiteljstvo i turizam</izvorni_sadrzaj>
    <derivirana_varijabla naziv="DomainObject.Predmet.ProtustrankaIDrugi_1">VELIM-LOZINA, društvo s ograničenom odgovornošću za proizvodnju, poljoprivredu, trgovinu, ugostiteljstvo i turizam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VELIM-LOZINA, društvo s ograničenom odgovornošću za proizvodnju, poljoprivredu, trgovinu, ugostiteljstvo i turizam, OIB 28118146493, Velim Dolina, 22205 Slivno</izvorni_sadrzaj>
    <derivirana_varijabla naziv="DomainObject.Predmet.ProtustrankaIDrugiAdressOIB_1">VELIM-LOZINA, društvo s ograničenom odgovornošću za proizvodnju, poljoprivredu, trgovinu, ugostiteljstvo i turizam, OIB 28118146493, Velim Dolina, 22205 Slivno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VELIM-LOZINA, društvo s ograničenom odgovornošću za proizvodnju, poljoprivredu, trgovinu, ugostiteljstvo i turizam</item>
      <item>FINA,RC SPLIT,Podružnica Dubrovnik</item>
    </izvorni_sadrzaj>
    <derivirana_varijabla naziv="DomainObject.Predmet.SudioniciListNaziv_1">
      <item>VELIM-LOZINA, društvo s ograničenom odgovornošću za proizvodnju, poljoprivredu, trgovinu, ugostiteljstvo i turizam</item>
      <item>FINA,RC SPLIT,Podružnica Dubrovnik</item>
    </derivirana_varijabla>
  </DomainObject.Predmet.SudioniciListNaziv>
  <DomainObject.Predmet.SudioniciListAdressOIB>
    <izvorni_sadrzaj>
      <item>VELIM-LOZINA, društvo s ograničenom odgovornošću za proizvodnju, poljoprivredu, trgovinu, ugostiteljstvo i turizam, OIB 28118146493, Velim Dolina,22205 Slivno</item>
      <item>FINA,RC SPLIT,Podružnica Dubrovnik, OIB 85821130368</item>
    </izvorni_sadrzaj>
    <derivirana_varijabla naziv="DomainObject.Predmet.SudioniciListAdressOIB_1">
      <item>VELIM-LOZINA, društvo s ograničenom odgovornošću za proizvodnju, poljoprivredu, trgovinu, ugostiteljstvo i turizam, OIB 28118146493, Velim Dolina,22205 Slivno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28118146493</item>
      <item>, OIB 85821130368</item>
    </izvorni_sadrzaj>
    <derivirana_varijabla naziv="DomainObject.Predmet.SudioniciListNazivOIB_1">
      <item>, OIB 28118146493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2177</properties:Characters>
  <properties:Lines>72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2016-02-02T10:15:00Z</dcterms:created>
  <dc:creator>Joško Livaković</dc:creator>
  <cp:lastModifiedBy>Joško Livaković</cp:lastModifiedBy>
  <cp:lastPrinted>2016-02-01T12:45:00Z</cp:lastPrinted>
  <dcterms:modified xmlns:xsi="http://www.w3.org/2001/XMLSchema-instance" xsi:type="dcterms:W3CDTF">2016-02-05T13:19:00Z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