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e831" w14:paraId="a0be831" w:rsidRDefault="00D641DA" w:rsidP="00D641DA" w:rsidR="00D641DA">
      <w:pPr>
        <w:jc w:val="both"/>
        <w15:collapsed w:val="false"/>
      </w:pPr>
    </w:p>
    <w:p w:rsidRDefault="00CD11A9" w:rsidP="00D641DA" w:rsidR="00D641DA">
      <w:pPr>
        <w:pStyle w:val="Zaglavlje"/>
        <w:jc w:val="right"/>
      </w:pPr>
      <w:r>
        <w:t>3 St-</w:t>
      </w:r>
      <w:r w:rsidR="00F34D53">
        <w:t>2165</w:t>
      </w:r>
      <w:r w:rsidR="005F24ED">
        <w:t xml:space="preserve">/16-3           </w:t>
      </w:r>
      <w:r w:rsidR="004A57C6">
        <w:t xml:space="preserve">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F34D53" w:rsidRPr="00F34D53">
        <w:t>AMATERSKI ŠPORTSKI BILJAR KLUB ''SNOOPY''</w:t>
      </w:r>
      <w:r w:rsidR="00F34D53">
        <w:t xml:space="preserve">, Osijek, </w:t>
      </w:r>
      <w:proofErr w:type="spellStart"/>
      <w:r w:rsidR="00F34D53">
        <w:t>Biljska</w:t>
      </w:r>
      <w:proofErr w:type="spellEnd"/>
      <w:r w:rsidR="00F34D53">
        <w:t xml:space="preserve"> cesta 54,  OIB </w:t>
      </w:r>
      <w:r w:rsidR="00F34D53" w:rsidRPr="00F34D53">
        <w:t>38213937253</w:t>
      </w:r>
      <w:r w:rsidR="00F34D53">
        <w:t>, Reg. broj: 14004117,</w:t>
      </w:r>
      <w:r w:rsidR="005C7C9A">
        <w:t xml:space="preserve">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F34D53">
        <w:t>. rujna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>I Utvrđuje se da ukupni iznos evidentiranog duga dužnika</w:t>
      </w:r>
      <w:r w:rsidR="00253FE1">
        <w:rPr>
          <w:bCs/>
        </w:rPr>
        <w:t xml:space="preserve"> </w:t>
      </w:r>
      <w:r w:rsidR="00253FE1">
        <w:t xml:space="preserve">AMATERSKI ŠPORTSKI BILJAR KLUB ''SNOOPY'', Osijek, </w:t>
      </w:r>
      <w:proofErr w:type="spellStart"/>
      <w:r w:rsidR="00253FE1">
        <w:t>Biljska</w:t>
      </w:r>
      <w:proofErr w:type="spellEnd"/>
      <w:r w:rsidR="00253FE1">
        <w:t xml:space="preserve"> cesta 54,  OIB 38213937253, Reg. broj: 14004117,  </w:t>
      </w:r>
      <w:r>
        <w:t xml:space="preserve">iznosi </w:t>
      </w:r>
      <w:r w:rsidR="000E0020">
        <w:t>9.020,33</w:t>
      </w:r>
      <w:r w:rsidR="002D0F43">
        <w:t xml:space="preserve">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B2206A">
        <w:t xml:space="preserve"> Oliver </w:t>
      </w:r>
      <w:proofErr w:type="spellStart"/>
      <w:r w:rsidR="00B2206A">
        <w:t>Huhn</w:t>
      </w:r>
      <w:proofErr w:type="spellEnd"/>
      <w:r w:rsidR="004D4D1D">
        <w:t xml:space="preserve">, predsjednik udruge </w:t>
      </w:r>
      <w:bookmarkStart w:name="_GoBack" w:id="0"/>
      <w:bookmarkEnd w:id="0"/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790BD3">
        <w:t>21</w:t>
      </w:r>
      <w:r w:rsidR="000E0020">
        <w:t>65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D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2DBD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020"/>
    <w:rsid w:val="000E0EAF"/>
    <w:rsid w:val="000E404A"/>
    <w:rsid w:val="000E4396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3462"/>
    <w:rsid w:val="002448E7"/>
    <w:rsid w:val="00245C97"/>
    <w:rsid w:val="0025000D"/>
    <w:rsid w:val="002502C4"/>
    <w:rsid w:val="00251053"/>
    <w:rsid w:val="002527B8"/>
    <w:rsid w:val="00252A73"/>
    <w:rsid w:val="00253FE1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97D7A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4F3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2D58"/>
    <w:rsid w:val="004A0D7B"/>
    <w:rsid w:val="004A57C6"/>
    <w:rsid w:val="004A6F2C"/>
    <w:rsid w:val="004B490A"/>
    <w:rsid w:val="004C3969"/>
    <w:rsid w:val="004C57E1"/>
    <w:rsid w:val="004D4D1D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C7C9A"/>
    <w:rsid w:val="005D2A79"/>
    <w:rsid w:val="005D3A68"/>
    <w:rsid w:val="005D57CB"/>
    <w:rsid w:val="005D7EC1"/>
    <w:rsid w:val="005E0CFB"/>
    <w:rsid w:val="005E1074"/>
    <w:rsid w:val="005E55B1"/>
    <w:rsid w:val="005F1EFD"/>
    <w:rsid w:val="005F24E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0BD3"/>
    <w:rsid w:val="00793C2B"/>
    <w:rsid w:val="00796AED"/>
    <w:rsid w:val="007A421D"/>
    <w:rsid w:val="007A4540"/>
    <w:rsid w:val="007A5699"/>
    <w:rsid w:val="007B015D"/>
    <w:rsid w:val="007B4840"/>
    <w:rsid w:val="007B5F02"/>
    <w:rsid w:val="007C0805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06A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01078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686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34D53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925B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20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20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0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0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0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20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2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0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0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0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2165</izvorni_sadrzaj>
    <derivirana_varijabla naziv="DomainObject.Predmet.Broj_1">2165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St-2165/2016</izvorni_sadrzaj>
    <derivirana_varijabla naziv="DomainObject.Predmet.OznakaBroj_1">St-2165/2016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AMATERSKI ŠPORTSKI BILJAR KLUB ''SNOOPY''</izvorni_sadrzaj>
    <derivirana_varijabla naziv="DomainObject.Predmet.ProtustrankaFormated_1">  AMATERSKI ŠPORTSKI BILJAR KLUB ''SNOOPY''</derivirana_varijabla>
  </DomainObject.Predmet.ProtustrankaFormated>
  <DomainObject.Predmet.ProtustrankaFormatedOIB>
    <izvorni_sadrzaj>  AMATERSKI ŠPORTSKI BILJAR KLUB ''SNOOPY'', OIB 38213937253</izvorni_sadrzaj>
    <derivirana_varijabla naziv="DomainObject.Predmet.ProtustrankaFormatedOIB_1">  AMATERSKI ŠPORTSKI BILJAR KLUB ''SNOOPY'', OIB 38213937253</derivirana_varijabla>
  </DomainObject.Predmet.ProtustrankaFormatedOIB>
  <DomainObject.Predmet.ProtustrankaFormatedWithAdress>
    <izvorni_sadrzaj> AMATERSKI ŠPORTSKI BILJAR KLUB ''SNOOPY'', Biljska Cesta 54, 31000 Osijek</izvorni_sadrzaj>
    <derivirana_varijabla naziv="DomainObject.Predmet.ProtustrankaFormatedWithAdress_1"> AMATERSKI ŠPORTSKI BILJAR KLUB ''SNOOPY'', Biljska Cesta 54, 31000 Osijek</derivirana_varijabla>
  </DomainObject.Predmet.ProtustrankaFormatedWithAdress>
  <DomainObject.Predmet.ProtustrankaFormatedWithAdressOIB>
    <izvorni_sadrzaj> AMATERSKI ŠPORTSKI BILJAR KLUB ''SNOOPY'', OIB 38213937253, Biljska Cesta 54, 31000 Osijek</izvorni_sadrzaj>
    <derivirana_varijabla naziv="DomainObject.Predmet.ProtustrankaFormatedWithAdressOIB_1"> AMATERSKI ŠPORTSKI BILJAR KLUB ''SNOOPY'', OIB 38213937253, Biljska Cesta 54, 31000 Osijek</derivirana_varijabla>
  </DomainObject.Predmet.ProtustrankaFormatedWithAdressOIB>
  <DomainObject.Predmet.ProtustrankaWithAdress>
    <izvorni_sadrzaj>AMATERSKI ŠPORTSKI BILJAR KLUB ''SNOOPY'' Biljska Cesta 54, 31000 Osijek</izvorni_sadrzaj>
    <derivirana_varijabla naziv="DomainObject.Predmet.ProtustrankaWithAdress_1">AMATERSKI ŠPORTSKI BILJAR KLUB ''SNOOPY'' Biljska Cesta 54, 31000 Osijek</derivirana_varijabla>
  </DomainObject.Predmet.ProtustrankaWithAdress>
  <DomainObject.Predmet.ProtustrankaWithAdressOIB>
    <izvorni_sadrzaj>AMATERSKI ŠPORTSKI BILJAR KLUB ''SNOOPY'', OIB 38213937253, Biljska Cesta 54, 31000 Osijek</izvorni_sadrzaj>
    <derivirana_varijabla naziv="DomainObject.Predmet.ProtustrankaWithAdressOIB_1">AMATERSKI ŠPORTSKI BILJAR KLUB ''SNOOPY'', OIB 38213937253, Biljska Cesta 54, 31000 Osijek</derivirana_varijabla>
  </DomainObject.Predmet.ProtustrankaWithAdressOIB>
  <DomainObject.Predmet.ProtustrankaNazivFormated>
    <izvorni_sadrzaj>AMATERSKI ŠPORTSKI BILJAR KLUB ''SNOOPY''</izvorni_sadrzaj>
    <derivirana_varijabla naziv="DomainObject.Predmet.ProtustrankaNazivFormated_1">AMATERSKI ŠPORTSKI BILJAR KLUB ''SNOOPY''</derivirana_varijabla>
  </DomainObject.Predmet.ProtustrankaNazivFormated>
  <DomainObject.Predmet.ProtustrankaNazivFormatedOIB>
    <izvorni_sadrzaj>AMATERSKI ŠPORTSKI BILJAR KLUB ''SNOOPY'', OIB 38213937253</izvorni_sadrzaj>
    <derivirana_varijabla naziv="DomainObject.Predmet.ProtustrankaNazivFormatedOIB_1">AMATERSKI ŠPORTSKI BILJAR KLUB ''SNOOPY'', OIB 38213937253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AMATERSKI ŠPORTSKI BILJAR KLUB ''SNOOPY''</item>
    </izvorni_sadrzaj>
    <derivirana_varijabla naziv="DomainObject.Predmet.ProtuStrankaListFormated_1">
      <item>AMATERSKI ŠPORTSKI BILJAR KLUB ''SNOOPY''</item>
    </derivirana_varijabla>
  </DomainObject.Predmet.ProtuStrankaListFormated>
  <DomainObject.Predmet.ProtuStrankaListFormatedOIB>
    <izvorni_sadrzaj>
      <item>AMATERSKI ŠPORTSKI BILJAR KLUB ''SNOOPY'', OIB 38213937253</item>
    </izvorni_sadrzaj>
    <derivirana_varijabla naziv="DomainObject.Predmet.ProtuStrankaListFormatedOIB_1">
      <item>AMATERSKI ŠPORTSKI BILJAR KLUB ''SNOOPY'', OIB 38213937253</item>
    </derivirana_varijabla>
  </DomainObject.Predmet.ProtuStrankaListFormatedOIB>
  <DomainObject.Predmet.ProtuStrankaListFormatedWithAdress>
    <izvorni_sadrzaj>
      <item>AMATERSKI ŠPORTSKI BILJAR KLUB ''SNOOPY'', Biljska Cesta 54, 31000 Osijek</item>
    </izvorni_sadrzaj>
    <derivirana_varijabla naziv="DomainObject.Predmet.ProtuStrankaListFormatedWithAdress_1">
      <item>AMATERSKI ŠPORTSKI BILJAR KLUB ''SNOOPY'', Biljska Cesta 54, 31000 Osijek</item>
    </derivirana_varijabla>
  </DomainObject.Predmet.ProtuStrankaListFormatedWithAdress>
  <DomainObject.Predmet.ProtuStrankaListFormatedWithAdressOIB>
    <izvorni_sadrzaj>
      <item>AMATERSKI ŠPORTSKI BILJAR KLUB ''SNOOPY'', OIB 38213937253, Biljska Cesta 54, 31000 Osijek</item>
    </izvorni_sadrzaj>
    <derivirana_varijabla naziv="DomainObject.Predmet.ProtuStrankaListFormatedWithAdressOIB_1">
      <item>AMATERSKI ŠPORTSKI BILJAR KLUB ''SNOOPY'', OIB 38213937253, Biljska Cesta 54, 31000 Osijek</item>
    </derivirana_varijabla>
  </DomainObject.Predmet.ProtuStrankaListFormatedWithAdressOIB>
  <DomainObject.Predmet.ProtuStrankaListNazivFormated>
    <izvorni_sadrzaj>
      <item>AMATERSKI ŠPORTSKI BILJAR KLUB ''SNOOPY''</item>
    </izvorni_sadrzaj>
    <derivirana_varijabla naziv="DomainObject.Predmet.ProtuStrankaListNazivFormated_1">
      <item>AMATERSKI ŠPORTSKI BILJAR KLUB ''SNOOPY''</item>
    </derivirana_varijabla>
  </DomainObject.Predmet.ProtuStrankaListNazivFormated>
  <DomainObject.Predmet.ProtuStrankaListNazivFormatedOIB>
    <izvorni_sadrzaj>
      <item>AMATERSKI ŠPORTSKI BILJAR KLUB ''SNOOPY'', OIB 38213937253</item>
    </izvorni_sadrzaj>
    <derivirana_varijabla naziv="DomainObject.Predmet.ProtuStrankaListNazivFormatedOIB_1">
      <item>AMATERSKI ŠPORTSKI BILJAR KLUB ''SNOOPY'', OIB 38213937253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AMATERSKI ŠPORTSKI BILJAR KLUB ''SNOOPY''</izvorni_sadrzaj>
    <derivirana_varijabla naziv="DomainObject.Predmet.ProtustrankaIDrugi_1">AMATERSKI ŠPORTSKI BILJAR KLUB ''SNOOPY''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AMATERSKI ŠPORTSKI BILJAR KLUB ''SNOOPY'', OIB 38213937253, Biljska Cesta 54, 31000 Osijek</izvorni_sadrzaj>
    <derivirana_varijabla naziv="DomainObject.Predmet.ProtustrankaIDrugiAdressOIB_1">AMATERSKI ŠPORTSKI BILJAR KLUB ''SNOOPY'', OIB 38213937253, Biljska Cesta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AMATERSKI ŠPORTSKI BILJAR KLUB ''SNOOPY''</item>
    </izvorni_sadrzaj>
    <derivirana_varijabla naziv="DomainObject.Predmet.SudioniciListNaziv_1">
      <item>FINA RC OSIJEK</item>
      <item>AMATERSKI ŠPORTSKI BILJAR KLUB ''SNOOPY''</item>
    </derivirana_varijabla>
  </DomainObject.Predmet.SudioniciListNaziv>
  <DomainObject.Predmet.SudioniciListAdressOIB>
    <izvorni_sadrzaj>
      <item>FINA RC OSIJEK, OIB 85821130368</item>
      <item>AMATERSKI ŠPORTSKI BILJAR KLUB ''SNOOPY'', OIB 38213937253, Biljska Cesta 54,31000 Osijek</item>
    </izvorni_sadrzaj>
    <derivirana_varijabla naziv="DomainObject.Predmet.SudioniciListAdressOIB_1">
      <item>FINA RC OSIJEK, OIB 85821130368</item>
      <item>AMATERSKI ŠPORTSKI BILJAR KLUB ''SNOOPY'', OIB 38213937253, Biljska Cesta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38213937253</item>
    </izvorni_sadrzaj>
    <derivirana_varijabla naziv="DomainObject.Predmet.SudioniciListNazivOIB_1">
      <item>, OIB 85821130368</item>
      <item>, OIB 38213937253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CE04B-5C72-4154-B892-AFFA4A59C5B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1931</properties:Characters>
  <properties:Lines>51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2016-09-14T06:03:00Z</dcterms:created>
  <dc:creator>Korisnik</dc:creator>
  <cp:lastModifiedBy>Sanja Ban</cp:lastModifiedBy>
  <cp:lastPrinted>2016-09-14T07:56:00Z</cp:lastPrinted>
  <dcterms:modified xmlns:xsi="http://www.w3.org/2001/XMLSchema-instance" xsi:type="dcterms:W3CDTF">2016-09-14T07:56:00Z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