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d4002" w14:paraId="d8d4002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5E3EB7" w:rsidP="005E3EB7" w:rsidR="005E3EB7" w:rsidRPr="005364F8"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5E3EB7" w:rsidP="005E3EB7" w:rsidR="005E3EB7" w:rsidRPr="005364F8">
      <w:r w:rsidRPr="005364F8">
        <w:t>TRGOVAČKI SUD U PAZINU</w:t>
      </w:r>
    </w:p>
    <w:p w:rsidRDefault="005E3EB7" w:rsidP="005E3EB7" w:rsidR="005E3EB7" w:rsidRPr="005364F8">
      <w:r w:rsidRPr="005364F8">
        <w:t xml:space="preserve">52000 PAZIN, Dršćevka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5E3EB7" w:rsidP="005E3EB7" w:rsidR="005E3EB7">
      <w:pPr>
        <w:jc w:val="center"/>
      </w:pPr>
      <w:r>
        <w:t>R E P U B L I K A  H R V A T S K A</w:t>
      </w:r>
    </w:p>
    <w:p w:rsidRDefault="005E3EB7" w:rsidP="005E3EB7" w:rsidR="005E3EB7">
      <w:pPr>
        <w:jc w:val="center"/>
      </w:pPr>
      <w:r>
        <w:t>R J E Š E NJ E</w:t>
      </w:r>
    </w:p>
    <w:p w:rsidRDefault="005E3EB7" w:rsidP="005E3EB7" w:rsidR="005E3EB7" w:rsidRPr="00DA15C9"/>
    <w:p w:rsidRDefault="005E3EB7" w:rsidP="009D107F" w:rsidR="00CA6A1B">
      <w:pPr>
        <w:jc w:val="both"/>
      </w:pPr>
      <w:r w:rsidRPr="00DA15C9">
        <w:tab/>
      </w:r>
      <w:r w:rsidR="00522365" w:rsidRPr="00522365">
        <w:t>Trgovački sud u Pazinu, po stečajnom sucu Ivanu Dujiću, po prijedlogu predlagatelja Financijske agencije, RC Rijeka, Podružnica Pula, Giardini 5, OIB: 85821130368, za otvaranje stečajnog postupka nad dužnikom društvom KAŽUN d.o.o. Žbandaj, Stancija Kaligari 49, OIB 56442716602</w:t>
      </w:r>
      <w:r w:rsidR="00522365">
        <w:t>, 06</w:t>
      </w:r>
      <w:r w:rsidR="00976A6A" w:rsidRPr="00976A6A">
        <w:t xml:space="preserve">. </w:t>
      </w:r>
      <w:r w:rsidR="00522365">
        <w:t>listopada</w:t>
      </w:r>
      <w:r w:rsidR="00976A6A" w:rsidRPr="00976A6A">
        <w:t xml:space="preserve"> 2016.</w:t>
      </w:r>
    </w:p>
    <w:p w:rsidRDefault="00522365" w:rsidP="009D107F" w:rsidR="00522365">
      <w:pPr>
        <w:jc w:val="both"/>
      </w:pPr>
    </w:p>
    <w:p w:rsidRDefault="005E3EB7" w:rsidP="005E3EB7" w:rsidR="005E3EB7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086750" w:rsidP="005E3EB7" w:rsidR="00086750" w:rsidRPr="00DA15C9">
      <w:pPr>
        <w:ind w:firstLine="708"/>
      </w:pPr>
    </w:p>
    <w:p w:rsidRDefault="00086750" w:rsidP="005E3EB7" w:rsidR="005E3EB7">
      <w:pPr>
        <w:jc w:val="both"/>
      </w:pPr>
      <w:r>
        <w:tab/>
        <w:t>I</w:t>
      </w:r>
      <w:r>
        <w:tab/>
      </w:r>
      <w:r w:rsidRPr="00086750">
        <w:t xml:space="preserve">Obustavlja se prethodni postupak radi utvrđivanja pretpostavki za otvaranje stečajnog postupka nad dužnikom </w:t>
      </w:r>
      <w:r w:rsidR="00522365" w:rsidRPr="00522365">
        <w:t>KAŽUN d.o.o. Žbandaj, Stancija Kaligari 49, OIB 56442716602</w:t>
      </w:r>
      <w:r w:rsidRPr="00086750">
        <w:t>.</w:t>
      </w:r>
    </w:p>
    <w:p w:rsidRDefault="00086750" w:rsidP="005E3EB7" w:rsidR="00086750">
      <w:pPr>
        <w:jc w:val="both"/>
      </w:pPr>
    </w:p>
    <w:p w:rsidRDefault="00086750" w:rsidP="005E3EB7" w:rsidR="00086750">
      <w:pPr>
        <w:jc w:val="both"/>
      </w:pPr>
      <w:r>
        <w:tab/>
        <w:t>II</w:t>
      </w:r>
      <w:r>
        <w:tab/>
      </w:r>
      <w:r w:rsidR="00976A6A" w:rsidRPr="00976A6A">
        <w:t xml:space="preserve">Nalaže se dužniku da u roku od osam dana predlagatelju naknadi troškove  podnošenja prijedloga za otvaranje stečajnog postupka u iznosu od 175,00 kuna.  </w:t>
      </w:r>
    </w:p>
    <w:p w:rsidRDefault="00976A6A" w:rsidP="005E3EB7" w:rsidR="00976A6A">
      <w:pPr>
        <w:jc w:val="both"/>
      </w:pPr>
    </w:p>
    <w:p w:rsidRDefault="00086750" w:rsidP="00086750" w:rsidR="00086750">
      <w:pPr>
        <w:jc w:val="center"/>
      </w:pPr>
      <w:r>
        <w:t>Obrazloženje</w:t>
      </w:r>
    </w:p>
    <w:p w:rsidRDefault="00086750" w:rsidP="00086750" w:rsidR="00086750">
      <w:pPr>
        <w:jc w:val="both"/>
      </w:pPr>
    </w:p>
    <w:p w:rsidRDefault="00086750" w:rsidP="00086750" w:rsidR="00086750">
      <w:pPr>
        <w:jc w:val="both"/>
      </w:pPr>
      <w:r>
        <w:tab/>
        <w:t xml:space="preserve">Iz </w:t>
      </w:r>
      <w:r w:rsidR="00976A6A">
        <w:t xml:space="preserve">prijedloga </w:t>
      </w:r>
      <w:r>
        <w:t xml:space="preserve">za </w:t>
      </w:r>
      <w:r w:rsidR="00976A6A">
        <w:t xml:space="preserve">otvaranje </w:t>
      </w:r>
      <w:r>
        <w:t xml:space="preserve">stečajnog postupka, koji je podnijela FINA po odredbi čl. </w:t>
      </w:r>
      <w:r w:rsidR="00976A6A">
        <w:t>110</w:t>
      </w:r>
      <w:r w:rsidR="007C4926">
        <w:t xml:space="preserve">. st. </w:t>
      </w:r>
      <w:r w:rsidR="00976A6A">
        <w:t>1</w:t>
      </w:r>
      <w:r>
        <w:t xml:space="preserve">. Stečajnog zakona (Narodne novine 71/15, dalje: SZ), proizlazi da dužnik </w:t>
      </w:r>
      <w:r w:rsidR="00976A6A">
        <w:t>2</w:t>
      </w:r>
      <w:r w:rsidR="00522365">
        <w:t>3</w:t>
      </w:r>
      <w:r w:rsidR="009D107F">
        <w:t xml:space="preserve">. </w:t>
      </w:r>
      <w:r w:rsidR="00976A6A">
        <w:t>s</w:t>
      </w:r>
      <w:r w:rsidR="00522365">
        <w:t>vib</w:t>
      </w:r>
      <w:r w:rsidR="00976A6A">
        <w:t>nja</w:t>
      </w:r>
      <w:r w:rsidR="009D107F">
        <w:t xml:space="preserve"> 201</w:t>
      </w:r>
      <w:r w:rsidR="00522365">
        <w:t>6</w:t>
      </w:r>
      <w:r w:rsidR="009D107F">
        <w:t xml:space="preserve">. </w:t>
      </w:r>
      <w:r>
        <w:t>u Očevidniku redoslijeda osnova za plaćanje ima</w:t>
      </w:r>
      <w:r w:rsidR="009D107F">
        <w:t>o</w:t>
      </w:r>
      <w:r>
        <w:t xml:space="preserve"> evidentirane neizvršene osnove za plaćanje u neprekinutom razdoblju </w:t>
      </w:r>
      <w:r w:rsidR="009D107F">
        <w:t xml:space="preserve">duljem </w:t>
      </w:r>
      <w:r>
        <w:t>od 120 dana.</w:t>
      </w:r>
    </w:p>
    <w:p w:rsidRDefault="00086750" w:rsidP="00086750" w:rsidR="00086750">
      <w:pPr>
        <w:jc w:val="both"/>
      </w:pPr>
      <w:r>
        <w:tab/>
        <w:t>Rješenjem p</w:t>
      </w:r>
      <w:r w:rsidRPr="00086750">
        <w:t>osl.br.</w:t>
      </w:r>
      <w:r>
        <w:t xml:space="preserve"> </w:t>
      </w:r>
      <w:r w:rsidRPr="00086750">
        <w:t>St-</w:t>
      </w:r>
      <w:r w:rsidR="00522365">
        <w:t>821</w:t>
      </w:r>
      <w:r w:rsidRPr="00086750">
        <w:t>/16-</w:t>
      </w:r>
      <w:r w:rsidR="007C4926">
        <w:t>4</w:t>
      </w:r>
      <w:r>
        <w:t xml:space="preserve"> od </w:t>
      </w:r>
      <w:r w:rsidR="00976A6A" w:rsidRPr="00976A6A">
        <w:t xml:space="preserve">30. </w:t>
      </w:r>
      <w:r w:rsidR="00522365">
        <w:t>svibnja</w:t>
      </w:r>
      <w:r w:rsidR="00976A6A" w:rsidRPr="00976A6A">
        <w:t xml:space="preserve"> 2016.</w:t>
      </w:r>
      <w:r w:rsidR="009D107F">
        <w:t xml:space="preserve"> </w:t>
      </w:r>
      <w:r>
        <w:t xml:space="preserve">pokrenut je prethodni postupak radi utvrđivanja pretpostavki za otvaranje stečajnog postupka nad dužnikom, te je određeno ročište </w:t>
      </w:r>
      <w:r w:rsidR="005C6316">
        <w:t>radi očitovanja o prijedlogu za otvaranje stečajnoga postupka i</w:t>
      </w:r>
      <w:r w:rsidR="005C6316" w:rsidRPr="005C6316">
        <w:t xml:space="preserve"> </w:t>
      </w:r>
      <w:r w:rsidR="005C6316">
        <w:t>radi rasprave o pretpostavkama za otvaranje stečajnoga postupka.</w:t>
      </w:r>
      <w:r>
        <w:t xml:space="preserve"> </w:t>
      </w:r>
    </w:p>
    <w:p w:rsidRDefault="00086750" w:rsidP="00086750" w:rsidR="00086750">
      <w:pPr>
        <w:jc w:val="both"/>
      </w:pPr>
      <w:r>
        <w:tab/>
      </w:r>
      <w:r w:rsidR="00522365">
        <w:t>05</w:t>
      </w:r>
      <w:r>
        <w:t xml:space="preserve">. </w:t>
      </w:r>
      <w:r w:rsidR="00522365">
        <w:t>listopada</w:t>
      </w:r>
      <w:r>
        <w:t xml:space="preserve"> 2016. dostav</w:t>
      </w:r>
      <w:r w:rsidR="007C4926">
        <w:t>ljena je</w:t>
      </w:r>
      <w:r>
        <w:t xml:space="preserve"> potvrd</w:t>
      </w:r>
      <w:r w:rsidR="007C4926">
        <w:t>a</w:t>
      </w:r>
      <w:r>
        <w:t xml:space="preserve"> FINA-e o blokadi </w:t>
      </w:r>
      <w:r w:rsidR="009D107F">
        <w:t xml:space="preserve">računa i novčanih sredstava od </w:t>
      </w:r>
      <w:r w:rsidR="00522365">
        <w:t>03</w:t>
      </w:r>
      <w:r w:rsidR="009D107F">
        <w:t xml:space="preserve">. </w:t>
      </w:r>
      <w:r w:rsidR="00522365">
        <w:t>listopada</w:t>
      </w:r>
      <w:r w:rsidR="009D107F">
        <w:t xml:space="preserve"> 2016.</w:t>
      </w:r>
      <w:r w:rsidR="005C6316">
        <w:t xml:space="preserve"> </w:t>
      </w:r>
      <w:r w:rsidR="007C4926">
        <w:t xml:space="preserve">iz koje proizlazi da </w:t>
      </w:r>
      <w:r>
        <w:t xml:space="preserve">na računima i novčanim sredstvima </w:t>
      </w:r>
      <w:r w:rsidR="009D107F">
        <w:t>dužnika</w:t>
      </w:r>
      <w:r>
        <w:t xml:space="preserve"> na dan izdavanja potvrde </w:t>
      </w:r>
      <w:r w:rsidR="007C4926">
        <w:t>nema neizvršenih osnova za plaćanje</w:t>
      </w:r>
      <w:r>
        <w:t xml:space="preserve">. Stoga je sud, uvidom u tu potvrdu, utvrdio da je dužnik do završetka prethodnoga postupka postao sposoban za plaćanje (čl. 6. SZ-a) te je, temeljem čl. 128. st. 9. SZ-a, odlučio kao </w:t>
      </w:r>
      <w:r w:rsidR="00522365">
        <w:t>u točki I</w:t>
      </w:r>
      <w:r>
        <w:t xml:space="preserve"> izre</w:t>
      </w:r>
      <w:r w:rsidR="00522365">
        <w:t>ke</w:t>
      </w:r>
      <w:r>
        <w:t>.</w:t>
      </w:r>
    </w:p>
    <w:p w:rsidRDefault="00086750" w:rsidP="00A80DF0" w:rsidR="00976A6A">
      <w:pPr>
        <w:jc w:val="both"/>
      </w:pPr>
      <w:r>
        <w:tab/>
      </w:r>
      <w:r w:rsidR="00976A6A" w:rsidRPr="00976A6A">
        <w:t xml:space="preserve">Temeljem čl. 128. st. 9. SZ-a i čl. 3. Pravilnika o vrsti i visini naknade troškova Financijske agencije u predstečajnom postupku i o visini naknade troška Financijske agencije za podnošenje prijedloga za otvaranje stečajnog postupka, naloženo je dužniku da predlagatelju naknadi troškove podnošenja prijedloga za otvaranje stečajnog postupka u iznosu od 175,00 kuna (točka </w:t>
      </w:r>
      <w:r w:rsidR="00976A6A">
        <w:t>I</w:t>
      </w:r>
      <w:r w:rsidR="00976A6A" w:rsidRPr="00976A6A">
        <w:t>I izreke).</w:t>
      </w:r>
    </w:p>
    <w:p w:rsidRDefault="00976A6A" w:rsidP="00A80DF0" w:rsidR="00841575">
      <w:pPr>
        <w:jc w:val="both"/>
      </w:pPr>
      <w:r w:rsidRPr="00976A6A">
        <w:t xml:space="preserve">  </w:t>
      </w:r>
    </w:p>
    <w:p w:rsidRDefault="009D107F" w:rsidP="00841575" w:rsidR="00086750">
      <w:pPr>
        <w:jc w:val="center"/>
      </w:pPr>
      <w:r>
        <w:t xml:space="preserve">U Pazinu, </w:t>
      </w:r>
      <w:r w:rsidR="00522365">
        <w:t>06</w:t>
      </w:r>
      <w:r w:rsidR="005C6316">
        <w:t>.</w:t>
      </w:r>
      <w:r w:rsidR="00086750">
        <w:t xml:space="preserve"> </w:t>
      </w:r>
      <w:r w:rsidR="00522365">
        <w:t>listopada</w:t>
      </w:r>
      <w:r w:rsidR="00086750">
        <w:t xml:space="preserve"> 2016.</w:t>
      </w:r>
    </w:p>
    <w:p w:rsidRDefault="00086750" w:rsidP="00086750" w:rsidR="00086750">
      <w:pPr>
        <w:jc w:val="both"/>
      </w:pPr>
      <w:r>
        <w:t xml:space="preserve">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3E5EE3">
        <w:t xml:space="preserve">  </w:t>
      </w:r>
      <w:r>
        <w:t>Stečajni sudac</w:t>
      </w:r>
    </w:p>
    <w:p w:rsidRDefault="00086750" w:rsidP="00086750" w:rsidR="00086750">
      <w:pPr>
        <w:jc w:val="both"/>
      </w:pPr>
      <w:r>
        <w:tab/>
      </w:r>
      <w:r>
        <w:tab/>
      </w:r>
      <w:r>
        <w:tab/>
        <w:t xml:space="preserve">             </w:t>
      </w:r>
      <w:r w:rsidR="003E5EE3">
        <w:t xml:space="preserve">  </w:t>
      </w:r>
      <w:r w:rsidR="00522365">
        <w:tab/>
      </w:r>
      <w:r w:rsidR="00522365">
        <w:tab/>
      </w:r>
      <w:r w:rsidR="00522365">
        <w:tab/>
      </w:r>
      <w:r w:rsidR="00522365">
        <w:tab/>
      </w:r>
      <w:r w:rsidR="00522365">
        <w:tab/>
        <w:t xml:space="preserve">      </w:t>
      </w:r>
      <w:r>
        <w:t>Ivan Dujić</w:t>
      </w:r>
      <w:r w:rsidR="00BE7AAA">
        <w:t>, v.r.</w:t>
      </w:r>
    </w:p>
    <w:p w:rsidRDefault="003E5EE3" w:rsidP="00086750" w:rsidR="003E5EE3">
      <w:pPr>
        <w:jc w:val="both"/>
      </w:pPr>
    </w:p>
    <w:p w:rsidRDefault="009D107F" w:rsidP="00086750" w:rsidR="009D107F">
      <w:pPr>
        <w:jc w:val="both"/>
      </w:pPr>
    </w:p>
    <w:p w:rsidRDefault="00086750" w:rsidP="00086750" w:rsidR="00086750">
      <w:pPr>
        <w:jc w:val="both"/>
      </w:pPr>
      <w:r>
        <w:t>UPUTA O PRAVNOM LIJEKU:</w:t>
      </w:r>
    </w:p>
    <w:p w:rsidRDefault="00086750" w:rsidP="00086750" w:rsidR="00086750">
      <w:pPr>
        <w:jc w:val="both"/>
      </w:pPr>
      <w:r>
        <w:t xml:space="preserve">Protiv ove odluke može se podnijeti žalba u roku od 8 dana od </w:t>
      </w:r>
      <w:r w:rsidR="0063370B" w:rsidRPr="0063370B">
        <w:t>dana dostave, a dostava se smatra obavljenom istekom osmoga dana od dana objave pismena na mrežnoj stranici e-oglasna ploča sudova (čl. 12. SZ-a).</w:t>
      </w:r>
      <w:r>
        <w:t xml:space="preserve"> Žalba se podnosi putem ovoga suda u dovoljnom broju primjerka za sud i protivnu stranu, a o žalbi odlučuje Visoki trgovački sud Republike Hrvatske.</w:t>
      </w:r>
    </w:p>
    <w:p w:rsidRDefault="005E3EB7" w:rsidP="005E3EB7" w:rsidR="005E3EB7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2E751B" w:rsidP="002E751B" w:rsidR="002E751B">
      <w:pPr>
        <w:jc w:val="both"/>
      </w:pPr>
      <w:r>
        <w:t>- e-Oglasna ploča sudova 8 dana (čl. 12. SZ-a),</w:t>
      </w:r>
    </w:p>
    <w:p w:rsidRDefault="009D107F" w:rsidP="009D107F" w:rsidR="00976A6A">
      <w:pPr>
        <w:jc w:val="both"/>
        <w:rPr>
          <w:lang w:val="sv-SE"/>
        </w:rPr>
      </w:pPr>
      <w:r w:rsidRPr="009D107F">
        <w:rPr>
          <w:lang w:val="sv-SE"/>
        </w:rPr>
        <w:t>- predlagatelj</w:t>
      </w:r>
      <w:r w:rsidR="005C6316">
        <w:rPr>
          <w:lang w:val="sv-SE"/>
        </w:rPr>
        <w:t>,</w:t>
      </w:r>
    </w:p>
    <w:p w:rsidRDefault="009D107F" w:rsidP="00522365" w:rsidR="00976A6A" w:rsidRPr="009D107F">
      <w:pPr>
        <w:jc w:val="both"/>
        <w:rPr>
          <w:lang w:val="sv-SE"/>
        </w:rPr>
      </w:pPr>
      <w:r w:rsidRPr="009D107F">
        <w:rPr>
          <w:lang w:val="sv-SE"/>
        </w:rPr>
        <w:t xml:space="preserve">- </w:t>
      </w:r>
      <w:r w:rsidR="005C6316">
        <w:rPr>
          <w:lang w:val="sv-SE"/>
        </w:rPr>
        <w:t>dužnik</w:t>
      </w:r>
      <w:r w:rsidR="00522365">
        <w:rPr>
          <w:lang w:val="sv-SE"/>
        </w:rPr>
        <w:t>.</w:t>
      </w:r>
    </w:p>
    <w:sectPr w:rsidSect="00086750" w:rsidR="00976A6A" w:rsidRPr="009D107F">
      <w:headerReference w:type="default" r:id="rId11"/>
      <w:headerReference w:type="first" r:id="rId12"/>
      <w:pgSz w:h="16838" w:w="11906"/>
      <w:pgMar w:gutter="0" w:footer="709" w:header="709" w:left="1418" w:bottom="2127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196B" w:rsidP="005E3EB7" w:rsidR="0007196B">
      <w:r>
        <w:separator/>
      </w:r>
    </w:p>
  </w:endnote>
  <w:endnote w:id="0" w:type="continuationSeparator">
    <w:p w:rsidRDefault="0007196B" w:rsidP="005E3EB7" w:rsidR="000719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196B" w:rsidP="005E3EB7" w:rsidR="0007196B">
      <w:r>
        <w:separator/>
      </w:r>
    </w:p>
  </w:footnote>
  <w:footnote w:id="0" w:type="continuationSeparator">
    <w:p w:rsidRDefault="0007196B" w:rsidP="005E3EB7" w:rsidR="000719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036ADB" w:rsidP="00522365" w:rsidR="00522365">
        <w:pPr>
          <w:pStyle w:val="Zaglavlje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BE7AAA">
          <w:rPr>
            <w:noProof/>
          </w:rPr>
          <w:t>2</w:t>
        </w:r>
        <w:r>
          <w:fldChar w:fldCharType="end"/>
        </w:r>
        <w:r>
          <w:tab/>
        </w:r>
        <w:r w:rsidR="00522365">
          <w:t>Posl.br. 10 St-821/16-11</w:t>
        </w:r>
      </w:p>
      <w:p w:rsidRDefault="00BE7AAA" w:rsidP="00CA6A1B" w:rsidR="00DA15C9">
        <w:pPr>
          <w:pStyle w:val="Zaglavlje"/>
        </w:pPr>
      </w:p>
    </w:sdtContent>
  </w:sdt>
  <w:p w:rsidRDefault="00BE7AAA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1575" w:rsidR="00DF28E8">
    <w:pPr>
      <w:pStyle w:val="Zaglavlje"/>
    </w:pPr>
    <w:r>
      <w:tab/>
    </w:r>
    <w:r>
      <w:tab/>
      <w:t>Posl.br.</w:t>
    </w:r>
    <w:r w:rsidR="0080629B">
      <w:t xml:space="preserve"> 10 St-</w:t>
    </w:r>
    <w:r w:rsidR="00522365">
      <w:t>821</w:t>
    </w:r>
    <w:r w:rsidR="0080629B">
      <w:t>/16</w:t>
    </w:r>
    <w:r w:rsidR="00DF28E8">
      <w:t>-</w:t>
    </w:r>
    <w:r w:rsidR="00522365">
      <w:t>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8455C6"/>
    <w:multiLevelType w:val="hybridMultilevel"/>
    <w:tmpl w:val="EDE8757E"/>
    <w:lvl w:tplc="D12055B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07196B"/>
    <w:rsid w:val="00086750"/>
    <w:rsid w:val="00107DA9"/>
    <w:rsid w:val="00122D5D"/>
    <w:rsid w:val="00146239"/>
    <w:rsid w:val="001650D3"/>
    <w:rsid w:val="001771C1"/>
    <w:rsid w:val="001969D8"/>
    <w:rsid w:val="001B627B"/>
    <w:rsid w:val="00222272"/>
    <w:rsid w:val="00243371"/>
    <w:rsid w:val="00262377"/>
    <w:rsid w:val="00264035"/>
    <w:rsid w:val="0029389A"/>
    <w:rsid w:val="002C73DE"/>
    <w:rsid w:val="002D55AD"/>
    <w:rsid w:val="002E751B"/>
    <w:rsid w:val="003B239C"/>
    <w:rsid w:val="003B74B1"/>
    <w:rsid w:val="003D7E73"/>
    <w:rsid w:val="003E5EE3"/>
    <w:rsid w:val="004311CC"/>
    <w:rsid w:val="004403B7"/>
    <w:rsid w:val="004E05BF"/>
    <w:rsid w:val="0051365F"/>
    <w:rsid w:val="00522365"/>
    <w:rsid w:val="00554328"/>
    <w:rsid w:val="005A4786"/>
    <w:rsid w:val="005C6316"/>
    <w:rsid w:val="005E3EB7"/>
    <w:rsid w:val="0063370B"/>
    <w:rsid w:val="006E1647"/>
    <w:rsid w:val="006F2BCD"/>
    <w:rsid w:val="006F66A3"/>
    <w:rsid w:val="007067AD"/>
    <w:rsid w:val="00771E12"/>
    <w:rsid w:val="007C4926"/>
    <w:rsid w:val="007C5FC9"/>
    <w:rsid w:val="0080629B"/>
    <w:rsid w:val="00814FDD"/>
    <w:rsid w:val="00841575"/>
    <w:rsid w:val="00877A7B"/>
    <w:rsid w:val="00880D71"/>
    <w:rsid w:val="008833E8"/>
    <w:rsid w:val="008A4273"/>
    <w:rsid w:val="00942D57"/>
    <w:rsid w:val="00962734"/>
    <w:rsid w:val="00976A6A"/>
    <w:rsid w:val="00985388"/>
    <w:rsid w:val="00997040"/>
    <w:rsid w:val="009A015A"/>
    <w:rsid w:val="009D107F"/>
    <w:rsid w:val="00A02A37"/>
    <w:rsid w:val="00A43D8D"/>
    <w:rsid w:val="00A560B4"/>
    <w:rsid w:val="00A80DF0"/>
    <w:rsid w:val="00B849FE"/>
    <w:rsid w:val="00BE7AAA"/>
    <w:rsid w:val="00CA6A1B"/>
    <w:rsid w:val="00D14604"/>
    <w:rsid w:val="00D87731"/>
    <w:rsid w:val="00DF28E8"/>
    <w:rsid w:val="00E1576B"/>
    <w:rsid w:val="00E40527"/>
    <w:rsid w:val="00F26397"/>
    <w:rsid w:val="00F43166"/>
    <w:rsid w:val="00F44B2D"/>
    <w:rsid w:val="00F95679"/>
    <w:rsid w:val="00FB0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462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7A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7AAA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7AAA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7AAA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7AAA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462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7A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7AAA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7AAA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7AAA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7AAA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listopada 2016.</izvorni_sadrzaj>
    <derivirana_varijabla naziv="DomainObject.DatumDonosenjaOdluke_1">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821</izvorni_sadrzaj>
    <derivirana_varijabla naziv="DomainObject.Predmet.Broj_1">821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St-821/2016</izvorni_sadrzaj>
    <derivirana_varijabla naziv="DomainObject.Predmet.OznakaBroj_1">St-821/2016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KAŽUN d.o.o. ŽBANDAJ</izvorni_sadrzaj>
    <derivirana_varijabla naziv="DomainObject.Predmet.ProtustrankaFormated_1">  KAŽUN d.o.o. ŽBANDAJ</derivirana_varijabla>
  </DomainObject.Predmet.ProtustrankaFormated>
  <DomainObject.Predmet.ProtustrankaFormatedOIB>
    <izvorni_sadrzaj>  KAŽUN d.o.o. ŽBANDAJ, OIB 56442716602</izvorni_sadrzaj>
    <derivirana_varijabla naziv="DomainObject.Predmet.ProtustrankaFormatedOIB_1">  KAŽUN d.o.o. ŽBANDAJ, OIB 56442716602</derivirana_varijabla>
  </DomainObject.Predmet.ProtustrankaFormatedOIB>
  <DomainObject.Predmet.ProtustrankaFormatedWithAdress>
    <izvorni_sadrzaj> KAŽUN d.o.o. ŽBANDAJ, Stancija Kaligari 49, 52440 Žbandaj</izvorni_sadrzaj>
    <derivirana_varijabla naziv="DomainObject.Predmet.ProtustrankaFormatedWithAdress_1"> KAŽUN d.o.o. ŽBANDAJ, Stancija Kaligari 49, 52440 Žbandaj</derivirana_varijabla>
  </DomainObject.Predmet.ProtustrankaFormatedWithAdress>
  <DomainObject.Predmet.ProtustrankaFormatedWithAdressOIB>
    <izvorni_sadrzaj> KAŽUN d.o.o. ŽBANDAJ, OIB 56442716602, Stancija Kaligari 49, 52440 Žbandaj</izvorni_sadrzaj>
    <derivirana_varijabla naziv="DomainObject.Predmet.ProtustrankaFormatedWithAdressOIB_1"> KAŽUN d.o.o. ŽBANDAJ, OIB 56442716602, Stancija Kaligari 49, 52440 Žbandaj</derivirana_varijabla>
  </DomainObject.Predmet.ProtustrankaFormatedWithAdressOIB>
  <DomainObject.Predmet.ProtustrankaWithAdress>
    <izvorni_sadrzaj>KAŽUN d.o.o. ŽBANDAJ Stancija Kaligari 49, 52440 Žbandaj</izvorni_sadrzaj>
    <derivirana_varijabla naziv="DomainObject.Predmet.ProtustrankaWithAdress_1">KAŽUN d.o.o. ŽBANDAJ Stancija Kaligari 49, 52440 Žbandaj</derivirana_varijabla>
  </DomainObject.Predmet.ProtustrankaWithAdress>
  <DomainObject.Predmet.ProtustrankaWithAdressOIB>
    <izvorni_sadrzaj>KAŽUN d.o.o. ŽBANDAJ, OIB 56442716602, Stancija Kaligari 49, 52440 Žbandaj</izvorni_sadrzaj>
    <derivirana_varijabla naziv="DomainObject.Predmet.ProtustrankaWithAdressOIB_1">KAŽUN d.o.o. ŽBANDAJ, OIB 56442716602, Stancija Kaligari 49, 52440 Žbandaj</derivirana_varijabla>
  </DomainObject.Predmet.ProtustrankaWithAdressOIB>
  <DomainObject.Predmet.ProtustrankaNazivFormated>
    <izvorni_sadrzaj>KAŽUN d.o.o. ŽBANDAJ</izvorni_sadrzaj>
    <derivirana_varijabla naziv="DomainObject.Predmet.ProtustrankaNazivFormated_1">KAŽUN d.o.o. ŽBANDAJ</derivirana_varijabla>
  </DomainObject.Predmet.ProtustrankaNazivFormated>
  <DomainObject.Predmet.ProtustrankaNazivFormatedOIB>
    <izvorni_sadrzaj>KAŽUN d.o.o. ŽBANDAJ, OIB 56442716602</izvorni_sadrzaj>
    <derivirana_varijabla naziv="DomainObject.Predmet.ProtustrankaNazivFormatedOIB_1">KAŽUN d.o.o. ŽBANDAJ, OIB 56442716602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172852.01</izvorni_sadrzaj>
    <derivirana_varijabla naziv="DomainObject.Predmet.TrenutnaVrijednost_1">172852.01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KAŽUN d.o.o. ŽBANDAJ</item>
    </izvorni_sadrzaj>
    <derivirana_varijabla naziv="DomainObject.Predmet.ProtuStrankaListFormated_1">
      <item>KAŽUN d.o.o. ŽBANDAJ</item>
    </derivirana_varijabla>
  </DomainObject.Predmet.ProtuStrankaListFormated>
  <DomainObject.Predmet.ProtuStrankaListFormatedOIB>
    <izvorni_sadrzaj>
      <item>KAŽUN d.o.o. ŽBANDAJ, OIB 56442716602</item>
    </izvorni_sadrzaj>
    <derivirana_varijabla naziv="DomainObject.Predmet.ProtuStrankaListFormatedOIB_1">
      <item>KAŽUN d.o.o. ŽBANDAJ, OIB 56442716602</item>
    </derivirana_varijabla>
  </DomainObject.Predmet.ProtuStrankaListFormatedOIB>
  <DomainObject.Predmet.ProtuStrankaListFormatedWithAdress>
    <izvorni_sadrzaj>
      <item>KAŽUN d.o.o. ŽBANDAJ, Stancija Kaligari 49, 52440 Žbandaj</item>
    </izvorni_sadrzaj>
    <derivirana_varijabla naziv="DomainObject.Predmet.ProtuStrankaListFormatedWithAdress_1">
      <item>KAŽUN d.o.o. ŽBANDAJ, Stancija Kaligari 49, 52440 Žbandaj</item>
    </derivirana_varijabla>
  </DomainObject.Predmet.ProtuStrankaListFormatedWithAdress>
  <DomainObject.Predmet.ProtuStrankaListFormatedWithAdressOIB>
    <izvorni_sadrzaj>
      <item>KAŽUN d.o.o. ŽBANDAJ, OIB 56442716602, Stancija Kaligari 49, 52440 Žbandaj</item>
    </izvorni_sadrzaj>
    <derivirana_varijabla naziv="DomainObject.Predmet.ProtuStrankaListFormatedWithAdressOIB_1">
      <item>KAŽUN d.o.o. ŽBANDAJ, OIB 56442716602, Stancija Kaligari 49, 52440 Žbandaj</item>
    </derivirana_varijabla>
  </DomainObject.Predmet.ProtuStrankaListFormatedWithAdressOIB>
  <DomainObject.Predmet.ProtuStrankaListNazivFormated>
    <izvorni_sadrzaj>
      <item>KAŽUN d.o.o. ŽBANDAJ</item>
    </izvorni_sadrzaj>
    <derivirana_varijabla naziv="DomainObject.Predmet.ProtuStrankaListNazivFormated_1">
      <item>KAŽUN d.o.o. ŽBANDAJ</item>
    </derivirana_varijabla>
  </DomainObject.Predmet.ProtuStrankaListNazivFormated>
  <DomainObject.Predmet.ProtuStrankaListNazivFormatedOIB>
    <izvorni_sadrzaj>
      <item>KAŽUN d.o.o. ŽBANDAJ, OIB 56442716602</item>
    </izvorni_sadrzaj>
    <derivirana_varijabla naziv="DomainObject.Predmet.ProtuStrankaListNazivFormatedOIB_1">
      <item>KAŽUN d.o.o. ŽBANDAJ, OIB 56442716602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2016.</izvorni_sadrzaj>
    <derivirana_varijabla naziv="DomainObject.Datum_1">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KAŽUN d.o.o. ŽBANDAJ</izvorni_sadrzaj>
    <derivirana_varijabla naziv="DomainObject.Predmet.ProtustrankaIDrugi_1">KAŽUN d.o.o. ŽBANDAJ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KAŽUN d.o.o. ŽBANDAJ, OIB 56442716602, Stancija Kaligari 49, 52440 Žbandaj</izvorni_sadrzaj>
    <derivirana_varijabla naziv="DomainObject.Predmet.ProtustrankaIDrugiAdressOIB_1">KAŽUN d.o.o. ŽBANDAJ, OIB 56442716602, Stancija Kaligari 49, 52440 Žbandaj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KAŽUN d.o.o. ŽBANDAJ</item>
    </izvorni_sadrzaj>
    <derivirana_varijabla naziv="DomainObject.Predmet.SudioniciListNaziv_1">
      <item>FINANCIJSKA AGENCIJA, RC RIJEKA, PODRUŽNICA PULA, PULA</item>
      <item>KAŽUN d.o.o. ŽBANDAJ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KAŽUN d.o.o. ŽBANDAJ, OIB 56442716602, Stancija Kaligari 49,52440 Žbandaj</item>
    </izvorni_sadrzaj>
    <derivirana_varijabla naziv="DomainObject.Predmet.SudioniciListAdressOIB_1">
      <item>FINANCIJSKA AGENCIJA, RC RIJEKA, PODRUŽNICA PULA, PULA, OIB 85821130368, Ulica grada Vukovara 70,10000 Zagreb</item>
      <item>KAŽUN d.o.o. ŽBANDAJ, OIB 56442716602, Stancija Kaligari 49,52440 Žbandaj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56442716602</item>
    </izvorni_sadrzaj>
    <derivirana_varijabla naziv="DomainObject.Predmet.SudioniciListNazivOIB_1">
      <item>, OIB 85821130368</item>
      <item>, OIB 56442716602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7F6F6D-F9FC-42D7-9281-DD06AC93B3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435</properties:Words>
  <properties:Characters>2314</properties:Characters>
  <properties:Lines>58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2016-10-06T08:06:00Z</dcterms:created>
  <dc:creator>Jasmina Matika</dc:creator>
  <cp:lastModifiedBy>Sanja Lakošeljac</cp:lastModifiedBy>
  <cp:lastPrinted>2016-10-06T08:08:00Z</cp:lastPrinted>
  <dcterms:modified xmlns:xsi="http://www.w3.org/2001/XMLSchema-instance" xsi:type="dcterms:W3CDTF">2016-10-06T08:08:00Z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