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b3f8" w14:paraId="799b3f8" w:rsidRDefault="00FA6B84" w:rsidP="00FA6B84" w:rsidR="00FA6B8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WINNER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 – </w:t>
      </w:r>
      <w:proofErr w:type="spellStart"/>
      <w:r>
        <w:rPr>
          <w:rFonts w:cs="Times New Roman" w:eastAsia="Times New Roman"/>
          <w:szCs w:val="24"/>
          <w:lang w:eastAsia="hr-HR"/>
        </w:rPr>
        <w:t>Parenzo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Bračka 49, OIB </w:t>
      </w:r>
      <w:r w:rsidRPr="00FA6B84">
        <w:rPr>
          <w:rFonts w:cs="Times New Roman" w:eastAsia="Times New Roman"/>
          <w:szCs w:val="24"/>
          <w:lang w:eastAsia="hr-HR"/>
        </w:rPr>
        <w:t>67285933154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A6B84">
        <w:rPr>
          <w:rFonts w:cs="Times New Roman" w:eastAsia="Times New Roman"/>
          <w:szCs w:val="24"/>
          <w:lang w:eastAsia="hr-HR"/>
        </w:rPr>
        <w:t>130058014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listopada 2017. objavljuje sljedeći</w:t>
      </w:r>
    </w:p>
    <w:p w:rsidRDefault="00FA6B84" w:rsidP="00FA6B84" w:rsidR="00FA6B8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A6B84" w:rsidP="00FA6B84" w:rsidR="00FA6B8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A6B84" w:rsidP="00FA6B84" w:rsidR="00FA6B84">
      <w:pPr>
        <w:ind w:firstLine="708"/>
        <w:rPr>
          <w:szCs w:val="24"/>
        </w:rPr>
      </w:pPr>
    </w:p>
    <w:p w:rsidRDefault="00FA6B84" w:rsidP="00FA6B84" w:rsidR="00FA6B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WINNER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 – </w:t>
      </w:r>
      <w:proofErr w:type="spellStart"/>
      <w:r>
        <w:rPr>
          <w:rFonts w:cs="Times New Roman" w:eastAsia="Times New Roman"/>
          <w:szCs w:val="24"/>
          <w:lang w:eastAsia="hr-HR"/>
        </w:rPr>
        <w:t>Parenzo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Bračka 49, OIB </w:t>
      </w:r>
      <w:r w:rsidRPr="00FA6B84">
        <w:rPr>
          <w:rFonts w:cs="Times New Roman" w:eastAsia="Times New Roman"/>
          <w:szCs w:val="24"/>
          <w:lang w:eastAsia="hr-HR"/>
        </w:rPr>
        <w:t>67285933154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A6B84">
        <w:rPr>
          <w:rFonts w:cs="Times New Roman" w:eastAsia="Times New Roman"/>
          <w:szCs w:val="24"/>
          <w:lang w:eastAsia="hr-HR"/>
        </w:rPr>
        <w:t>130058014</w:t>
      </w:r>
      <w:r>
        <w:rPr>
          <w:rFonts w:cs="Times New Roman" w:eastAsia="Times New Roman"/>
          <w:szCs w:val="24"/>
          <w:lang w:eastAsia="hr-HR"/>
        </w:rPr>
        <w:t>, je pravna osoba koja nema zaposlenih, koja je na dan 13.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A6B84" w:rsidP="00FA6B84" w:rsidR="00FA6B84">
      <w:pPr>
        <w:ind w:firstLine="708"/>
        <w:rPr>
          <w:szCs w:val="24"/>
        </w:rPr>
      </w:pPr>
    </w:p>
    <w:p w:rsidRDefault="00FA6B84" w:rsidP="00FA6B84" w:rsidR="00FA6B8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13. listopada 2017. iznosio 11.661,20 kn.</w:t>
      </w:r>
    </w:p>
    <w:p w:rsidRDefault="00FA6B84" w:rsidP="00FA6B84" w:rsidR="00FA6B84">
      <w:pPr>
        <w:rPr>
          <w:szCs w:val="24"/>
        </w:rPr>
      </w:pPr>
    </w:p>
    <w:p w:rsidRDefault="00FA6B84" w:rsidP="00FA6B84" w:rsidR="00FA6B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A6B84" w:rsidP="00FA6B84" w:rsidR="00FA6B8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A6B84" w:rsidP="00FA6B84" w:rsidR="00FA6B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3333-574-2017, i da u istom roku uplate na depozit ovog suda broj HR 4323900011300029763, poziv na broj 020-574-17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A6B84" w:rsidP="00FA6B84" w:rsidR="00FA6B84">
      <w:pPr>
        <w:ind w:firstLine="708"/>
        <w:rPr>
          <w:szCs w:val="24"/>
        </w:rPr>
      </w:pPr>
    </w:p>
    <w:p w:rsidRDefault="00FA6B84" w:rsidP="00FA6B84" w:rsidR="00FA6B8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A6B84" w:rsidP="00FA6B84" w:rsidR="00FA6B84">
      <w:pPr>
        <w:ind w:firstLine="708"/>
        <w:rPr>
          <w:szCs w:val="24"/>
        </w:rPr>
      </w:pPr>
    </w:p>
    <w:p w:rsidRDefault="00FA6B84" w:rsidP="00FA6B84" w:rsidR="00FA6B84">
      <w:pPr>
        <w:jc w:val="center"/>
        <w:rPr>
          <w:szCs w:val="24"/>
        </w:rPr>
      </w:pPr>
      <w:r>
        <w:rPr>
          <w:szCs w:val="24"/>
        </w:rPr>
        <w:t>U Pazinu 30. listopada 2017.</w:t>
      </w:r>
    </w:p>
    <w:p w:rsidRDefault="00FA6B84" w:rsidP="00FA6B84" w:rsidR="00FA6B8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A6B84" w:rsidP="00FA6B84" w:rsidR="00FA6B84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DC6A98">
        <w:rPr>
          <w:szCs w:val="24"/>
        </w:rPr>
        <w:t xml:space="preserve">, v. r. </w:t>
      </w:r>
    </w:p>
    <w:p w:rsidRDefault="00FA6B84" w:rsidP="00FA6B84" w:rsidR="00FA6B84">
      <w:pPr>
        <w:rPr>
          <w:szCs w:val="24"/>
        </w:rPr>
      </w:pPr>
      <w:r>
        <w:rPr>
          <w:szCs w:val="24"/>
        </w:rPr>
        <w:t>DNA:</w:t>
      </w:r>
    </w:p>
    <w:p w:rsidRDefault="00FA6B84" w:rsidP="00FA6B84" w:rsidR="003B060B" w:rsidRPr="00FA6B84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B060B" w:rsidRPr="00FA6B8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B84" w:rsidP="00FA6B84" w:rsidR="00FA6B84">
      <w:r>
        <w:separator/>
      </w:r>
    </w:p>
  </w:endnote>
  <w:endnote w:id="0" w:type="continuationSeparator">
    <w:p w:rsidRDefault="00FA6B84" w:rsidP="00FA6B84" w:rsidR="00FA6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B84" w:rsidP="00FA6B84" w:rsidR="00FA6B84">
      <w:r>
        <w:separator/>
      </w:r>
    </w:p>
  </w:footnote>
  <w:footnote w:id="0" w:type="continuationSeparator">
    <w:p w:rsidRDefault="00FA6B84" w:rsidP="00FA6B84" w:rsidR="00FA6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B84" w:rsidP="004A7D3D" w:rsidR="004A7D3D">
    <w:pPr>
      <w:pStyle w:val="Zaglavlje"/>
      <w:jc w:val="right"/>
    </w:pPr>
    <w:r>
      <w:t>11 St-574/2017-3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D87"/>
    <w:rsid w:val="003B060B"/>
    <w:rsid w:val="00621D87"/>
    <w:rsid w:val="00DC6A98"/>
    <w:rsid w:val="00FA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6B8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B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B8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A6B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B8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C6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A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A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A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A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6B8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B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B8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A6B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B8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C6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A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A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A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A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St-574/2017</izvorni_sadrzaj>
    <derivirana_varijabla naziv="DomainObject.Predmet.OznakaBroj_1">St-574/2017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WINNER d.o.o. POREČ - PARENZO</izvorni_sadrzaj>
    <derivirana_varijabla naziv="DomainObject.Predmet.ProtustrankaFormated_1">  WINNER d.o.o. POREČ - PARENZO</derivirana_varijabla>
  </DomainObject.Predmet.ProtustrankaFormated>
  <DomainObject.Predmet.ProtustrankaFormatedOIB>
    <izvorni_sadrzaj>  WINNER d.o.o. POREČ - PARENZO, OIB 67285933154</izvorni_sadrzaj>
    <derivirana_varijabla naziv="DomainObject.Predmet.ProtustrankaFormatedOIB_1">  WINNER d.o.o. POREČ - PARENZO, OIB 67285933154</derivirana_varijabla>
  </DomainObject.Predmet.ProtustrankaFormatedOIB>
  <DomainObject.Predmet.ProtustrankaFormatedWithAdress>
    <izvorni_sadrzaj> WINNER d.o.o. POREČ - PARENZO, Bračka 49, 52440 Poreč</izvorni_sadrzaj>
    <derivirana_varijabla naziv="DomainObject.Predmet.ProtustrankaFormatedWithAdress_1"> WINNER d.o.o. POREČ - PARENZO, Bračka 49, 52440 Poreč</derivirana_varijabla>
  </DomainObject.Predmet.ProtustrankaFormatedWithAdress>
  <DomainObject.Predmet.ProtustrankaFormatedWithAdressOIB>
    <izvorni_sadrzaj> WINNER d.o.o. POREČ - PARENZO, OIB 67285933154, Bračka 49, 52440 Poreč</izvorni_sadrzaj>
    <derivirana_varijabla naziv="DomainObject.Predmet.ProtustrankaFormatedWithAdressOIB_1"> WINNER d.o.o. POREČ - PARENZO, OIB 67285933154, Bračka 49, 52440 Poreč</derivirana_varijabla>
  </DomainObject.Predmet.ProtustrankaFormatedWithAdressOIB>
  <DomainObject.Predmet.ProtustrankaWithAdress>
    <izvorni_sadrzaj>WINNER d.o.o. POREČ - PARENZO Bračka 49, 52440 Poreč</izvorni_sadrzaj>
    <derivirana_varijabla naziv="DomainObject.Predmet.ProtustrankaWithAdress_1">WINNER d.o.o. POREČ - PARENZO Bračka 49, 52440 Poreč</derivirana_varijabla>
  </DomainObject.Predmet.ProtustrankaWithAdress>
  <DomainObject.Predmet.ProtustrankaWithAdressOIB>
    <izvorni_sadrzaj>WINNER d.o.o. POREČ - PARENZO, OIB 67285933154, Bračka 49, 52440 Poreč</izvorni_sadrzaj>
    <derivirana_varijabla naziv="DomainObject.Predmet.ProtustrankaWithAdressOIB_1">WINNER d.o.o. POREČ - PARENZO, OIB 67285933154, Bračka 49, 52440 Poreč</derivirana_varijabla>
  </DomainObject.Predmet.ProtustrankaWithAdressOIB>
  <DomainObject.Predmet.ProtustrankaNazivFormated>
    <izvorni_sadrzaj>WINNER d.o.o. POREČ - PARENZO</izvorni_sadrzaj>
    <derivirana_varijabla naziv="DomainObject.Predmet.ProtustrankaNazivFormated_1">WINNER d.o.o. POREČ - PARENZO</derivirana_varijabla>
  </DomainObject.Predmet.ProtustrankaNazivFormated>
  <DomainObject.Predmet.ProtustrankaNazivFormatedOIB>
    <izvorni_sadrzaj>WINNER d.o.o. POREČ - PARENZO, OIB 67285933154</izvorni_sadrzaj>
    <derivirana_varijabla naziv="DomainObject.Predmet.ProtustrankaNazivFormatedOIB_1">WINNER d.o.o. POREČ - PARENZO, OIB 67285933154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11661.20</izvorni_sadrzaj>
    <derivirana_varijabla naziv="DomainObject.Predmet.TrenutnaVrijednost_1">11661.20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WINNER d.o.o. POREČ - PARENZO</item>
    </izvorni_sadrzaj>
    <derivirana_varijabla naziv="DomainObject.Predmet.ProtuStrankaListFormated_1">
      <item>WINNER d.o.o. POREČ - PARENZO</item>
    </derivirana_varijabla>
  </DomainObject.Predmet.ProtuStrankaListFormated>
  <DomainObject.Predmet.ProtuStrankaListFormatedOIB>
    <izvorni_sadrzaj>
      <item>WINNER d.o.o. POREČ - PARENZO, OIB 67285933154</item>
    </izvorni_sadrzaj>
    <derivirana_varijabla naziv="DomainObject.Predmet.ProtuStrankaListFormatedOIB_1">
      <item>WINNER d.o.o. POREČ - PARENZO, OIB 67285933154</item>
    </derivirana_varijabla>
  </DomainObject.Predmet.ProtuStrankaListFormatedOIB>
  <DomainObject.Predmet.ProtuStrankaListFormatedWithAdress>
    <izvorni_sadrzaj>
      <item>WINNER d.o.o. POREČ - PARENZO, Bračka 49, 52440 Poreč</item>
    </izvorni_sadrzaj>
    <derivirana_varijabla naziv="DomainObject.Predmet.ProtuStrankaListFormatedWithAdress_1">
      <item>WINNER d.o.o. POREČ - PARENZO, Bračka 49, 52440 Poreč</item>
    </derivirana_varijabla>
  </DomainObject.Predmet.ProtuStrankaListFormatedWithAdress>
  <DomainObject.Predmet.ProtuStrankaListFormatedWithAdressOIB>
    <izvorni_sadrzaj>
      <item>WINNER d.o.o. POREČ - PARENZO, OIB 67285933154, Bračka 49, 52440 Poreč</item>
    </izvorni_sadrzaj>
    <derivirana_varijabla naziv="DomainObject.Predmet.ProtuStrankaListFormatedWithAdressOIB_1">
      <item>WINNER d.o.o. POREČ - PARENZO, OIB 67285933154, Bračka 49, 52440 Poreč</item>
    </derivirana_varijabla>
  </DomainObject.Predmet.ProtuStrankaListFormatedWithAdressOIB>
  <DomainObject.Predmet.ProtuStrankaListNazivFormated>
    <izvorni_sadrzaj>
      <item>WINNER d.o.o. POREČ - PARENZO</item>
    </izvorni_sadrzaj>
    <derivirana_varijabla naziv="DomainObject.Predmet.ProtuStrankaListNazivFormated_1">
      <item>WINNER d.o.o. POREČ - PARENZO</item>
    </derivirana_varijabla>
  </DomainObject.Predmet.ProtuStrankaListNazivFormated>
  <DomainObject.Predmet.ProtuStrankaListNazivFormatedOIB>
    <izvorni_sadrzaj>
      <item>WINNER d.o.o. POREČ - PARENZO, OIB 67285933154</item>
    </izvorni_sadrzaj>
    <derivirana_varijabla naziv="DomainObject.Predmet.ProtuStrankaListNazivFormatedOIB_1">
      <item>WINNER d.o.o. POREČ - PARENZO, OIB 67285933154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WINNER d.o.o. POREČ - PARENZO</izvorni_sadrzaj>
    <derivirana_varijabla naziv="DomainObject.Predmet.ProtustrankaIDrugi_1">WINNER d.o.o. POREČ - PARENZO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WINNER d.o.o. POREČ - PARENZO, OIB 67285933154, Bračka 49, 52440 Poreč</izvorni_sadrzaj>
    <derivirana_varijabla naziv="DomainObject.Predmet.ProtustrankaIDrugiAdressOIB_1">WINNER d.o.o. POREČ - PARENZO, OIB 67285933154,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WINNER d.o.o. POREČ - PARENZO</item>
    </izvorni_sadrzaj>
    <derivirana_varijabla naziv="DomainObject.Predmet.SudioniciListNaziv_1">
      <item>FINANCIJSKA AGENCIJA, RC RIJEKA, PODRUŽNICA PULA, PULA</item>
      <item>WINNER d.o.o. POREČ - PARENZO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WINNER d.o.o. POREČ - PARENZO, OIB 67285933154, Bračka 49,52440 Poreč</item>
    </izvorni_sadrzaj>
    <derivirana_varijabla naziv="DomainObject.Predmet.SudioniciListAdressOIB_1">
      <item>FINANCIJSKA AGENCIJA, RC RIJEKA, PODRUŽNICA PULA, PULA, OIB 85821130368, F. Kurelca 8,51000 Rijeka</item>
      <item>WINNER d.o.o. POREČ - PARENZO, OIB 67285933154,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67285933154</item>
    </izvorni_sadrzaj>
    <derivirana_varijabla naziv="DomainObject.Predmet.SudioniciListNazivOIB_1">
      <item>, OIB 85821130368</item>
      <item>, OIB 67285933154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2663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2017-10-27T06:27:00Z</dcterms:created>
  <dc:creator>Morena Brajuha</dc:creator>
  <dc:description/>
  <cp:keywords/>
  <cp:lastModifiedBy>Morena Brajuha</cp:lastModifiedBy>
  <cp:lastPrinted>2017-10-27T06:29:00Z</cp:lastPrinted>
  <dcterms:modified xmlns:xsi="http://www.w3.org/2001/XMLSchema-instance" xsi:type="dcterms:W3CDTF">2017-10-30T06:57:00Z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