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4925" w14:paraId="588492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C0672F">
        <w:rPr>
          <w:rFonts w:hAnsi="Times New Roman" w:ascii="Times New Roman"/>
          <w:b/>
          <w:sz w:val="24"/>
          <w:szCs w:val="24"/>
        </w:rPr>
        <w:t>1733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0672F">
        <w:rPr>
          <w:rFonts w:hAnsi="Times New Roman" w:ascii="Times New Roman"/>
        </w:rPr>
        <w:t>1733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1879A5" w:rsidRPr="001879A5">
        <w:rPr>
          <w:rFonts w:hAnsi="Times New Roman" w:ascii="Times New Roman"/>
        </w:rPr>
        <w:t>CROATIA-KART PODUZEĆE ZA PROIZVODNJU AMBALAŽE, UNUTARNJU I VANJSKU TRGOVINU I UGOSTITELJSTVO, P.O.</w:t>
      </w:r>
      <w:r w:rsidR="001879A5">
        <w:rPr>
          <w:rFonts w:hAnsi="Times New Roman" w:ascii="Times New Roman"/>
        </w:rPr>
        <w:t xml:space="preserve"> iz Zagreba</w:t>
      </w:r>
      <w:r w:rsidR="00C94C4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 xml:space="preserve"> (</w:t>
      </w:r>
      <w:r w:rsidR="00E90331">
        <w:rPr>
          <w:rFonts w:hAnsi="Times New Roman" w:ascii="Times New Roman"/>
        </w:rPr>
        <w:t xml:space="preserve">OIB   </w:t>
      </w:r>
      <w:r w:rsidR="001879A5" w:rsidRPr="001879A5">
        <w:rPr>
          <w:rFonts w:hAnsi="Times New Roman" w:ascii="Times New Roman"/>
        </w:rPr>
        <w:t>64967256012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F086B"/>
    <w:rsid w:val="00503A37"/>
    <w:rsid w:val="00517E91"/>
    <w:rsid w:val="005A4E46"/>
    <w:rsid w:val="00716ACC"/>
    <w:rsid w:val="0074311C"/>
    <w:rsid w:val="007E66B3"/>
    <w:rsid w:val="007F3002"/>
    <w:rsid w:val="00811154"/>
    <w:rsid w:val="00826FB2"/>
    <w:rsid w:val="00883102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1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1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St-1733/2015</izvorni_sadrzaj>
    <derivirana_varijabla naziv="DomainObject.Predmet.OznakaBroj_1">St-1733/2015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CROATIA-KART PODUZEĆE ZA PROIZVODNJU AMBALAŽE, UNUTARNJU I VANJSKU TRGOVINU I UGOSTITELJSTVO, P.O.</izvorni_sadrzaj>
    <derivirana_varijabla naziv="DomainObject.Predmet.ProtustrankaFormated_1">  CROATIA-KART PODUZEĆE ZA PROIZVODNJU AMBALAŽE, UNUTARNJU I VANJSKU TRGOVINU I UGOSTITELJSTVO, P.O.</derivirana_varijabla>
  </DomainObject.Predmet.ProtustrankaFormated>
  <DomainObject.Predmet.ProtustrankaFormatedOIB>
    <izvorni_sadrzaj>  CROATIA-KART PODUZEĆE ZA PROIZVODNJU AMBALAŽE, UNUTARNJU I VANJSKU TRGOVINU I UGOSTITELJSTVO, P.O., OIB 64967256012</izvorni_sadrzaj>
    <derivirana_varijabla naziv="DomainObject.Predmet.ProtustrankaFormatedOIB_1">  CROATIA-KART PODUZEĆE ZA PROIZVODNJU AMBALAŽE, UNUTARNJU I VANJSKU TRGOVINU I UGOSTITELJSTVO, P.O., OIB 64967256012</derivirana_varijabla>
  </DomainObject.Predmet.ProtustrankaFormatedOIB>
  <DomainObject.Predmet.ProtustrankaFormatedWithAdress>
    <izvorni_sadrzaj> CROATIA-KART PODUZEĆE ZA PROIZVODNJU AMBALAŽE, UNUTARNJU I VANJSKU TRGOVINU I UGOSTITELJSTVO, P.O., Šetalište Karla Marxa 6, 10000 Zagreb</izvorni_sadrzaj>
    <derivirana_varijabla naziv="DomainObject.Predmet.ProtustrankaFormatedWithAdress_1"> CROATIA-KART PODUZEĆE ZA PROIZVODNJU AMBALAŽE, UNUTARNJU I VANJSKU TRGOVINU I UGOSTITELJSTVO, P.O., Šetalište Karla Marxa 6, 10000 Zagreb</derivirana_varijabla>
  </DomainObject.Predmet.ProtustrankaFormatedWithAdress>
  <DomainObject.Predmet.ProtustrankaFormatedWithAdressOIB>
    <izvorni_sadrzaj> CROATIA-KART PODUZEĆE ZA PROIZVODNJU AMBALAŽE, UNUTARNJU I VANJSKU TRGOVINU I UGOSTITELJSTVO, P.O., OIB 64967256012, Šetalište Karla Marxa 6, 10000 Zagreb</izvorni_sadrzaj>
    <derivirana_varijabla naziv="DomainObject.Predmet.ProtustrankaFormatedWithAdressOIB_1"> CROATIA-KART PODUZEĆE ZA PROIZVODNJU AMBALAŽE, UNUTARNJU I VANJSKU TRGOVINU I UGOSTITELJSTVO, P.O., OIB 64967256012, Šetalište Karla Marxa 6, 10000 Zagreb</derivirana_varijabla>
  </DomainObject.Predmet.ProtustrankaFormatedWithAdressOIB>
  <DomainObject.Predmet.ProtustrankaWithAdress>
    <izvorni_sadrzaj>CROATIA-KART PODUZEĆE ZA PROIZVODNJU AMBALAŽE, UNUTARNJU I VANJSKU TRGOVINU I UGOSTITELJSTVO, P.O. Šetalište Karla Marxa 6, 10000 Zagreb</izvorni_sadrzaj>
    <derivirana_varijabla naziv="DomainObject.Predmet.ProtustrankaWithAdress_1">CROATIA-KART PODUZEĆE ZA PROIZVODNJU AMBALAŽE, UNUTARNJU I VANJSKU TRGOVINU I UGOSTITELJSTVO, P.O. Šetalište Karla Marxa 6, 10000 Zagreb</derivirana_varijabla>
  </DomainObject.Predmet.ProtustrankaWithAdress>
  <DomainObject.Predmet.ProtustrankaWithAdressOIB>
    <izvorni_sadrzaj>CROATIA-KART PODUZEĆE ZA PROIZVODNJU AMBALAŽE, UNUTARNJU I VANJSKU TRGOVINU I UGOSTITELJSTVO, P.O., OIB 64967256012, Šetalište Karla Marxa 6, 10000 Zagreb</izvorni_sadrzaj>
    <derivirana_varijabla naziv="DomainObject.Predmet.ProtustrankaWithAdressOIB_1">CROATIA-KART PODUZEĆE ZA PROIZVODNJU AMBALAŽE, UNUTARNJU I VANJSKU TRGOVINU I UGOSTITELJSTVO, P.O., OIB 64967256012, Šetalište Karla Marxa 6, 10000 Zagreb</derivirana_varijabla>
  </DomainObject.Predmet.ProtustrankaWithAdressOIB>
  <DomainObject.Predmet.ProtustrankaNazivFormated>
    <izvorni_sadrzaj>CROATIA-KART PODUZEĆE ZA PROIZVODNJU AMBALAŽE, UNUTARNJU I VANJSKU TRGOVINU I UGOSTITELJSTVO, P.O.</izvorni_sadrzaj>
    <derivirana_varijabla naziv="DomainObject.Predmet.ProtustrankaNazivFormated_1">CROATIA-KART PODUZEĆE ZA PROIZVODNJU AMBALAŽE, UNUTARNJU I VANJSKU TRGOVINU I UGOSTITELJSTVO, P.O.</derivirana_varijabla>
  </DomainObject.Predmet.ProtustrankaNazivFormated>
  <DomainObject.Predmet.ProtustrankaNazivFormatedOIB>
    <izvorni_sadrzaj>CROATIA-KART PODUZEĆE ZA PROIZVODNJU AMBALAŽE, UNUTARNJU I VANJSKU TRGOVINU I UGOSTITELJSTVO, P.O., OIB 64967256012</izvorni_sadrzaj>
    <derivirana_varijabla naziv="DomainObject.Predmet.ProtustrankaNazivFormatedOIB_1">CROATIA-KART PODUZEĆE ZA PROIZVODNJU AMBALAŽE, UNUTARNJU I VANJSKU TRGOVINU I UGOSTITELJSTVO, P.O., OIB 64967256012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CROATIA-KART PODUZEĆE ZA PROIZVODNJU AMBALAŽE, UNUTARNJU I VANJSKU TRGOVINU I UGOSTITELJSTVO, P.O.</item>
    </izvorni_sadrzaj>
    <derivirana_varijabla naziv="DomainObject.Predmet.ProtuStrankaListFormated_1">
      <item>CROATIA-KART PODUZEĆE ZA PROIZVODNJU AMBALAŽE, UNUTARNJU I VANJSKU TRGOVINU I UGOSTITELJSTVO, P.O.</item>
    </derivirana_varijabla>
  </DomainObject.Predmet.ProtuStrankaListFormated>
  <DomainObject.Predmet.ProtuStrankaListFormatedOIB>
    <izvorni_sadrzaj>
      <item>CROATIA-KART PODUZEĆE ZA PROIZVODNJU AMBALAŽE, UNUTARNJU I VANJSKU TRGOVINU I UGOSTITELJSTVO, P.O., OIB 64967256012</item>
    </izvorni_sadrzaj>
    <derivirana_varijabla naziv="DomainObject.Predmet.ProtuStrankaListFormatedOIB_1">
      <item>CROATIA-KART PODUZEĆE ZA PROIZVODNJU AMBALAŽE, UNUTARNJU I VANJSKU TRGOVINU I UGOSTITELJSTVO, P.O., OIB 64967256012</item>
    </derivirana_varijabla>
  </DomainObject.Predmet.ProtuStrankaListFormatedOIB>
  <DomainObject.Predmet.ProtuStrankaListFormatedWithAdress>
    <izvorni_sadrzaj>
      <item>CROATIA-KART PODUZEĆE ZA PROIZVODNJU AMBALAŽE, UNUTARNJU I VANJSKU TRGOVINU I UGOSTITELJSTVO, P.O., Šetalište Karla Marxa 6, 10000 Zagreb</item>
    </izvorni_sadrzaj>
    <derivirana_varijabla naziv="DomainObject.Predmet.ProtuStrankaListFormatedWithAdress_1">
      <item>CROATIA-KART PODUZEĆE ZA PROIZVODNJU AMBALAŽE, UNUTARNJU I VANJSKU TRGOVINU I UGOSTITELJSTVO, P.O., Šetalište Karla Marxa 6, 10000 Zagreb</item>
    </derivirana_varijabla>
  </DomainObject.Predmet.ProtuStrankaListFormatedWithAdress>
  <DomainObject.Predmet.ProtuStrankaListFormatedWithAdressOIB>
    <izvorni_sadrzaj>
      <item>CROATIA-KART PODUZEĆE ZA PROIZVODNJU AMBALAŽE, UNUTARNJU I VANJSKU TRGOVINU I UGOSTITELJSTVO, P.O., OIB 64967256012, Šetalište Karla Marxa 6, 10000 Zagreb</item>
    </izvorni_sadrzaj>
    <derivirana_varijabla naziv="DomainObject.Predmet.ProtuStrankaListFormatedWithAdressOIB_1">
      <item>CROATIA-KART PODUZEĆE ZA PROIZVODNJU AMBALAŽE, UNUTARNJU I VANJSKU TRGOVINU I UGOSTITELJSTVO, P.O., OIB 64967256012, Šetalište Karla Marxa 6, 10000 Zagreb</item>
    </derivirana_varijabla>
  </DomainObject.Predmet.ProtuStrankaListFormatedWithAdressOIB>
  <DomainObject.Predmet.ProtuStrankaListNazivFormated>
    <izvorni_sadrzaj>
      <item>CROATIA-KART PODUZEĆE ZA PROIZVODNJU AMBALAŽE, UNUTARNJU I VANJSKU TRGOVINU I UGOSTITELJSTVO, P.O.</item>
    </izvorni_sadrzaj>
    <derivirana_varijabla naziv="DomainObject.Predmet.ProtuStrankaListNazivFormated_1">
      <item>CROATIA-KART PODUZEĆE ZA PROIZVODNJU AMBALAŽE, UNUTARNJU I VANJSKU TRGOVINU I UGOSTITELJSTVO, P.O.</item>
    </derivirana_varijabla>
  </DomainObject.Predmet.ProtuStrankaListNazivFormated>
  <DomainObject.Predmet.ProtuStrankaListNazivFormatedOIB>
    <izvorni_sadrzaj>
      <item>CROATIA-KART PODUZEĆE ZA PROIZVODNJU AMBALAŽE, UNUTARNJU I VANJSKU TRGOVINU I UGOSTITELJSTVO, P.O., OIB 64967256012</item>
    </izvorni_sadrzaj>
    <derivirana_varijabla naziv="DomainObject.Predmet.ProtuStrankaListNazivFormatedOIB_1">
      <item>CROATIA-KART PODUZEĆE ZA PROIZVODNJU AMBALAŽE, UNUTARNJU I VANJSKU TRGOVINU I UGOSTITELJSTVO, P.O., OIB 64967256012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CROATIA-KART PODUZEĆE ZA PROIZVODNJU AMBALAŽE, UNUTARNJU I VANJSKU TRGOVINU I UGOSTITELJSTVO, P.O.</izvorni_sadrzaj>
    <derivirana_varijabla naziv="DomainObject.Predmet.ProtustrankaIDrugi_1">CROATIA-KART PODUZEĆE ZA PROIZVODNJU AMBALAŽE, UNUTARNJU I VANJSKU TRGOVINU I UGOSTITELJSTVO,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CROATIA-KART PODUZEĆE ZA PROIZVODNJU AMBALAŽE, UNUTARNJU I VANJSKU TRGOVINU I UGOSTITELJSTVO, P.O., OIB 64967256012, Šetalište Karla Marxa 6, 10000 Zagreb</izvorni_sadrzaj>
    <derivirana_varijabla naziv="DomainObject.Predmet.ProtustrankaIDrugiAdressOIB_1">CROATIA-KART PODUZEĆE ZA PROIZVODNJU AMBALAŽE, UNUTARNJU I VANJSKU TRGOVINU I UGOSTITELJSTVO, P.O., OIB 64967256012, Šetalište Karla Marxa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CROATIA-KART PODUZEĆE ZA PROIZVODNJU AMBALAŽE, UNUTARNJU I VANJSKU TRGOVINU I UGOSTITELJSTVO, P.O.</item>
    </izvorni_sadrzaj>
    <derivirana_varijabla naziv="DomainObject.Predmet.SudioniciListNaziv_1">
      <item>FINA Regionalni centar Zagreb</item>
      <item>CROATIA-KART PODUZEĆE ZA PROIZVODNJU AMBALAŽE, UNUTARNJU I VANJSKU TRGOVINU I UGOSTITELJSTVO,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CROATIA-KART PODUZEĆE ZA PROIZVODNJU AMBALAŽE, UNUTARNJU I VANJSKU TRGOVINU I UGOSTITELJSTVO, P.O., OIB 64967256012, Šetalište Karla Marxa 6,10000 Zagreb</item>
    </izvorni_sadrzaj>
    <derivirana_varijabla naziv="DomainObject.Predmet.SudioniciListAdressOIB_1">
      <item>FINA Regionalni centar Zagreb, OIB 85821130368, Trg svibanjskih žrtava 1995. 1,10000 Zagreb</item>
      <item>CROATIA-KART PODUZEĆE ZA PROIZVODNJU AMBALAŽE, UNUTARNJU I VANJSKU TRGOVINU I UGOSTITELJSTVO, P.O., OIB 64967256012, Šetalište Karla Marxa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64967256012</item>
    </izvorni_sadrzaj>
    <derivirana_varijabla naziv="DomainObject.Predmet.SudioniciListNazivOIB_1">
      <item>, OIB 85821130368</item>
      <item>, OIB 64967256012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47977-AA47-4035-862B-A22D534AA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847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2016-04-15T07:11:00Z</dcterms:created>
  <dc:creator>Melita Knežević</dc:creator>
  <cp:lastModifiedBy>Višnja Svečak</cp:lastModifiedBy>
  <cp:lastPrinted>2016-04-15T07:12:00Z</cp:lastPrinted>
  <dcterms:modified xmlns:xsi="http://www.w3.org/2001/XMLSchema-instance" xsi:type="dcterms:W3CDTF">2016-04-15T07:12:00Z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