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4eaa8" w14:paraId="8c4eaa8" w:rsidRDefault="00F349E5" w:rsidP="00B77159" w:rsidR="00B77159" w:rsidRPr="00F349E5">
      <w:pPr>
        <w:jc w:val="both"/>
        <w15:collapsed w:val="false"/>
      </w:pPr>
      <w:bookmarkStart w:name="_GoBack" w:id="0"/>
      <w:bookmarkEnd w:id="0"/>
      <w:r w:rsidRPr="002F6917">
        <w:t xml:space="preserve">        </w:t>
      </w:r>
      <w:r>
        <w:t xml:space="preserve">     </w:t>
      </w:r>
      <w:r w:rsidRPr="002F6917">
        <w:t xml:space="preserve">       </w:t>
      </w:r>
      <w:r>
        <w:rPr>
          <w:noProof/>
        </w:rPr>
        <w:drawing>
          <wp:inline distR="0" distL="0" distB="0" distT="0">
            <wp:extent cy="668020" cx="59817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8020" cx="598170"/>
                    </a:xfrm>
                    <a:prstGeom prst="rect">
                      <a:avLst/>
                    </a:prstGeom>
                    <a:noFill/>
                    <a:ln>
                      <a:noFill/>
                    </a:ln>
                  </pic:spPr>
                </pic:pic>
              </a:graphicData>
            </a:graphic>
          </wp:inline>
        </w:drawing>
      </w:r>
      <w:r w:rsidR="00B91681" w:rsidRPr="0068109F">
        <w:rPr>
          <w:sz w:val="24"/>
          <w:szCs w:val="24"/>
        </w:rPr>
        <w:tab/>
      </w:r>
      <w:r w:rsidR="00B77159" w:rsidRPr="0068109F">
        <w:rPr>
          <w:noProof/>
          <w:sz w:val="24"/>
          <w:szCs w:val="24"/>
        </w:rPr>
        <w:t xml:space="preserve">                  </w:t>
      </w:r>
    </w:p>
    <w:p w:rsidRDefault="00F349E5" w:rsidP="00B77159" w:rsidR="00B77159" w:rsidRPr="0068109F">
      <w:pPr>
        <w:jc w:val="both"/>
        <w:rPr>
          <w:noProof/>
          <w:sz w:val="24"/>
          <w:szCs w:val="24"/>
        </w:rPr>
      </w:pPr>
      <w:r>
        <w:rPr>
          <w:noProof/>
          <w:sz w:val="24"/>
          <w:szCs w:val="24"/>
        </w:rPr>
        <w:t xml:space="preserve">   </w:t>
      </w:r>
      <w:r w:rsidR="00B77159" w:rsidRPr="0068109F">
        <w:rPr>
          <w:noProof/>
          <w:sz w:val="24"/>
          <w:szCs w:val="24"/>
        </w:rPr>
        <w:t>REPUBLIKA HRVATSKA</w:t>
      </w:r>
    </w:p>
    <w:p w:rsidRDefault="00B77159" w:rsidP="00B77159" w:rsidR="00F349E5">
      <w:pPr>
        <w:jc w:val="both"/>
        <w:rPr>
          <w:noProof/>
          <w:sz w:val="24"/>
          <w:szCs w:val="24"/>
        </w:rPr>
      </w:pPr>
      <w:r w:rsidRPr="0068109F">
        <w:rPr>
          <w:noProof/>
          <w:sz w:val="24"/>
          <w:szCs w:val="24"/>
        </w:rPr>
        <w:t>TRGOVAČKI SUD U PAZINU</w:t>
      </w:r>
    </w:p>
    <w:p w:rsidRDefault="00F349E5" w:rsidP="00B77159" w:rsidR="00F349E5">
      <w:pPr>
        <w:jc w:val="both"/>
        <w:rPr>
          <w:noProof/>
          <w:sz w:val="24"/>
          <w:szCs w:val="24"/>
        </w:rPr>
      </w:pPr>
      <w:r>
        <w:rPr>
          <w:noProof/>
          <w:sz w:val="24"/>
          <w:szCs w:val="24"/>
        </w:rPr>
        <w:tab/>
        <w:t>Pazin, Dršćevka 1</w:t>
      </w:r>
      <w:r w:rsidR="00B77159" w:rsidRPr="0068109F">
        <w:rPr>
          <w:noProof/>
          <w:sz w:val="24"/>
          <w:szCs w:val="24"/>
        </w:rPr>
        <w:t xml:space="preserve">  </w:t>
      </w:r>
    </w:p>
    <w:p w:rsidRDefault="00B77159" w:rsidP="00B77159" w:rsidR="00B77159" w:rsidRPr="0068109F">
      <w:pPr>
        <w:jc w:val="both"/>
        <w:rPr>
          <w:noProof/>
          <w:sz w:val="24"/>
          <w:szCs w:val="24"/>
        </w:rPr>
      </w:pPr>
      <w:r w:rsidRPr="0068109F">
        <w:rPr>
          <w:noProof/>
          <w:sz w:val="24"/>
          <w:szCs w:val="24"/>
        </w:rPr>
        <w:t xml:space="preserve">                                          </w:t>
      </w:r>
      <w:r w:rsidRPr="0068109F">
        <w:rPr>
          <w:noProof/>
          <w:sz w:val="24"/>
          <w:szCs w:val="24"/>
        </w:rPr>
        <w:tab/>
      </w:r>
      <w:r w:rsidRPr="0068109F">
        <w:rPr>
          <w:noProof/>
          <w:sz w:val="24"/>
          <w:szCs w:val="24"/>
        </w:rPr>
        <w:tab/>
      </w:r>
    </w:p>
    <w:p w:rsidRDefault="00F349E5" w:rsidP="00F349E5" w:rsidR="00F349E5" w:rsidRPr="00F349E5">
      <w:pPr>
        <w:jc w:val="center"/>
        <w:rPr>
          <w:sz w:val="24"/>
        </w:rPr>
      </w:pPr>
      <w:r w:rsidRPr="00F349E5">
        <w:rPr>
          <w:sz w:val="24"/>
        </w:rPr>
        <w:t>R E P U B L I K A  H R V A T S K A</w:t>
      </w:r>
    </w:p>
    <w:p w:rsidRDefault="00F349E5" w:rsidP="00F349E5" w:rsidR="00F349E5" w:rsidRPr="00F349E5">
      <w:pPr>
        <w:jc w:val="center"/>
        <w:rPr>
          <w:bCs/>
          <w:sz w:val="24"/>
        </w:rPr>
      </w:pPr>
      <w:r w:rsidRPr="00F349E5">
        <w:rPr>
          <w:bCs/>
          <w:sz w:val="24"/>
        </w:rPr>
        <w:t>Z A K L J U Č A K</w:t>
      </w:r>
    </w:p>
    <w:p w:rsidRDefault="008753B0" w:rsidP="00B77159" w:rsidR="008753B0">
      <w:pPr>
        <w:jc w:val="both"/>
        <w:rPr>
          <w:noProof/>
          <w:sz w:val="24"/>
          <w:szCs w:val="24"/>
        </w:rPr>
      </w:pPr>
    </w:p>
    <w:p w:rsidRDefault="00B77159" w:rsidP="00B528FA" w:rsidR="00B528FA">
      <w:pPr>
        <w:jc w:val="both"/>
        <w:rPr>
          <w:sz w:val="24"/>
          <w:szCs w:val="24"/>
        </w:rPr>
      </w:pPr>
      <w:r w:rsidRPr="0068109F">
        <w:rPr>
          <w:noProof/>
          <w:sz w:val="24"/>
          <w:szCs w:val="24"/>
        </w:rPr>
        <w:tab/>
      </w:r>
      <w:r w:rsidR="00827675" w:rsidRPr="00827675">
        <w:rPr>
          <w:noProof/>
          <w:sz w:val="24"/>
          <w:szCs w:val="24"/>
        </w:rPr>
        <w:t xml:space="preserve">Trgovački sud u Pazinu, po stečajnom sucu Ivanu Dujiću, u stečajnom postupku nad dužnikom </w:t>
      </w:r>
      <w:r w:rsidR="007C515C" w:rsidRPr="007C515C">
        <w:rPr>
          <w:noProof/>
          <w:sz w:val="24"/>
          <w:szCs w:val="24"/>
        </w:rPr>
        <w:t>DRVO PLAST NOVA d.o.o. u stečaju Buzet, Ivana Sancina 3, OIB 69703829160</w:t>
      </w:r>
      <w:r w:rsidR="005F66EE" w:rsidRPr="005F66EE">
        <w:rPr>
          <w:noProof/>
          <w:sz w:val="24"/>
          <w:szCs w:val="24"/>
        </w:rPr>
        <w:t xml:space="preserve">, </w:t>
      </w:r>
      <w:r w:rsidRPr="0068109F">
        <w:rPr>
          <w:sz w:val="24"/>
          <w:szCs w:val="24"/>
        </w:rPr>
        <w:t>t</w:t>
      </w:r>
      <w:r w:rsidR="00A25BEA" w:rsidRPr="0068109F">
        <w:rPr>
          <w:color w:val="auto"/>
          <w:spacing w:val="8"/>
          <w:sz w:val="24"/>
          <w:szCs w:val="24"/>
        </w:rPr>
        <w:t>emeljem čl. 193. Stečajnog zakona</w:t>
      </w:r>
      <w:r w:rsidR="001848CF">
        <w:rPr>
          <w:color w:val="auto"/>
          <w:spacing w:val="8"/>
          <w:sz w:val="24"/>
          <w:szCs w:val="24"/>
        </w:rPr>
        <w:t xml:space="preserve"> </w:t>
      </w:r>
      <w:r w:rsidR="001848CF" w:rsidRPr="001848CF">
        <w:rPr>
          <w:color w:val="auto"/>
          <w:spacing w:val="8"/>
          <w:sz w:val="24"/>
          <w:szCs w:val="24"/>
        </w:rPr>
        <w:t>(Narodne novine br. 44/1996, 161/1998, 29/1999, 129/2000, 123/2003, 197/2003, 187/2004, 82/2006, 116/2010, 25/2012, 133/2012, 45/2013), koji se primjenjuje temeljem čl. 441. Stečajnog zakona (Narodne novine br. 71/2015)</w:t>
      </w:r>
      <w:r w:rsidR="00A25BEA" w:rsidRPr="0068109F">
        <w:rPr>
          <w:color w:val="auto"/>
          <w:spacing w:val="8"/>
          <w:sz w:val="24"/>
          <w:szCs w:val="24"/>
        </w:rPr>
        <w:t>,</w:t>
      </w:r>
      <w:r w:rsidR="005F66EE">
        <w:rPr>
          <w:color w:val="auto"/>
          <w:spacing w:val="8"/>
          <w:sz w:val="24"/>
          <w:szCs w:val="24"/>
        </w:rPr>
        <w:t xml:space="preserve"> </w:t>
      </w:r>
      <w:r w:rsidR="007C515C">
        <w:rPr>
          <w:color w:val="auto"/>
          <w:spacing w:val="8"/>
          <w:sz w:val="24"/>
          <w:szCs w:val="24"/>
        </w:rPr>
        <w:t>09</w:t>
      </w:r>
      <w:r w:rsidR="00776931" w:rsidRPr="0068109F">
        <w:rPr>
          <w:sz w:val="24"/>
          <w:szCs w:val="24"/>
        </w:rPr>
        <w:t xml:space="preserve">. </w:t>
      </w:r>
      <w:r w:rsidR="007C515C">
        <w:rPr>
          <w:sz w:val="24"/>
          <w:szCs w:val="24"/>
        </w:rPr>
        <w:t>prosinca</w:t>
      </w:r>
      <w:r w:rsidR="005F66EE">
        <w:rPr>
          <w:sz w:val="24"/>
          <w:szCs w:val="24"/>
        </w:rPr>
        <w:t xml:space="preserve"> </w:t>
      </w:r>
      <w:r w:rsidR="00776931" w:rsidRPr="0068109F">
        <w:rPr>
          <w:sz w:val="24"/>
          <w:szCs w:val="24"/>
        </w:rPr>
        <w:t>201</w:t>
      </w:r>
      <w:r w:rsidR="001848CF">
        <w:rPr>
          <w:sz w:val="24"/>
          <w:szCs w:val="24"/>
        </w:rPr>
        <w:t>6</w:t>
      </w:r>
      <w:r w:rsidR="00776931" w:rsidRPr="0068109F">
        <w:rPr>
          <w:sz w:val="24"/>
          <w:szCs w:val="24"/>
        </w:rPr>
        <w:t xml:space="preserve">. </w:t>
      </w:r>
    </w:p>
    <w:p w:rsidRDefault="008753B0" w:rsidP="00B528FA" w:rsidR="008753B0" w:rsidRPr="0068109F">
      <w:pPr>
        <w:jc w:val="both"/>
        <w:rPr>
          <w:color w:val="auto"/>
          <w:spacing w:val="8"/>
          <w:sz w:val="24"/>
          <w:szCs w:val="24"/>
        </w:rPr>
      </w:pPr>
    </w:p>
    <w:p w:rsidRDefault="008753B0" w:rsidP="008753B0" w:rsidR="00B528FA">
      <w:pPr>
        <w:jc w:val="center"/>
        <w:rPr>
          <w:color w:val="auto"/>
          <w:spacing w:val="8"/>
          <w:sz w:val="24"/>
          <w:szCs w:val="24"/>
        </w:rPr>
      </w:pPr>
      <w:r>
        <w:rPr>
          <w:color w:val="auto"/>
          <w:spacing w:val="8"/>
          <w:sz w:val="24"/>
          <w:szCs w:val="24"/>
        </w:rPr>
        <w:t>z a k l j u č i o   j e</w:t>
      </w:r>
    </w:p>
    <w:p w:rsidRDefault="008753B0" w:rsidP="008753B0" w:rsidR="008753B0" w:rsidRPr="0068109F">
      <w:pPr>
        <w:jc w:val="center"/>
        <w:rPr>
          <w:color w:val="auto"/>
          <w:spacing w:val="8"/>
          <w:sz w:val="24"/>
          <w:szCs w:val="24"/>
        </w:rPr>
      </w:pPr>
    </w:p>
    <w:p w:rsidRDefault="00776931" w:rsidP="00776931" w:rsidR="00CC1D51" w:rsidRPr="0068109F">
      <w:pPr>
        <w:jc w:val="both"/>
        <w:rPr>
          <w:color w:val="auto"/>
          <w:spacing w:val="8"/>
          <w:sz w:val="24"/>
          <w:szCs w:val="24"/>
        </w:rPr>
      </w:pPr>
      <w:r w:rsidRPr="0068109F">
        <w:rPr>
          <w:color w:val="auto"/>
          <w:spacing w:val="8"/>
          <w:sz w:val="24"/>
          <w:szCs w:val="24"/>
        </w:rPr>
        <w:tab/>
      </w:r>
      <w:r w:rsidR="00CC1D51" w:rsidRPr="0068109F">
        <w:rPr>
          <w:color w:val="auto"/>
          <w:spacing w:val="8"/>
          <w:sz w:val="24"/>
          <w:szCs w:val="24"/>
        </w:rPr>
        <w:t xml:space="preserve">Saziva se završno ročište vjerovnika stečajnog </w:t>
      </w:r>
      <w:r w:rsidR="0068109F" w:rsidRPr="0068109F">
        <w:rPr>
          <w:color w:val="auto"/>
          <w:spacing w:val="8"/>
          <w:sz w:val="24"/>
          <w:szCs w:val="24"/>
        </w:rPr>
        <w:t xml:space="preserve">dužnika </w:t>
      </w:r>
      <w:r w:rsidR="007C515C" w:rsidRPr="007C515C">
        <w:rPr>
          <w:noProof/>
          <w:sz w:val="24"/>
          <w:szCs w:val="24"/>
        </w:rPr>
        <w:t>DRVO PLAST NOVA d.o.o. u stečaju Buzet, Ivana Sancina 3, OIB 69703829160</w:t>
      </w:r>
      <w:r w:rsidR="00B77159" w:rsidRPr="0068109F">
        <w:rPr>
          <w:sz w:val="24"/>
          <w:szCs w:val="24"/>
        </w:rPr>
        <w:t xml:space="preserve">, </w:t>
      </w:r>
      <w:r w:rsidR="00CC1D51" w:rsidRPr="0068109F">
        <w:rPr>
          <w:color w:val="auto"/>
          <w:spacing w:val="8"/>
          <w:sz w:val="24"/>
          <w:szCs w:val="24"/>
        </w:rPr>
        <w:t xml:space="preserve">za </w:t>
      </w:r>
    </w:p>
    <w:p w:rsidRDefault="00B528FA" w:rsidP="00B528FA" w:rsidR="00B528FA" w:rsidRPr="0068109F">
      <w:pPr>
        <w:jc w:val="both"/>
        <w:rPr>
          <w:color w:val="auto"/>
          <w:spacing w:val="8"/>
          <w:sz w:val="24"/>
          <w:szCs w:val="24"/>
        </w:rPr>
      </w:pPr>
    </w:p>
    <w:p w:rsidRDefault="007C515C" w:rsidP="00B528FA" w:rsidR="00CC1D51" w:rsidRPr="0068109F">
      <w:pPr>
        <w:jc w:val="center"/>
        <w:rPr>
          <w:color w:val="auto"/>
          <w:spacing w:val="8"/>
          <w:sz w:val="24"/>
          <w:szCs w:val="24"/>
        </w:rPr>
      </w:pPr>
      <w:r>
        <w:rPr>
          <w:color w:val="auto"/>
          <w:spacing w:val="8"/>
          <w:sz w:val="24"/>
          <w:szCs w:val="24"/>
        </w:rPr>
        <w:t>09</w:t>
      </w:r>
      <w:r w:rsidR="00CC1D51" w:rsidRPr="0068109F">
        <w:rPr>
          <w:color w:val="auto"/>
          <w:spacing w:val="8"/>
          <w:sz w:val="24"/>
          <w:szCs w:val="24"/>
        </w:rPr>
        <w:t xml:space="preserve">. </w:t>
      </w:r>
      <w:r>
        <w:rPr>
          <w:color w:val="auto"/>
          <w:spacing w:val="8"/>
          <w:sz w:val="24"/>
          <w:szCs w:val="24"/>
        </w:rPr>
        <w:t>veljače</w:t>
      </w:r>
      <w:r w:rsidR="001848CF">
        <w:rPr>
          <w:color w:val="auto"/>
          <w:spacing w:val="8"/>
          <w:sz w:val="24"/>
          <w:szCs w:val="24"/>
        </w:rPr>
        <w:t xml:space="preserve"> </w:t>
      </w:r>
      <w:r w:rsidR="00CC1D51" w:rsidRPr="0068109F">
        <w:rPr>
          <w:color w:val="auto"/>
          <w:spacing w:val="8"/>
          <w:sz w:val="24"/>
          <w:szCs w:val="24"/>
        </w:rPr>
        <w:t>20</w:t>
      </w:r>
      <w:r w:rsidR="00A25BEA" w:rsidRPr="0068109F">
        <w:rPr>
          <w:color w:val="auto"/>
          <w:spacing w:val="8"/>
          <w:sz w:val="24"/>
          <w:szCs w:val="24"/>
        </w:rPr>
        <w:t>1</w:t>
      </w:r>
      <w:r>
        <w:rPr>
          <w:color w:val="auto"/>
          <w:spacing w:val="8"/>
          <w:sz w:val="24"/>
          <w:szCs w:val="24"/>
        </w:rPr>
        <w:t>7</w:t>
      </w:r>
      <w:r w:rsidR="00CC1D51" w:rsidRPr="0068109F">
        <w:rPr>
          <w:color w:val="auto"/>
          <w:spacing w:val="8"/>
          <w:sz w:val="24"/>
          <w:szCs w:val="24"/>
        </w:rPr>
        <w:t xml:space="preserve">. </w:t>
      </w:r>
      <w:r>
        <w:rPr>
          <w:color w:val="auto"/>
          <w:spacing w:val="8"/>
          <w:sz w:val="24"/>
          <w:szCs w:val="24"/>
        </w:rPr>
        <w:t>u 9</w:t>
      </w:r>
      <w:r w:rsidR="00E87D3A" w:rsidRPr="0068109F">
        <w:rPr>
          <w:color w:val="auto"/>
          <w:spacing w:val="8"/>
          <w:sz w:val="24"/>
          <w:szCs w:val="24"/>
        </w:rPr>
        <w:t>:</w:t>
      </w:r>
      <w:r>
        <w:rPr>
          <w:color w:val="auto"/>
          <w:spacing w:val="8"/>
          <w:sz w:val="24"/>
          <w:szCs w:val="24"/>
        </w:rPr>
        <w:t>3</w:t>
      </w:r>
      <w:r w:rsidR="00CC1D51" w:rsidRPr="0068109F">
        <w:rPr>
          <w:color w:val="auto"/>
          <w:spacing w:val="8"/>
          <w:sz w:val="24"/>
          <w:szCs w:val="24"/>
        </w:rPr>
        <w:t>0 sati,</w:t>
      </w:r>
    </w:p>
    <w:p w:rsidRDefault="00E87D3A" w:rsidP="00B528FA" w:rsidR="00E87D3A" w:rsidRPr="0068109F">
      <w:pPr>
        <w:jc w:val="center"/>
        <w:rPr>
          <w:color w:val="auto"/>
          <w:spacing w:val="8"/>
          <w:sz w:val="24"/>
          <w:szCs w:val="24"/>
        </w:rPr>
      </w:pPr>
    </w:p>
    <w:p w:rsidRDefault="00CC1D51" w:rsidP="00B528FA" w:rsidR="00B528FA" w:rsidRPr="0068109F">
      <w:pPr>
        <w:jc w:val="center"/>
        <w:rPr>
          <w:color w:val="auto"/>
          <w:spacing w:val="8"/>
          <w:sz w:val="24"/>
          <w:szCs w:val="24"/>
        </w:rPr>
      </w:pPr>
      <w:r w:rsidRPr="0068109F">
        <w:rPr>
          <w:color w:val="auto"/>
          <w:spacing w:val="8"/>
          <w:sz w:val="24"/>
          <w:szCs w:val="24"/>
        </w:rPr>
        <w:t xml:space="preserve">kod Trgovačkog suda u </w:t>
      </w:r>
      <w:r w:rsidR="00B91681" w:rsidRPr="0068109F">
        <w:rPr>
          <w:color w:val="auto"/>
          <w:spacing w:val="8"/>
          <w:sz w:val="24"/>
          <w:szCs w:val="24"/>
        </w:rPr>
        <w:t xml:space="preserve">Pazinu, Dršćevka </w:t>
      </w:r>
      <w:r w:rsidRPr="0068109F">
        <w:rPr>
          <w:color w:val="auto"/>
          <w:spacing w:val="8"/>
          <w:sz w:val="24"/>
          <w:szCs w:val="24"/>
        </w:rPr>
        <w:t xml:space="preserve">1, </w:t>
      </w:r>
    </w:p>
    <w:p w:rsidRDefault="00CC1D51" w:rsidP="00776931" w:rsidR="00B528FA">
      <w:pPr>
        <w:jc w:val="center"/>
        <w:rPr>
          <w:color w:val="auto"/>
          <w:spacing w:val="8"/>
          <w:sz w:val="24"/>
          <w:szCs w:val="24"/>
        </w:rPr>
      </w:pPr>
      <w:r w:rsidRPr="0068109F">
        <w:rPr>
          <w:color w:val="auto"/>
          <w:spacing w:val="8"/>
          <w:sz w:val="24"/>
          <w:szCs w:val="24"/>
        </w:rPr>
        <w:t>soba broj 1</w:t>
      </w:r>
    </w:p>
    <w:p w:rsidRDefault="005F66EE" w:rsidP="00776931" w:rsidR="005F66EE" w:rsidRPr="0068109F">
      <w:pPr>
        <w:jc w:val="center"/>
        <w:rPr>
          <w:color w:val="auto"/>
          <w:spacing w:val="8"/>
          <w:sz w:val="24"/>
          <w:szCs w:val="24"/>
        </w:rPr>
      </w:pPr>
    </w:p>
    <w:p w:rsidRDefault="00E87D3A" w:rsidP="00B528FA" w:rsidR="00CC1D51" w:rsidRPr="0068109F">
      <w:pPr>
        <w:jc w:val="both"/>
        <w:rPr>
          <w:color w:val="auto"/>
          <w:spacing w:val="8"/>
          <w:sz w:val="24"/>
          <w:szCs w:val="24"/>
        </w:rPr>
      </w:pPr>
      <w:r w:rsidRPr="0068109F">
        <w:rPr>
          <w:color w:val="auto"/>
          <w:spacing w:val="8"/>
          <w:sz w:val="24"/>
          <w:szCs w:val="24"/>
        </w:rPr>
        <w:t>Dnevni red</w:t>
      </w:r>
      <w:r w:rsidR="00CC1D51" w:rsidRPr="0068109F">
        <w:rPr>
          <w:color w:val="auto"/>
          <w:spacing w:val="8"/>
          <w:sz w:val="24"/>
          <w:szCs w:val="24"/>
        </w:rPr>
        <w:t>:</w:t>
      </w:r>
    </w:p>
    <w:p w:rsidRDefault="00CC1D51" w:rsidP="00B528FA" w:rsidR="00B528FA" w:rsidRPr="0068109F">
      <w:pPr>
        <w:jc w:val="both"/>
        <w:rPr>
          <w:color w:val="auto"/>
          <w:spacing w:val="8"/>
          <w:sz w:val="24"/>
          <w:szCs w:val="24"/>
        </w:rPr>
      </w:pPr>
      <w:r w:rsidRPr="0068109F">
        <w:rPr>
          <w:color w:val="auto"/>
          <w:spacing w:val="8"/>
          <w:sz w:val="24"/>
          <w:szCs w:val="24"/>
        </w:rPr>
        <w:t>1. rasprava o završnom računu stečajnog upravitelja</w:t>
      </w:r>
      <w:r w:rsidR="00045123" w:rsidRPr="0068109F">
        <w:rPr>
          <w:color w:val="auto"/>
          <w:spacing w:val="8"/>
          <w:sz w:val="24"/>
          <w:szCs w:val="24"/>
        </w:rPr>
        <w:t>,</w:t>
      </w:r>
      <w:r w:rsidRPr="0068109F">
        <w:rPr>
          <w:color w:val="auto"/>
          <w:spacing w:val="8"/>
          <w:sz w:val="24"/>
          <w:szCs w:val="24"/>
        </w:rPr>
        <w:t xml:space="preserve"> </w:t>
      </w:r>
    </w:p>
    <w:p w:rsidRDefault="00CC1D51" w:rsidP="00B528FA" w:rsidR="00CC1D51" w:rsidRPr="0068109F">
      <w:pPr>
        <w:jc w:val="both"/>
        <w:rPr>
          <w:color w:val="auto"/>
          <w:spacing w:val="8"/>
          <w:sz w:val="24"/>
          <w:szCs w:val="24"/>
        </w:rPr>
      </w:pPr>
      <w:r w:rsidRPr="0068109F">
        <w:rPr>
          <w:color w:val="auto"/>
          <w:spacing w:val="8"/>
          <w:sz w:val="24"/>
          <w:szCs w:val="24"/>
        </w:rPr>
        <w:t>2. podno</w:t>
      </w:r>
      <w:r w:rsidR="00E87D3A" w:rsidRPr="0068109F">
        <w:rPr>
          <w:color w:val="auto"/>
          <w:spacing w:val="8"/>
          <w:sz w:val="24"/>
          <w:szCs w:val="24"/>
        </w:rPr>
        <w:t xml:space="preserve">šenje </w:t>
      </w:r>
      <w:r w:rsidRPr="0068109F">
        <w:rPr>
          <w:color w:val="auto"/>
          <w:spacing w:val="8"/>
          <w:sz w:val="24"/>
          <w:szCs w:val="24"/>
        </w:rPr>
        <w:t>prigovor</w:t>
      </w:r>
      <w:r w:rsidR="00E87D3A" w:rsidRPr="0068109F">
        <w:rPr>
          <w:color w:val="auto"/>
          <w:spacing w:val="8"/>
          <w:sz w:val="24"/>
          <w:szCs w:val="24"/>
        </w:rPr>
        <w:t>a</w:t>
      </w:r>
      <w:r w:rsidRPr="0068109F">
        <w:rPr>
          <w:color w:val="auto"/>
          <w:spacing w:val="8"/>
          <w:sz w:val="24"/>
          <w:szCs w:val="24"/>
        </w:rPr>
        <w:t xml:space="preserve"> na završni popis</w:t>
      </w:r>
      <w:r w:rsidR="00045123" w:rsidRPr="0068109F">
        <w:rPr>
          <w:color w:val="auto"/>
          <w:spacing w:val="8"/>
          <w:sz w:val="24"/>
          <w:szCs w:val="24"/>
        </w:rPr>
        <w:t>,</w:t>
      </w:r>
    </w:p>
    <w:p w:rsidRDefault="00E87D3A" w:rsidP="00B528FA" w:rsidR="00CC1D51" w:rsidRPr="0068109F">
      <w:pPr>
        <w:jc w:val="both"/>
        <w:rPr>
          <w:color w:val="auto"/>
          <w:spacing w:val="8"/>
          <w:sz w:val="24"/>
          <w:szCs w:val="24"/>
        </w:rPr>
      </w:pPr>
      <w:r w:rsidRPr="0068109F">
        <w:rPr>
          <w:color w:val="auto"/>
          <w:spacing w:val="8"/>
          <w:sz w:val="24"/>
          <w:szCs w:val="24"/>
        </w:rPr>
        <w:t xml:space="preserve">3. </w:t>
      </w:r>
      <w:r w:rsidR="00CC1D51" w:rsidRPr="0068109F">
        <w:rPr>
          <w:color w:val="auto"/>
          <w:spacing w:val="8"/>
          <w:sz w:val="24"/>
          <w:szCs w:val="24"/>
        </w:rPr>
        <w:t>odluč</w:t>
      </w:r>
      <w:r w:rsidRPr="0068109F">
        <w:rPr>
          <w:color w:val="auto"/>
          <w:spacing w:val="8"/>
          <w:sz w:val="24"/>
          <w:szCs w:val="24"/>
        </w:rPr>
        <w:t>ivanje</w:t>
      </w:r>
      <w:r w:rsidR="00CC1D51" w:rsidRPr="0068109F">
        <w:rPr>
          <w:color w:val="auto"/>
          <w:spacing w:val="8"/>
          <w:sz w:val="24"/>
          <w:szCs w:val="24"/>
        </w:rPr>
        <w:t xml:space="preserve"> o neunovč</w:t>
      </w:r>
      <w:r w:rsidR="00B77159" w:rsidRPr="0068109F">
        <w:rPr>
          <w:color w:val="auto"/>
          <w:spacing w:val="8"/>
          <w:sz w:val="24"/>
          <w:szCs w:val="24"/>
        </w:rPr>
        <w:t>ivim</w:t>
      </w:r>
      <w:r w:rsidR="00CC1D51" w:rsidRPr="0068109F">
        <w:rPr>
          <w:color w:val="auto"/>
          <w:spacing w:val="8"/>
          <w:sz w:val="24"/>
          <w:szCs w:val="24"/>
        </w:rPr>
        <w:t xml:space="preserve"> predmetima stečajne mase</w:t>
      </w:r>
      <w:r w:rsidR="00045123" w:rsidRPr="0068109F">
        <w:rPr>
          <w:color w:val="auto"/>
          <w:spacing w:val="8"/>
          <w:sz w:val="24"/>
          <w:szCs w:val="24"/>
        </w:rPr>
        <w:t>.</w:t>
      </w:r>
    </w:p>
    <w:p w:rsidRDefault="00776931" w:rsidP="00776931" w:rsidR="00776931" w:rsidRPr="0068109F">
      <w:pPr>
        <w:ind w:firstLine="720"/>
        <w:jc w:val="both"/>
        <w:rPr>
          <w:color w:val="auto"/>
          <w:spacing w:val="2"/>
          <w:sz w:val="24"/>
          <w:szCs w:val="24"/>
        </w:rPr>
      </w:pPr>
    </w:p>
    <w:p w:rsidRDefault="00B91681" w:rsidP="00B91681" w:rsidR="00B91681" w:rsidRPr="0068109F">
      <w:pPr>
        <w:jc w:val="center"/>
        <w:rPr>
          <w:sz w:val="24"/>
          <w:szCs w:val="24"/>
        </w:rPr>
      </w:pPr>
      <w:r w:rsidRPr="0068109F">
        <w:rPr>
          <w:sz w:val="24"/>
          <w:szCs w:val="24"/>
        </w:rPr>
        <w:t xml:space="preserve">U Pazinu, </w:t>
      </w:r>
      <w:r w:rsidR="007C515C">
        <w:rPr>
          <w:sz w:val="24"/>
          <w:szCs w:val="24"/>
        </w:rPr>
        <w:t>09</w:t>
      </w:r>
      <w:r w:rsidRPr="0068109F">
        <w:rPr>
          <w:sz w:val="24"/>
          <w:szCs w:val="24"/>
        </w:rPr>
        <w:t xml:space="preserve">. </w:t>
      </w:r>
      <w:r w:rsidR="007C515C">
        <w:rPr>
          <w:sz w:val="24"/>
          <w:szCs w:val="24"/>
        </w:rPr>
        <w:t>prosinca</w:t>
      </w:r>
      <w:r w:rsidR="005F66EE">
        <w:rPr>
          <w:sz w:val="24"/>
          <w:szCs w:val="24"/>
        </w:rPr>
        <w:t xml:space="preserve"> </w:t>
      </w:r>
      <w:r w:rsidR="00776931" w:rsidRPr="0068109F">
        <w:rPr>
          <w:sz w:val="24"/>
          <w:szCs w:val="24"/>
        </w:rPr>
        <w:t>201</w:t>
      </w:r>
      <w:r w:rsidR="001848CF">
        <w:rPr>
          <w:sz w:val="24"/>
          <w:szCs w:val="24"/>
        </w:rPr>
        <w:t>6</w:t>
      </w:r>
      <w:r w:rsidRPr="0068109F">
        <w:rPr>
          <w:sz w:val="24"/>
          <w:szCs w:val="24"/>
        </w:rPr>
        <w:t>.</w:t>
      </w:r>
    </w:p>
    <w:p w:rsidRDefault="00B91681" w:rsidP="00B91681" w:rsidR="00B91681" w:rsidRPr="0068109F">
      <w:pPr>
        <w:jc w:val="both"/>
        <w:rPr>
          <w:sz w:val="24"/>
          <w:szCs w:val="24"/>
        </w:rPr>
      </w:pPr>
    </w:p>
    <w:p w:rsidRDefault="00B91681" w:rsidP="00B91681" w:rsidR="00B91681" w:rsidRPr="0068109F">
      <w:pPr>
        <w:jc w:val="both"/>
        <w:rPr>
          <w:sz w:val="24"/>
          <w:szCs w:val="24"/>
        </w:rPr>
      </w:pPr>
      <w:r w:rsidRPr="0068109F">
        <w:rPr>
          <w:sz w:val="24"/>
          <w:szCs w:val="24"/>
        </w:rPr>
        <w:tab/>
      </w:r>
      <w:r w:rsidRPr="0068109F">
        <w:rPr>
          <w:sz w:val="24"/>
          <w:szCs w:val="24"/>
        </w:rPr>
        <w:tab/>
      </w:r>
      <w:r w:rsidRPr="0068109F">
        <w:rPr>
          <w:sz w:val="24"/>
          <w:szCs w:val="24"/>
        </w:rPr>
        <w:tab/>
      </w:r>
      <w:r w:rsidRPr="0068109F">
        <w:rPr>
          <w:sz w:val="24"/>
          <w:szCs w:val="24"/>
        </w:rPr>
        <w:tab/>
      </w:r>
      <w:r w:rsidRPr="0068109F">
        <w:rPr>
          <w:sz w:val="24"/>
          <w:szCs w:val="24"/>
        </w:rPr>
        <w:tab/>
      </w:r>
      <w:r w:rsidRPr="0068109F">
        <w:rPr>
          <w:sz w:val="24"/>
          <w:szCs w:val="24"/>
        </w:rPr>
        <w:tab/>
      </w:r>
      <w:r w:rsidRPr="0068109F">
        <w:rPr>
          <w:sz w:val="24"/>
          <w:szCs w:val="24"/>
        </w:rPr>
        <w:tab/>
      </w:r>
      <w:r w:rsidRPr="0068109F">
        <w:rPr>
          <w:sz w:val="24"/>
          <w:szCs w:val="24"/>
        </w:rPr>
        <w:tab/>
      </w:r>
      <w:r w:rsidRPr="0068109F">
        <w:rPr>
          <w:sz w:val="24"/>
          <w:szCs w:val="24"/>
        </w:rPr>
        <w:tab/>
        <w:t xml:space="preserve">      Stečajni sudac                 </w:t>
      </w:r>
    </w:p>
    <w:p w:rsidRDefault="00B91681" w:rsidP="00B91681" w:rsidR="00B91681" w:rsidRPr="0068109F">
      <w:pPr>
        <w:ind w:left="2160"/>
        <w:jc w:val="both"/>
        <w:rPr>
          <w:sz w:val="24"/>
          <w:szCs w:val="24"/>
        </w:rPr>
      </w:pPr>
      <w:r w:rsidRPr="0068109F">
        <w:rPr>
          <w:sz w:val="24"/>
          <w:szCs w:val="24"/>
        </w:rPr>
        <w:t xml:space="preserve">                               </w:t>
      </w:r>
      <w:r w:rsidRPr="0068109F">
        <w:rPr>
          <w:sz w:val="24"/>
          <w:szCs w:val="24"/>
        </w:rPr>
        <w:tab/>
      </w:r>
      <w:r w:rsidRPr="0068109F">
        <w:rPr>
          <w:sz w:val="24"/>
          <w:szCs w:val="24"/>
        </w:rPr>
        <w:tab/>
        <w:t xml:space="preserve">  </w:t>
      </w:r>
    </w:p>
    <w:p w:rsidRDefault="00B91681" w:rsidP="00B91681" w:rsidR="00B528FA" w:rsidRPr="0068109F">
      <w:pPr>
        <w:ind w:left="2160"/>
        <w:jc w:val="both"/>
        <w:rPr>
          <w:sz w:val="24"/>
          <w:szCs w:val="24"/>
        </w:rPr>
      </w:pPr>
      <w:r w:rsidRPr="0068109F">
        <w:rPr>
          <w:sz w:val="24"/>
          <w:szCs w:val="24"/>
        </w:rPr>
        <w:t xml:space="preserve">                                                                             Ivan Dujić</w:t>
      </w:r>
      <w:r w:rsidR="004375F1">
        <w:rPr>
          <w:sz w:val="24"/>
          <w:szCs w:val="24"/>
        </w:rPr>
        <w:t>, v.r.</w:t>
      </w:r>
      <w:r w:rsidRPr="0068109F">
        <w:rPr>
          <w:sz w:val="24"/>
          <w:szCs w:val="24"/>
        </w:rPr>
        <w:t xml:space="preserve"> </w:t>
      </w:r>
    </w:p>
    <w:p w:rsidRDefault="00776931" w:rsidP="00B528FA" w:rsidR="00776931" w:rsidRPr="0068109F">
      <w:pPr>
        <w:jc w:val="both"/>
        <w:rPr>
          <w:color w:val="auto"/>
          <w:spacing w:val="8"/>
          <w:sz w:val="24"/>
          <w:szCs w:val="24"/>
        </w:rPr>
      </w:pPr>
    </w:p>
    <w:p w:rsidRDefault="00776931" w:rsidP="00B528FA" w:rsidR="00776931">
      <w:pPr>
        <w:jc w:val="both"/>
        <w:rPr>
          <w:color w:val="auto"/>
          <w:spacing w:val="8"/>
          <w:sz w:val="24"/>
          <w:szCs w:val="24"/>
        </w:rPr>
      </w:pPr>
    </w:p>
    <w:p w:rsidRDefault="00F349E5" w:rsidP="00B528FA" w:rsidR="00F349E5" w:rsidRPr="0068109F">
      <w:pPr>
        <w:jc w:val="both"/>
        <w:rPr>
          <w:color w:val="auto"/>
          <w:spacing w:val="8"/>
          <w:sz w:val="24"/>
          <w:szCs w:val="24"/>
        </w:rPr>
      </w:pPr>
    </w:p>
    <w:p w:rsidRDefault="00CC1D51" w:rsidP="00B528FA" w:rsidR="00CC1D51" w:rsidRPr="0068109F">
      <w:pPr>
        <w:jc w:val="both"/>
        <w:rPr>
          <w:color w:val="auto"/>
          <w:spacing w:val="8"/>
          <w:sz w:val="24"/>
          <w:szCs w:val="24"/>
        </w:rPr>
      </w:pPr>
      <w:r w:rsidRPr="0068109F">
        <w:rPr>
          <w:color w:val="auto"/>
          <w:spacing w:val="8"/>
          <w:sz w:val="24"/>
          <w:szCs w:val="24"/>
        </w:rPr>
        <w:t>UPUTA O PRAVNOM LIJEKU:</w:t>
      </w:r>
    </w:p>
    <w:p w:rsidRDefault="00CC1D51" w:rsidP="00B528FA" w:rsidR="00CC1D51" w:rsidRPr="0068109F">
      <w:pPr>
        <w:jc w:val="both"/>
        <w:rPr>
          <w:color w:val="auto"/>
          <w:spacing w:val="8"/>
          <w:sz w:val="24"/>
          <w:szCs w:val="24"/>
        </w:rPr>
      </w:pPr>
      <w:r w:rsidRPr="0068109F">
        <w:rPr>
          <w:color w:val="auto"/>
          <w:spacing w:val="8"/>
          <w:sz w:val="24"/>
          <w:szCs w:val="24"/>
        </w:rPr>
        <w:t>Protiv ovog zaključka nije dopušten pravni lijek.</w:t>
      </w:r>
    </w:p>
    <w:p w:rsidRDefault="00B91681" w:rsidP="00B528FA" w:rsidR="00B91681" w:rsidRPr="0068109F">
      <w:pPr>
        <w:jc w:val="both"/>
        <w:rPr>
          <w:color w:val="auto"/>
          <w:spacing w:val="8"/>
          <w:sz w:val="24"/>
          <w:szCs w:val="24"/>
        </w:rPr>
      </w:pPr>
    </w:p>
    <w:p w:rsidRDefault="00B91681" w:rsidP="00B91681" w:rsidR="00B91681" w:rsidRPr="0068109F">
      <w:pPr>
        <w:jc w:val="both"/>
        <w:rPr>
          <w:sz w:val="24"/>
          <w:szCs w:val="24"/>
        </w:rPr>
      </w:pPr>
      <w:r w:rsidRPr="0068109F">
        <w:rPr>
          <w:sz w:val="24"/>
          <w:szCs w:val="24"/>
        </w:rPr>
        <w:t xml:space="preserve">DNA: </w:t>
      </w:r>
    </w:p>
    <w:p w:rsidRDefault="00B91681" w:rsidP="00B91681" w:rsidR="00B91681" w:rsidRPr="0068109F">
      <w:pPr>
        <w:jc w:val="both"/>
        <w:rPr>
          <w:sz w:val="24"/>
          <w:szCs w:val="24"/>
        </w:rPr>
      </w:pPr>
      <w:r w:rsidRPr="0068109F">
        <w:rPr>
          <w:sz w:val="24"/>
          <w:szCs w:val="24"/>
        </w:rPr>
        <w:t xml:space="preserve">- stečajni upravitelj </w:t>
      </w:r>
    </w:p>
    <w:p w:rsidRDefault="00B91681" w:rsidP="00B91681" w:rsidR="00B91681" w:rsidRPr="0068109F">
      <w:pPr>
        <w:jc w:val="both"/>
        <w:rPr>
          <w:sz w:val="24"/>
          <w:szCs w:val="24"/>
        </w:rPr>
      </w:pPr>
      <w:r w:rsidRPr="0068109F">
        <w:rPr>
          <w:sz w:val="24"/>
          <w:szCs w:val="24"/>
        </w:rPr>
        <w:t xml:space="preserve">- </w:t>
      </w:r>
      <w:r w:rsidR="001848CF">
        <w:rPr>
          <w:sz w:val="24"/>
          <w:szCs w:val="24"/>
        </w:rPr>
        <w:t xml:space="preserve">e - </w:t>
      </w:r>
      <w:r w:rsidR="00B57C61">
        <w:rPr>
          <w:sz w:val="24"/>
          <w:szCs w:val="24"/>
        </w:rPr>
        <w:t>o</w:t>
      </w:r>
      <w:r w:rsidRPr="0068109F">
        <w:rPr>
          <w:sz w:val="24"/>
          <w:szCs w:val="24"/>
        </w:rPr>
        <w:t>glasna ploča</w:t>
      </w:r>
      <w:r w:rsidR="001848CF">
        <w:rPr>
          <w:sz w:val="24"/>
          <w:szCs w:val="24"/>
        </w:rPr>
        <w:t xml:space="preserve"> – 8 dana (čl. 12. vezano uz </w:t>
      </w:r>
      <w:r w:rsidR="001848CF" w:rsidRPr="001848CF">
        <w:rPr>
          <w:sz w:val="24"/>
          <w:szCs w:val="24"/>
        </w:rPr>
        <w:t xml:space="preserve">čl. 441. </w:t>
      </w:r>
      <w:r w:rsidR="001848CF">
        <w:rPr>
          <w:sz w:val="24"/>
          <w:szCs w:val="24"/>
        </w:rPr>
        <w:t xml:space="preserve">st. 2. </w:t>
      </w:r>
      <w:r w:rsidR="001848CF" w:rsidRPr="001848CF">
        <w:rPr>
          <w:sz w:val="24"/>
          <w:szCs w:val="24"/>
        </w:rPr>
        <w:t>Stečajnog zakona</w:t>
      </w:r>
      <w:r w:rsidR="001848CF">
        <w:rPr>
          <w:sz w:val="24"/>
          <w:szCs w:val="24"/>
        </w:rPr>
        <w:t xml:space="preserve">, </w:t>
      </w:r>
      <w:r w:rsidR="001848CF" w:rsidRPr="001848CF">
        <w:rPr>
          <w:sz w:val="24"/>
          <w:szCs w:val="24"/>
        </w:rPr>
        <w:t>Narodne novine br. 71/2015)</w:t>
      </w:r>
    </w:p>
    <w:p w:rsidRDefault="008753B0" w:rsidP="00B528FA" w:rsidR="008753B0" w:rsidRPr="0068109F">
      <w:pPr>
        <w:jc w:val="both"/>
        <w:rPr>
          <w:sz w:val="24"/>
          <w:szCs w:val="24"/>
        </w:rPr>
      </w:pPr>
      <w:r>
        <w:rPr>
          <w:sz w:val="24"/>
          <w:szCs w:val="24"/>
        </w:rPr>
        <w:t>- ŽDO Pula</w:t>
      </w:r>
    </w:p>
    <w:p w:rsidRDefault="00A25BEA" w:rsidP="00B528FA" w:rsidR="00A25BEA" w:rsidRPr="0068109F">
      <w:pPr>
        <w:jc w:val="both"/>
        <w:rPr>
          <w:sz w:val="24"/>
          <w:szCs w:val="24"/>
        </w:rPr>
      </w:pPr>
    </w:p>
    <w:sectPr w:rsidSect="00F349E5" w:rsidR="00A25BEA" w:rsidRPr="0068109F">
      <w:headerReference w:type="default" r:id="rId10"/>
      <w:pgSz w:h="16834" w:w="11904"/>
      <w:pgMar w:gutter="0" w:footer="357" w:header="357" w:left="1418" w:bottom="1418" w:right="1418"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1CC5" w:rsidP="005F66EE" w:rsidR="007A1CC5">
      <w:r>
        <w:separator/>
      </w:r>
    </w:p>
  </w:endnote>
  <w:endnote w:id="0" w:type="continuationSeparator">
    <w:p w:rsidRDefault="007A1CC5" w:rsidP="005F66EE" w:rsidR="007A1C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1CC5" w:rsidP="005F66EE" w:rsidR="007A1CC5">
      <w:r>
        <w:separator/>
      </w:r>
    </w:p>
  </w:footnote>
  <w:footnote w:id="0" w:type="continuationSeparator">
    <w:p w:rsidRDefault="007A1CC5" w:rsidP="005F66EE" w:rsidR="007A1C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66EE" w:rsidP="005F66EE" w:rsidR="005F66EE" w:rsidRPr="0068109F">
    <w:pPr>
      <w:jc w:val="both"/>
      <w:rPr>
        <w:noProof/>
        <w:sz w:val="24"/>
        <w:szCs w:val="24"/>
      </w:rPr>
    </w:pPr>
    <w:r>
      <w:rPr>
        <w:noProof/>
        <w:sz w:val="24"/>
        <w:szCs w:val="24"/>
      </w:rPr>
      <w:tab/>
    </w:r>
    <w:r>
      <w:rPr>
        <w:noProof/>
        <w:sz w:val="24"/>
        <w:szCs w:val="24"/>
      </w:rPr>
      <w:tab/>
    </w:r>
    <w:r>
      <w:rPr>
        <w:noProof/>
        <w:sz w:val="24"/>
        <w:szCs w:val="24"/>
      </w:rPr>
      <w:tab/>
    </w:r>
    <w:r>
      <w:rPr>
        <w:noProof/>
        <w:sz w:val="24"/>
        <w:szCs w:val="24"/>
      </w:rPr>
      <w:tab/>
    </w:r>
    <w:r>
      <w:rPr>
        <w:noProof/>
        <w:sz w:val="24"/>
        <w:szCs w:val="24"/>
      </w:rPr>
      <w:tab/>
    </w:r>
    <w:r>
      <w:rPr>
        <w:noProof/>
        <w:sz w:val="24"/>
        <w:szCs w:val="24"/>
      </w:rPr>
      <w:tab/>
    </w:r>
    <w:r>
      <w:rPr>
        <w:noProof/>
        <w:sz w:val="24"/>
        <w:szCs w:val="24"/>
      </w:rPr>
      <w:tab/>
    </w:r>
    <w:r>
      <w:rPr>
        <w:noProof/>
        <w:sz w:val="24"/>
        <w:szCs w:val="24"/>
      </w:rPr>
      <w:tab/>
    </w:r>
    <w:r>
      <w:rPr>
        <w:noProof/>
        <w:sz w:val="24"/>
        <w:szCs w:val="24"/>
      </w:rPr>
      <w:tab/>
    </w:r>
    <w:r w:rsidRPr="0068109F">
      <w:rPr>
        <w:noProof/>
        <w:sz w:val="24"/>
        <w:szCs w:val="24"/>
      </w:rPr>
      <w:t xml:space="preserve">Posl.br. </w:t>
    </w:r>
    <w:r>
      <w:rPr>
        <w:noProof/>
        <w:sz w:val="24"/>
        <w:szCs w:val="24"/>
      </w:rPr>
      <w:t>1</w:t>
    </w:r>
    <w:r w:rsidRPr="0068109F">
      <w:rPr>
        <w:noProof/>
        <w:sz w:val="24"/>
        <w:szCs w:val="24"/>
      </w:rPr>
      <w:t>0 St-</w:t>
    </w:r>
    <w:r w:rsidR="007C515C">
      <w:rPr>
        <w:noProof/>
        <w:sz w:val="24"/>
        <w:szCs w:val="24"/>
      </w:rPr>
      <w:t>6</w:t>
    </w:r>
    <w:r w:rsidRPr="0068109F">
      <w:rPr>
        <w:noProof/>
        <w:sz w:val="24"/>
        <w:szCs w:val="24"/>
      </w:rPr>
      <w:t>/1</w:t>
    </w:r>
    <w:r>
      <w:rPr>
        <w:noProof/>
        <w:sz w:val="24"/>
        <w:szCs w:val="24"/>
      </w:rPr>
      <w:t>5-</w:t>
    </w:r>
    <w:r w:rsidR="007C515C">
      <w:rPr>
        <w:noProof/>
        <w:sz w:val="24"/>
        <w:szCs w:val="24"/>
      </w:rPr>
      <w:t>11</w:t>
    </w:r>
    <w:r w:rsidR="00827675">
      <w:rPr>
        <w:noProof/>
        <w:sz w:val="24"/>
        <w:szCs w:val="24"/>
      </w:rPr>
      <w:t>3</w:t>
    </w:r>
    <w:r w:rsidRPr="0068109F">
      <w:rPr>
        <w:noProof/>
        <w:sz w:val="24"/>
        <w:szCs w:val="24"/>
      </w:rPr>
      <w:t xml:space="preserve"> </w:t>
    </w:r>
  </w:p>
  <w:p w:rsidRDefault="005F66EE" w:rsidR="005F66E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proofState w:grammar="clean"/>
  <w:attachedTemplate r:id="rId1"/>
  <w:stylePaneFormatFilter w:val="3F01"/>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8FA"/>
    <w:rsid w:val="00045123"/>
    <w:rsid w:val="000B3151"/>
    <w:rsid w:val="001848CF"/>
    <w:rsid w:val="0018647B"/>
    <w:rsid w:val="001F1CF5"/>
    <w:rsid w:val="00287780"/>
    <w:rsid w:val="002C0A81"/>
    <w:rsid w:val="003A342D"/>
    <w:rsid w:val="004375F1"/>
    <w:rsid w:val="00494304"/>
    <w:rsid w:val="004F1438"/>
    <w:rsid w:val="005F66EE"/>
    <w:rsid w:val="006250FF"/>
    <w:rsid w:val="006311D0"/>
    <w:rsid w:val="006758A3"/>
    <w:rsid w:val="0068109F"/>
    <w:rsid w:val="006D334C"/>
    <w:rsid w:val="00776931"/>
    <w:rsid w:val="007A1CC5"/>
    <w:rsid w:val="007C515C"/>
    <w:rsid w:val="007F0063"/>
    <w:rsid w:val="00827675"/>
    <w:rsid w:val="008753B0"/>
    <w:rsid w:val="008D4AF6"/>
    <w:rsid w:val="00910986"/>
    <w:rsid w:val="00957CFA"/>
    <w:rsid w:val="00974E3E"/>
    <w:rsid w:val="009C39BE"/>
    <w:rsid w:val="00A25BEA"/>
    <w:rsid w:val="00B200F3"/>
    <w:rsid w:val="00B528FA"/>
    <w:rsid w:val="00B57C61"/>
    <w:rsid w:val="00B77159"/>
    <w:rsid w:val="00B91681"/>
    <w:rsid w:val="00C53C81"/>
    <w:rsid w:val="00CB1E77"/>
    <w:rsid w:val="00CC1D51"/>
    <w:rsid w:val="00CD4FC7"/>
    <w:rsid w:val="00DC5708"/>
    <w:rsid w:val="00DF4730"/>
    <w:rsid w:val="00E87D3A"/>
    <w:rsid w:val="00F349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color w:val="00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F66EE"/>
    <w:pPr>
      <w:tabs>
        <w:tab w:pos="4536" w:val="center"/>
        <w:tab w:pos="9072" w:val="right"/>
      </w:tabs>
    </w:pPr>
  </w:style>
  <w:style w:customStyle="true" w:styleId="ZaglavljeChar" w:type="character">
    <w:name w:val="Zaglavlje Char"/>
    <w:link w:val="Zaglavlje"/>
    <w:rsid w:val="005F66EE"/>
    <w:rPr>
      <w:rFonts w:hAnsi="Times New Roman" w:ascii="Times New Roman" w:hint="default"/>
      <w:strike w:val="false"/>
      <w:noProof/>
      <w:color w:val="000000"/>
      <w:spacing w:val="0"/>
      <w:sz w:val="20"/>
    </w:rPr>
  </w:style>
  <w:style w:styleId="Podnoje" w:type="paragraph">
    <w:name w:val="footer"/>
    <w:basedOn w:val="Normal"/>
    <w:link w:val="PodnojeChar"/>
    <w:rsid w:val="005F66EE"/>
    <w:pPr>
      <w:tabs>
        <w:tab w:pos="4536" w:val="center"/>
        <w:tab w:pos="9072" w:val="right"/>
      </w:tabs>
    </w:pPr>
  </w:style>
  <w:style w:customStyle="true" w:styleId="PodnojeChar" w:type="character">
    <w:name w:val="Podnožje Char"/>
    <w:link w:val="Podnoje"/>
    <w:rsid w:val="005F66EE"/>
    <w:rPr>
      <w:rFonts w:hAnsi="Times New Roman" w:ascii="Times New Roman" w:hint="default"/>
      <w:strike w:val="false"/>
      <w:noProof/>
      <w:color w:val="000000"/>
      <w:spacing w:val="0"/>
      <w:sz w:val="20"/>
    </w:rPr>
  </w:style>
  <w:style w:styleId="Tekstbalonia" w:type="paragraph">
    <w:name w:val="Balloon Text"/>
    <w:basedOn w:val="Normal"/>
    <w:link w:val="TekstbaloniaChar"/>
    <w:rsid w:val="00F349E5"/>
    <w:rPr>
      <w:rFonts w:cs="Tahoma" w:hAnsi="Tahoma" w:ascii="Tahoma"/>
      <w:sz w:val="16"/>
      <w:szCs w:val="16"/>
    </w:rPr>
  </w:style>
  <w:style w:customStyle="true" w:styleId="TekstbaloniaChar" w:type="character">
    <w:name w:val="Tekst balončića Char"/>
    <w:basedOn w:val="Zadanifontodlomka"/>
    <w:link w:val="Tekstbalonia"/>
    <w:rsid w:val="00F349E5"/>
    <w:rPr>
      <w:rFonts w:cs="Tahoma" w:hAnsi="Tahoma" w:ascii="Tahoma" w:hint="default"/>
      <w:strike w:val="false"/>
      <w:noProof/>
      <w:color w:val="000000"/>
      <w:spacing w:val="0"/>
      <w:sz w:val="16"/>
      <w:szCs w:val="16"/>
    </w:rPr>
  </w:style>
  <w:style w:styleId="Tekstrezerviranogmjesta" w:type="character">
    <w:name w:val="Placeholder Text"/>
    <w:basedOn w:val="Zadanifontodlomka"/>
    <w:uiPriority w:val="99"/>
    <w:semiHidden/>
    <w:rsid w:val="003A342D"/>
    <w:rPr>
      <w:color w:val="808080"/>
      <w:bdr w:space="0" w:sz="0" w:color="auto" w:val="none"/>
      <w:shd w:fill="auto" w:color="auto" w:val="clear"/>
    </w:rPr>
  </w:style>
  <w:style w:customStyle="true" w:styleId="eSPISCCParagraphDefaultFont" w:type="character">
    <w:name w:val="eSPIS_CC_Paragraph Default Font"/>
    <w:basedOn w:val="Zadanifontodlomka"/>
    <w:rsid w:val="003A34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342D"/>
    <w:rPr>
      <w:bdr w:space="0" w:sz="0" w:color="auto" w:val="none"/>
      <w:shd w:fill="FFFFCC" w:color="auto" w:val="clear"/>
      <w:lang w:val="hr-HR"/>
    </w:rPr>
  </w:style>
  <w:style w:customStyle="true" w:styleId="PozadinaSvijetloCrvena" w:type="character">
    <w:name w:val="Pozadina_SvijetloCrvena"/>
    <w:basedOn w:val="eSPISCCParagraphDefaultFont"/>
    <w:rsid w:val="003A34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34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color w:val="00000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F66EE"/>
    <w:pPr>
      <w:tabs>
        <w:tab w:pos="4536" w:val="center"/>
        <w:tab w:pos="9072" w:val="right"/>
      </w:tabs>
    </w:pPr>
  </w:style>
  <w:style w:customStyle="1" w:styleId="ZaglavljeChar" w:type="character">
    <w:name w:val="Zaglavlje Char"/>
    <w:link w:val="Zaglavlje"/>
    <w:rsid w:val="005F66EE"/>
    <w:rPr>
      <w:rFonts w:ascii="Times New Roman" w:hAnsi="Times New Roman" w:hint="default"/>
      <w:strike w:val="0"/>
      <w:noProof/>
      <w:color w:val="000000"/>
      <w:spacing w:val="0"/>
      <w:sz w:val="20"/>
    </w:rPr>
  </w:style>
  <w:style w:styleId="Podnoje" w:type="paragraph">
    <w:name w:val="footer"/>
    <w:basedOn w:val="Normal"/>
    <w:link w:val="PodnojeChar"/>
    <w:rsid w:val="005F66EE"/>
    <w:pPr>
      <w:tabs>
        <w:tab w:pos="4536" w:val="center"/>
        <w:tab w:pos="9072" w:val="right"/>
      </w:tabs>
    </w:pPr>
  </w:style>
  <w:style w:customStyle="1" w:styleId="PodnojeChar" w:type="character">
    <w:name w:val="Podnožje Char"/>
    <w:link w:val="Podnoje"/>
    <w:rsid w:val="005F66EE"/>
    <w:rPr>
      <w:rFonts w:ascii="Times New Roman" w:hAnsi="Times New Roman" w:hint="default"/>
      <w:strike w:val="0"/>
      <w:noProof/>
      <w:color w:val="000000"/>
      <w:spacing w:val="0"/>
      <w:sz w:val="20"/>
    </w:rPr>
  </w:style>
  <w:style w:styleId="Tekstbalonia" w:type="paragraph">
    <w:name w:val="Balloon Text"/>
    <w:basedOn w:val="Normal"/>
    <w:link w:val="TekstbaloniaChar"/>
    <w:rsid w:val="00F349E5"/>
    <w:rPr>
      <w:rFonts w:ascii="Tahoma" w:cs="Tahoma" w:hAnsi="Tahoma"/>
      <w:sz w:val="16"/>
      <w:szCs w:val="16"/>
    </w:rPr>
  </w:style>
  <w:style w:customStyle="1" w:styleId="TekstbaloniaChar" w:type="character">
    <w:name w:val="Tekst balončića Char"/>
    <w:basedOn w:val="Zadanifontodlomka"/>
    <w:link w:val="Tekstbalonia"/>
    <w:rsid w:val="00F349E5"/>
    <w:rPr>
      <w:rFonts w:ascii="Tahoma" w:cs="Tahoma" w:hAnsi="Tahoma" w:hint="default"/>
      <w:strike w:val="0"/>
      <w:noProof/>
      <w:color w:val="000000"/>
      <w:spacing w:val="0"/>
      <w:sz w:val="16"/>
      <w:szCs w:val="16"/>
    </w:rPr>
  </w:style>
  <w:style w:styleId="Tekstrezerviranogmjesta" w:type="character">
    <w:name w:val="Placeholder Text"/>
    <w:basedOn w:val="Zadanifontodlomka"/>
    <w:uiPriority w:val="99"/>
    <w:semiHidden/>
    <w:rsid w:val="003A342D"/>
    <w:rPr>
      <w:color w:val="808080"/>
      <w:bdr w:color="auto" w:space="0" w:sz="0" w:val="none"/>
      <w:shd w:color="auto" w:fill="auto" w:val="clear"/>
    </w:rPr>
  </w:style>
  <w:style w:customStyle="1" w:styleId="eSPISCCParagraphDefaultFont" w:type="character">
    <w:name w:val="eSPIS_CC_Paragraph Default Font"/>
    <w:basedOn w:val="Zadanifontodlomka"/>
    <w:rsid w:val="003A34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342D"/>
    <w:rPr>
      <w:bdr w:color="auto" w:space="0" w:sz="0" w:val="none"/>
      <w:shd w:color="auto" w:fill="FFFFCC" w:val="clear"/>
      <w:lang w:val="hr-HR"/>
    </w:rPr>
  </w:style>
  <w:style w:customStyle="1" w:styleId="PozadinaSvijetloCrvena" w:type="character">
    <w:name w:val="Pozadina_SvijetloCrvena"/>
    <w:basedOn w:val="eSPISCCParagraphDefaultFont"/>
    <w:rsid w:val="003A34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34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St-6/2015</izvorni_sadrzaj>
    <derivirana_varijabla naziv="DomainObject.Predmet.OznakaBroj_1">St-6/2015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DRVOPLAST NOVA d.o.o. BUZET</izvorni_sadrzaj>
    <derivirana_varijabla naziv="DomainObject.Predmet.ProtustrankaFormated_1">  DRVOPLAST NOVA d.o.o. BUZET</derivirana_varijabla>
  </DomainObject.Predmet.ProtustrankaFormated>
  <DomainObject.Predmet.ProtustrankaFormatedOIB>
    <izvorni_sadrzaj>  DRVOPLAST NOVA d.o.o. BUZET, OIB 69703829160</izvorni_sadrzaj>
    <derivirana_varijabla naziv="DomainObject.Predmet.ProtustrankaFormatedOIB_1">  DRVOPLAST NOVA d.o.o. BUZET, OIB 69703829160</derivirana_varijabla>
  </DomainObject.Predmet.ProtustrankaFormatedOIB>
  <DomainObject.Predmet.ProtustrankaFormatedWithAdress>
    <izvorni_sadrzaj> DRVOPLAST NOVA d.o.o. BUZET, Ivana Cancina 3, 52420 Buzet</izvorni_sadrzaj>
    <derivirana_varijabla naziv="DomainObject.Predmet.ProtustrankaFormatedWithAdress_1"> DRVOPLAST NOVA d.o.o. BUZET, Ivana Cancina 3, 52420 Buzet</derivirana_varijabla>
  </DomainObject.Predmet.ProtustrankaFormatedWithAdress>
  <DomainObject.Predmet.ProtustrankaFormatedWithAdressOIB>
    <izvorni_sadrzaj> DRVOPLAST NOVA d.o.o. BUZET, OIB 69703829160, Ivana Cancina 3, 52420 Buzet</izvorni_sadrzaj>
    <derivirana_varijabla naziv="DomainObject.Predmet.ProtustrankaFormatedWithAdressOIB_1"> DRVOPLAST NOVA d.o.o. BUZET, OIB 69703829160, Ivana Cancina 3, 52420 Buzet</derivirana_varijabla>
  </DomainObject.Predmet.ProtustrankaFormatedWithAdressOIB>
  <DomainObject.Predmet.ProtustrankaWithAdress>
    <izvorni_sadrzaj>DRVOPLAST NOVA d.o.o. BUZET Ivana Cancina 3, 52420 Buzet</izvorni_sadrzaj>
    <derivirana_varijabla naziv="DomainObject.Predmet.ProtustrankaWithAdress_1">DRVOPLAST NOVA d.o.o. BUZET Ivana Cancina 3, 52420 Buzet</derivirana_varijabla>
  </DomainObject.Predmet.ProtustrankaWithAdress>
  <DomainObject.Predmet.ProtustrankaWithAdressOIB>
    <izvorni_sadrzaj>DRVOPLAST NOVA d.o.o. BUZET, OIB 69703829160, Ivana Cancina 3, 52420 Buzet</izvorni_sadrzaj>
    <derivirana_varijabla naziv="DomainObject.Predmet.ProtustrankaWithAdressOIB_1">DRVOPLAST NOVA d.o.o. BUZET, OIB 69703829160, Ivana Cancina 3, 52420 Buzet</derivirana_varijabla>
  </DomainObject.Predmet.ProtustrankaWithAdressOIB>
  <DomainObject.Predmet.ProtustrankaNazivFormated>
    <izvorni_sadrzaj>DRVOPLAST NOVA d.o.o. BUZET</izvorni_sadrzaj>
    <derivirana_varijabla naziv="DomainObject.Predmet.ProtustrankaNazivFormated_1">DRVOPLAST NOVA d.o.o. BUZET</derivirana_varijabla>
  </DomainObject.Predmet.ProtustrankaNazivFormated>
  <DomainObject.Predmet.ProtustrankaNazivFormatedOIB>
    <izvorni_sadrzaj>DRVOPLAST NOVA d.o.o. BUZET, OIB 69703829160</izvorni_sadrzaj>
    <derivirana_varijabla naziv="DomainObject.Predmet.ProtustrankaNazivFormatedOIB_1">DRVOPLAST NOVA d.o.o. BUZET, OIB 69703829160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AMEDEO BAZJAK, LIVADE zastupanog po punomoćniku SLOBODAN KAPOR; DANIELA BAZJAK, LIVADE zastupanog po punomoćniku SLOBODAN KAPOR; FRANKO JERMANIŠ, BUZET zastupanog po punomoćniku SLOBODAN KAPOR; KARMEN KLARIĆ, BUZET zastupanog po punomoćniku SLOBODAN KAPOR; DAVID KRAJCAR, LUPOGLA zastupanog po punomoćniku SLOBODAN KAPOR; VILIJAM KRBAVAC, LUPOGLAV zastupanog po punomoćniku SLOBODAN KAPOR; GRACIJANO KRIVIČIĆ, CEROVLJE zastupanog po punomoćniku SLOBODAN KAPOR; GRACIJANO KRT, LIVADE zastupanog po punomoćniku SLOBODAN KAPOR; ADRIANA LOPANDIĆ, BUZET zastupanog po punomoćniku SLOBODAN KAPOR; ŽELJKO MARUŠIĆ, BUZET zastupanog po punomoćniku SLOBODAN KAPOR; TAMARA PETRETIĆ, BUZET zastupanog po punomoćniku SLOBODAN KAPOR; ZLATAN POLJAK, BUZET zastupanog po punomoćniku SLOBODAN KAPOR; ĐOVANI SIROTIĆ, BUZET zastupanog po punomoćniku SLOBODAN KAPOR; MIRA TUŠĆAN, BUZET zastupanog po punomoćniku SLOBODAN KAPOR; MILENA VIVODA, BUZET zastupanog po punomoćniku SLOBODAN KAPOR</izvorni_sadrzaj>
    <derivirana_varijabla naziv="DomainObject.Predmet.StrankaFormated_1">  AMEDEO BAZJAK, LIVADE zastupanog po punomoćniku SLOBODAN KAPOR; DANIELA BAZJAK, LIVADE zastupanog po punomoćniku SLOBODAN KAPOR; FRANKO JERMANIŠ, BUZET zastupanog po punomoćniku SLOBODAN KAPOR; KARMEN KLARIĆ, BUZET zastupanog po punomoćniku SLOBODAN KAPOR; DAVID KRAJCAR, LUPOGLA zastupanog po punomoćniku SLOBODAN KAPOR; VILIJAM KRBAVAC, LUPOGLAV zastupanog po punomoćniku SLOBODAN KAPOR; GRACIJANO KRIVIČIĆ, CEROVLJE zastupanog po punomoćniku SLOBODAN KAPOR; GRACIJANO KRT, LIVADE zastupanog po punomoćniku SLOBODAN KAPOR; ADRIANA LOPANDIĆ, BUZET zastupanog po punomoćniku SLOBODAN KAPOR; ŽELJKO MARUŠIĆ, BUZET zastupanog po punomoćniku SLOBODAN KAPOR; TAMARA PETRETIĆ, BUZET zastupanog po punomoćniku SLOBODAN KAPOR; ZLATAN POLJAK, BUZET zastupanog po punomoćniku SLOBODAN KAPOR; ĐOVANI SIROTIĆ, BUZET zastupanog po punomoćniku SLOBODAN KAPOR; MIRA TUŠĆAN, BUZET zastupanog po punomoćniku SLOBODAN KAPOR; MILENA VIVODA, BUZET zastupanog po punomoćniku SLOBODAN KAPOR</derivirana_varijabla>
  </DomainObject.Predmet.StrankaFormated>
  <DomainObject.Predmet.StrankaFormatedOIB>
    <izvorni_sadrzaj>  AMEDEO BAZJAK, LIVADE, OIB 06582384652 zastupanog po punomoćniku SLOBODAN KAPOR; DANIELA BAZJAK, LIVADE, OIB 80677053030 zastupanog po punomoćniku SLOBODAN KAPOR; FRANKO JERMANIŠ, BUZET, OIB 01373431620 zastupanog po punomoćniku SLOBODAN KAPOR; KARMEN KLARIĆ, BUZET, OIB 81444135038 zastupanog po punomoćniku SLOBODAN KAPOR; DAVID KRAJCAR, LUPOGLA, OIB 23398906245 zastupanog po punomoćniku SLOBODAN KAPOR; VILIJAM KRBAVAC, LUPOGLAV, OIB 40215208094 zastupanog po punomoćniku SLOBODAN KAPOR; GRACIJANO KRIVIČIĆ, CEROVLJE, OIB 06125005114 zastupanog po punomoćniku SLOBODAN KAPOR; GRACIJANO KRT, LIVADE, OIB 26451280187 zastupanog po punomoćniku SLOBODAN KAPOR; ADRIANA LOPANDIĆ, BUZET, OIB 75833111643 zastupanog po punomoćniku SLOBODAN KAPOR; ŽELJKO MARUŠIĆ, BUZET, OIB 95558716975 zastupanog po punomoćniku SLOBODAN KAPOR; TAMARA PETRETIĆ, BUZET zastupanog po punomoćniku SLOBODAN KAPOR; ZLATAN POLJAK, BUZET, OIB 04074295664 zastupanog po punomoćniku SLOBODAN KAPOR; ĐOVANI SIROTIĆ, BUZET, OIB 56099475299 zastupanog po punomoćniku SLOBODAN KAPOR; MIRA TUŠĆAN, BUZET, OIB 70294647871 zastupanog po punomoćniku SLOBODAN KAPOR; MILENA VIVODA, BUZET, OIB 26892040572 zastupanog po punomoćniku SLOBODAN KAPOR</izvorni_sadrzaj>
    <derivirana_varijabla naziv="DomainObject.Predmet.StrankaFormatedOIB_1">  AMEDEO BAZJAK, LIVADE, OIB 06582384652 zastupanog po punomoćniku SLOBODAN KAPOR; DANIELA BAZJAK, LIVADE, OIB 80677053030 zastupanog po punomoćniku SLOBODAN KAPOR; FRANKO JERMANIŠ, BUZET, OIB 01373431620 zastupanog po punomoćniku SLOBODAN KAPOR; KARMEN KLARIĆ, BUZET, OIB 81444135038 zastupanog po punomoćniku SLOBODAN KAPOR; DAVID KRAJCAR, LUPOGLA, OIB 23398906245 zastupanog po punomoćniku SLOBODAN KAPOR; VILIJAM KRBAVAC, LUPOGLAV, OIB 40215208094 zastupanog po punomoćniku SLOBODAN KAPOR; GRACIJANO KRIVIČIĆ, CEROVLJE, OIB 06125005114 zastupanog po punomoćniku SLOBODAN KAPOR; GRACIJANO KRT, LIVADE, OIB 26451280187 zastupanog po punomoćniku SLOBODAN KAPOR; ADRIANA LOPANDIĆ, BUZET, OIB 75833111643 zastupanog po punomoćniku SLOBODAN KAPOR; ŽELJKO MARUŠIĆ, BUZET, OIB 95558716975 zastupanog po punomoćniku SLOBODAN KAPOR; TAMARA PETRETIĆ, BUZET zastupanog po punomoćniku SLOBODAN KAPOR; ZLATAN POLJAK, BUZET, OIB 04074295664 zastupanog po punomoćniku SLOBODAN KAPOR; ĐOVANI SIROTIĆ, BUZET, OIB 56099475299 zastupanog po punomoćniku SLOBODAN KAPOR; MIRA TUŠĆAN, BUZET, OIB 70294647871 zastupanog po punomoćniku SLOBODAN KAPOR; MILENA VIVODA, BUZET, OIB 26892040572 zastupanog po punomoćniku SLOBODAN KAPOR</derivirana_varijabla>
  </DomainObject.Predmet.StrankaFormatedOIB>
  <DomainObject.Predmet.StrankaFormatedWithAdress>
    <izvorni_sadrzaj> AMEDEO BAZJAK, LIVADE, Livade 18, 52427 Livade zastupanog po punomoćniku SLOBODAN KAPOR; DANIELA BAZJAK, LIVADE, Livade 18, 52427 Livade zastupanog po punomoćniku SLOBODAN KAPOR; FRANKO JERMANIŠ, BUZET, Škuljari 14, 52420 Škuljari zastupanog po punomoćniku SLOBODAN KAPOR; KARMEN KLARIĆ, BUZET, 1.maja 2/3, 52420 Buzet zastupanog po punomoćniku SLOBODAN KAPOR; DAVID KRAJCAR, LUPOGLA, Senmić 49, 52426 Lupoglav zastupanog po punomoćniku SLOBODAN KAPOR; VILIJAM KRBAVAC, LUPOGLAV, Lupoglav 25 D, 52426 Lupoglav zastupanog po punomoćniku SLOBODAN KAPOR; GRACIJANO KRIVIČIĆ, CEROVLJE, Oslići 13, 52402 Oslići zastupanog po punomoćniku SLOBODAN KAPOR; GRACIJANO KRT, LIVADE, Krti 11, 52424 Krti zastupanog po punomoćniku SLOBODAN KAPOR; ADRIANA LOPANDIĆ, BUZET, Pino Budicin 15, 52420 Buzet zastupanog po punomoćniku SLOBODAN KAPOR; ŽELJKO MARUŠIĆ, BUZET, Luskići 20, 52420 Buzet zastupanog po punomoćniku SLOBODAN KAPOR; TAMARA PETRETIĆ, BUZET, Komunšćica 7, 52420 Buzet zastupanog po punomoćniku SLOBODAN KAPOR; ZLATAN POLJAK, BUZET, Ferenčići 113, 52420 Buzet zastupanog po punomoćniku SLOBODAN KAPOR; ĐOVANI SIROTIĆ, BUZET, Černekov breg 44, 52420 Buzet zastupanog po punomoćniku SLOBODAN KAPOR; MIRA TUŠĆAN, BUZET, Černekov breg 37, 52420 Buzet zastupanog po punomoćniku SLOBODAN KAPOR; MILENA VIVODA, BUZET, Štrped 1/4, 52420 Buzet zastupanog po punomoćniku SLOBODAN KAPOR</izvorni_sadrzaj>
    <derivirana_varijabla naziv="DomainObject.Predmet.StrankaFormatedWithAdress_1"> AMEDEO BAZJAK, LIVADE, Livade 18, 52427 Livade zastupanog po punomoćniku SLOBODAN KAPOR; DANIELA BAZJAK, LIVADE, Livade 18, 52427 Livade zastupanog po punomoćniku SLOBODAN KAPOR; FRANKO JERMANIŠ, BUZET, Škuljari 14, 52420 Škuljari zastupanog po punomoćniku SLOBODAN KAPOR; KARMEN KLARIĆ, BUZET, 1.maja 2/3, 52420 Buzet zastupanog po punomoćniku SLOBODAN KAPOR; DAVID KRAJCAR, LUPOGLA, Senmić 49, 52426 Lupoglav zastupanog po punomoćniku SLOBODAN KAPOR; VILIJAM KRBAVAC, LUPOGLAV, Lupoglav 25 D, 52426 Lupoglav zastupanog po punomoćniku SLOBODAN KAPOR; GRACIJANO KRIVIČIĆ, CEROVLJE, Oslići 13, 52402 Oslići zastupanog po punomoćniku SLOBODAN KAPOR; GRACIJANO KRT, LIVADE, Krti 11, 52424 Krti zastupanog po punomoćniku SLOBODAN KAPOR; ADRIANA LOPANDIĆ, BUZET, Pino Budicin 15, 52420 Buzet zastupanog po punomoćniku SLOBODAN KAPOR; ŽELJKO MARUŠIĆ, BUZET, Luskići 20, 52420 Buzet zastupanog po punomoćniku SLOBODAN KAPOR; TAMARA PETRETIĆ, BUZET, Komunšćica 7, 52420 Buzet zastupanog po punomoćniku SLOBODAN KAPOR; ZLATAN POLJAK, BUZET, Ferenčići 113, 52420 Buzet zastupanog po punomoćniku SLOBODAN KAPOR; ĐOVANI SIROTIĆ, BUZET, Černekov breg 44, 52420 Buzet zastupanog po punomoćniku SLOBODAN KAPOR; MIRA TUŠĆAN, BUZET, Černekov breg 37, 52420 Buzet zastupanog po punomoćniku SLOBODAN KAPOR; MILENA VIVODA, BUZET, Štrped 1/4, 52420 Buzet zastupanog po punomoćniku SLOBODAN KAPOR</derivirana_varijabla>
  </DomainObject.Predmet.StrankaFormatedWithAdress>
  <DomainObject.Predmet.StrankaFormatedWithAdressOIB>
    <izvorni_sadrzaj> AMEDEO BAZJAK, LIVADE, OIB 06582384652, Livade 18, 52427 Livade zastupanog po punomoćniku SLOBODAN KAPOR; DANIELA BAZJAK, LIVADE, OIB 80677053030, Livade 18, 52427 Livade zastupanog po punomoćniku SLOBODAN KAPOR; FRANKO JERMANIŠ, BUZET, OIB 01373431620, Škuljari 14, 52420 Škuljari zastupanog po punomoćniku SLOBODAN KAPOR; KARMEN KLARIĆ, BUZET, OIB 81444135038, 1.maja 2/3, 52420 Buzet zastupanog po punomoćniku SLOBODAN KAPOR; DAVID KRAJCAR, LUPOGLA, OIB 23398906245, Senmić 49, 52426 Lupoglav zastupanog po punomoćniku SLOBODAN KAPOR; VILIJAM KRBAVAC, LUPOGLAV, OIB 40215208094, Lupoglav 25 D, 52426 Lupoglav zastupanog po punomoćniku SLOBODAN KAPOR; GRACIJANO KRIVIČIĆ, CEROVLJE, OIB 06125005114, Oslići 13, 52402 Oslići zastupanog po punomoćniku SLOBODAN KAPOR; GRACIJANO KRT, LIVADE, OIB 26451280187, Krti 11, 52424 Krti zastupanog po punomoćniku SLOBODAN KAPOR; ADRIANA LOPANDIĆ, BUZET, OIB 75833111643, Pino Budicin 15, 52420 Buzet zastupanog po punomoćniku SLOBODAN KAPOR; ŽELJKO MARUŠIĆ, BUZET, OIB 95558716975, Luskići 20, 52420 Buzet zastupanog po punomoćniku SLOBODAN KAPOR; TAMARA PETRETIĆ, BUZET, Komunšćica 7, 52420 Buzet zastupanog po punomoćniku SLOBODAN KAPOR; ZLATAN POLJAK, BUZET, OIB 04074295664, Ferenčići 113, 52420 Buzet zastupanog po punomoćniku SLOBODAN KAPOR; ĐOVANI SIROTIĆ, BUZET, OIB 56099475299, Černekov breg 44, 52420 Buzet zastupanog po punomoćniku SLOBODAN KAPOR; MIRA TUŠĆAN, BUZET, OIB 70294647871, Černekov breg 37, 52420 Buzet zastupanog po punomoćniku SLOBODAN KAPOR; MILENA VIVODA, BUZET, OIB 26892040572, Štrped 1/4, 52420 Buzet zastupanog po punomoćniku SLOBODAN KAPOR</izvorni_sadrzaj>
    <derivirana_varijabla naziv="DomainObject.Predmet.StrankaFormatedWithAdressOIB_1"> AMEDEO BAZJAK, LIVADE, OIB 06582384652, Livade 18, 52427 Livade zastupanog po punomoćniku SLOBODAN KAPOR; DANIELA BAZJAK, LIVADE, OIB 80677053030, Livade 18, 52427 Livade zastupanog po punomoćniku SLOBODAN KAPOR; FRANKO JERMANIŠ, BUZET, OIB 01373431620, Škuljari 14, 52420 Škuljari zastupanog po punomoćniku SLOBODAN KAPOR; KARMEN KLARIĆ, BUZET, OIB 81444135038, 1.maja 2/3, 52420 Buzet zastupanog po punomoćniku SLOBODAN KAPOR; DAVID KRAJCAR, LUPOGLA, OIB 23398906245, Senmić 49, 52426 Lupoglav zastupanog po punomoćniku SLOBODAN KAPOR; VILIJAM KRBAVAC, LUPOGLAV, OIB 40215208094, Lupoglav 25 D, 52426 Lupoglav zastupanog po punomoćniku SLOBODAN KAPOR; GRACIJANO KRIVIČIĆ, CEROVLJE, OIB 06125005114, Oslići 13, 52402 Oslići zastupanog po punomoćniku SLOBODAN KAPOR; GRACIJANO KRT, LIVADE, OIB 26451280187, Krti 11, 52424 Krti zastupanog po punomoćniku SLOBODAN KAPOR; ADRIANA LOPANDIĆ, BUZET, OIB 75833111643, Pino Budicin 15, 52420 Buzet zastupanog po punomoćniku SLOBODAN KAPOR; ŽELJKO MARUŠIĆ, BUZET, OIB 95558716975, Luskići 20, 52420 Buzet zastupanog po punomoćniku SLOBODAN KAPOR; TAMARA PETRETIĆ, BUZET, Komunšćica 7, 52420 Buzet zastupanog po punomoćniku SLOBODAN KAPOR; ZLATAN POLJAK, BUZET, OIB 04074295664, Ferenčići 113, 52420 Buzet zastupanog po punomoćniku SLOBODAN KAPOR; ĐOVANI SIROTIĆ, BUZET, OIB 56099475299, Černekov breg 44, 52420 Buzet zastupanog po punomoćniku SLOBODAN KAPOR; MIRA TUŠĆAN, BUZET, OIB 70294647871, Černekov breg 37, 52420 Buzet zastupanog po punomoćniku SLOBODAN KAPOR; MILENA VIVODA, BUZET, OIB 26892040572, Štrped 1/4, 52420 Buzet zastupanog po punomoćniku SLOBODAN KAPOR</derivirana_varijabla>
  </DomainObject.Predmet.StrankaFormatedWithAdressOIB>
  <DomainObject.Predmet.StrankaWithAdress>
    <izvorni_sadrzaj>AMEDEO BAZJAK, LIVADE Livade 18,52427 Livade,DANIELA BAZJAK, LIVADE Livade 18,52427 Livade,FRANKO JERMANIŠ, BUZET Škuljari 14,52420 Škuljari,KARMEN KLARIĆ, BUZET 1.maja 2/3,52420 Buzet,DAVID KRAJCAR, LUPOGLA Senmić 49,52426 Lupoglav,VILIJAM KRBAVAC, LUPOGLAV Lupoglav 25 D,52426 Lupoglav,GRACIJANO KRIVIČIĆ, CEROVLJE Oslići 13,52402 Oslići,GRACIJANO KRT, LIVADE Krti 11,52424 Krti,ADRIANA LOPANDIĆ, BUZET Pino Budicin 15,52420 Buzet,ŽELJKO MARUŠIĆ, BUZET Luskići 20,52420 Buzet,TAMARA PETRETIĆ, BUZET Komunšćica 7,52420 Buzet,ZLATAN POLJAK, BUZET Ferenčići 113,52420 Buzet,ĐOVANI SIROTIĆ, BUZET Černekov breg 44,52420 Buzet,MIRA TUŠĆAN, BUZET Černekov breg 37,52420 Buzet,MILENA VIVODA, BUZET Štrped 1/4,52420 Buzet</izvorni_sadrzaj>
    <derivirana_varijabla naziv="DomainObject.Predmet.StrankaWithAdress_1">AMEDEO BAZJAK, LIVADE Livade 18,52427 Livade,DANIELA BAZJAK, LIVADE Livade 18,52427 Livade,FRANKO JERMANIŠ, BUZET Škuljari 14,52420 Škuljari,KARMEN KLARIĆ, BUZET 1.maja 2/3,52420 Buzet,DAVID KRAJCAR, LUPOGLA Senmić 49,52426 Lupoglav,VILIJAM KRBAVAC, LUPOGLAV Lupoglav 25 D,52426 Lupoglav,GRACIJANO KRIVIČIĆ, CEROVLJE Oslići 13,52402 Oslići,GRACIJANO KRT, LIVADE Krti 11,52424 Krti,ADRIANA LOPANDIĆ, BUZET Pino Budicin 15,52420 Buzet,ŽELJKO MARUŠIĆ, BUZET Luskići 20,52420 Buzet,TAMARA PETRETIĆ, BUZET Komunšćica 7,52420 Buzet,ZLATAN POLJAK, BUZET Ferenčići 113,52420 Buzet,ĐOVANI SIROTIĆ, BUZET Černekov breg 44,52420 Buzet,MIRA TUŠĆAN, BUZET Černekov breg 37,52420 Buzet,MILENA VIVODA, BUZET Štrped 1/4,52420 Buzet</derivirana_varijabla>
  </DomainObject.Predmet.StrankaWithAdress>
  <DomainObject.Predmet.StrankaWithAdressOIB>
    <izvorni_sadrzaj>AMEDEO BAZJAK, LIVADE, OIB 06582384652, Livade 18,52427 Livade,DANIELA BAZJAK, LIVADE, OIB 80677053030, Livade 18,52427 Livade,FRANKO JERMANIŠ, BUZET, OIB 01373431620, Škuljari 14,52420 Škuljari,KARMEN KLARIĆ, BUZET, OIB 81444135038, 1.maja 2/3,52420 Buzet,DAVID KRAJCAR, LUPOGLA, OIB 23398906245, Senmić 49,52426 Lupoglav,VILIJAM KRBAVAC, LUPOGLAV, OIB 40215208094, Lupoglav 25 D,52426 Lupoglav,GRACIJANO KRIVIČIĆ, CEROVLJE, OIB 06125005114, Oslići 13,52402 Oslići,GRACIJANO KRT, LIVADE, OIB 26451280187, Krti 11,52424 Krti,ADRIANA LOPANDIĆ, BUZET, OIB 75833111643, Pino Budicin 15,52420 Buzet,ŽELJKO MARUŠIĆ, BUZET, OIB 95558716975, Luskići 20,52420 Buzet,TAMARA PETRETIĆ, BUZET, Komunšćica 7,52420 Buzet,ZLATAN POLJAK, BUZET, OIB 04074295664, Ferenčići 113,52420 Buzet,ĐOVANI SIROTIĆ, BUZET, OIB 56099475299, Černekov breg 44,52420 Buzet,MIRA TUŠĆAN, BUZET, OIB 70294647871, Černekov breg 37,52420 Buzet,MILENA VIVODA, BUZET, OIB 26892040572, Štrped 1/4,52420 Buzet</izvorni_sadrzaj>
    <derivirana_varijabla naziv="DomainObject.Predmet.StrankaWithAdressOIB_1">AMEDEO BAZJAK, LIVADE, OIB 06582384652, Livade 18,52427 Livade,DANIELA BAZJAK, LIVADE, OIB 80677053030, Livade 18,52427 Livade,FRANKO JERMANIŠ, BUZET, OIB 01373431620, Škuljari 14,52420 Škuljari,KARMEN KLARIĆ, BUZET, OIB 81444135038, 1.maja 2/3,52420 Buzet,DAVID KRAJCAR, LUPOGLA, OIB 23398906245, Senmić 49,52426 Lupoglav,VILIJAM KRBAVAC, LUPOGLAV, OIB 40215208094, Lupoglav 25 D,52426 Lupoglav,GRACIJANO KRIVIČIĆ, CEROVLJE, OIB 06125005114, Oslići 13,52402 Oslići,GRACIJANO KRT, LIVADE, OIB 26451280187, Krti 11,52424 Krti,ADRIANA LOPANDIĆ, BUZET, OIB 75833111643, Pino Budicin 15,52420 Buzet,ŽELJKO MARUŠIĆ, BUZET, OIB 95558716975, Luskići 20,52420 Buzet,TAMARA PETRETIĆ, BUZET, Komunšćica 7,52420 Buzet,ZLATAN POLJAK, BUZET, OIB 04074295664, Ferenčići 113,52420 Buzet,ĐOVANI SIROTIĆ, BUZET, OIB 56099475299, Černekov breg 44,52420 Buzet,MIRA TUŠĆAN, BUZET, OIB 70294647871, Černekov breg 37,52420 Buzet,MILENA VIVODA, BUZET, OIB 26892040572, Štrped 1/4,52420 Buzet</derivirana_varijabla>
  </DomainObject.Predmet.StrankaWithAdressOIB>
  <DomainObject.Predmet.StrankaNazivFormated>
    <izvorni_sadrzaj>AMEDEO BAZJAK, LIVADE,DANIELA BAZJAK, LIVADE,FRANKO JERMANIŠ, BUZET,KARMEN KLARIĆ, BUZET,DAVID KRAJCAR, LUPOGLA,VILIJAM KRBAVAC, LUPOGLAV,GRACIJANO KRIVIČIĆ, CEROVLJE,GRACIJANO KRT, LIVADE,ADRIANA LOPANDIĆ, BUZET,ŽELJKO MARUŠIĆ, BUZET,TAMARA PETRETIĆ, BUZET,ZLATAN POLJAK, BUZET,ĐOVANI SIROTIĆ, BUZET,MIRA TUŠĆAN, BUZET,MILENA VIVODA, BUZET</izvorni_sadrzaj>
    <derivirana_varijabla naziv="DomainObject.Predmet.StrankaNazivFormated_1">AMEDEO BAZJAK, LIVADE,DANIELA BAZJAK, LIVADE,FRANKO JERMANIŠ, BUZET,KARMEN KLARIĆ, BUZET,DAVID KRAJCAR, LUPOGLA,VILIJAM KRBAVAC, LUPOGLAV,GRACIJANO KRIVIČIĆ, CEROVLJE,GRACIJANO KRT, LIVADE,ADRIANA LOPANDIĆ, BUZET,ŽELJKO MARUŠIĆ, BUZET,TAMARA PETRETIĆ, BUZET,ZLATAN POLJAK, BUZET,ĐOVANI SIROTIĆ, BUZET,MIRA TUŠĆAN, BUZET,MILENA VIVODA, BUZET</derivirana_varijabla>
  </DomainObject.Predmet.StrankaNazivFormated>
  <DomainObject.Predmet.StrankaNazivFormatedOIB>
    <izvorni_sadrzaj>AMEDEO BAZJAK, LIVADE, OIB 06582384652,DANIELA BAZJAK, LIVADE, OIB 80677053030,FRANKO JERMANIŠ, BUZET, OIB 01373431620,KARMEN KLARIĆ, BUZET, OIB 81444135038,DAVID KRAJCAR, LUPOGLA, OIB 23398906245,VILIJAM KRBAVAC, LUPOGLAV, OIB 40215208094,GRACIJANO KRIVIČIĆ, CEROVLJE, OIB 06125005114,GRACIJANO KRT, LIVADE, OIB 26451280187,ADRIANA LOPANDIĆ, BUZET, OIB 75833111643,ŽELJKO MARUŠIĆ, BUZET, OIB 95558716975,TAMARA PETRETIĆ, BUZET,ZLATAN POLJAK, BUZET, OIB 04074295664,ĐOVANI SIROTIĆ, BUZET, OIB 56099475299,MIRA TUŠĆAN, BUZET, OIB 70294647871,MILENA VIVODA, BUZET, OIB 26892040572</izvorni_sadrzaj>
    <derivirana_varijabla naziv="DomainObject.Predmet.StrankaNazivFormatedOIB_1">AMEDEO BAZJAK, LIVADE, OIB 06582384652,DANIELA BAZJAK, LIVADE, OIB 80677053030,FRANKO JERMANIŠ, BUZET, OIB 01373431620,KARMEN KLARIĆ, BUZET, OIB 81444135038,DAVID KRAJCAR, LUPOGLA, OIB 23398906245,VILIJAM KRBAVAC, LUPOGLAV, OIB 40215208094,GRACIJANO KRIVIČIĆ, CEROVLJE, OIB 06125005114,GRACIJANO KRT, LIVADE, OIB 26451280187,ADRIANA LOPANDIĆ, BUZET, OIB 75833111643,ŽELJKO MARUŠIĆ, BUZET, OIB 95558716975,TAMARA PETRETIĆ, BUZET,ZLATAN POLJAK, BUZET, OIB 04074295664,ĐOVANI SIROTIĆ, BUZET, OIB 56099475299,MIRA TUŠĆAN, BUZET, OIB 70294647871,MILENA VIVODA, BUZET, OIB 26892040572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162223.46</izvorni_sadrzaj>
    <derivirana_varijabla naziv="DomainObject.Predmet.TrenutnaVrijednost_1">162223.46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AMEDEO BAZJAK, LIVADE zastupanog po punomoćniku SLOBODAN KAPOR</item>
      <item>DANIELA BAZJAK, LIVADE zastupanog po punomoćniku SLOBODAN KAPOR</item>
      <item>FRANKO JERMANIŠ, BUZET zastupanog po punomoćniku SLOBODAN KAPOR</item>
      <item>KARMEN KLARIĆ, BUZET zastupanog po punomoćniku SLOBODAN KAPOR</item>
      <item>DAVID KRAJCAR, LUPOGLA zastupanog po punomoćniku SLOBODAN KAPOR</item>
      <item>VILIJAM KRBAVAC, LUPOGLAV zastupanog po punomoćniku SLOBODAN KAPOR</item>
      <item>GRACIJANO KRIVIČIĆ, CEROVLJE zastupanog po punomoćniku SLOBODAN KAPOR</item>
      <item>GRACIJANO KRT, LIVADE zastupanog po punomoćniku SLOBODAN KAPOR</item>
      <item>ADRIANA LOPANDIĆ, BUZET zastupanog po punomoćniku SLOBODAN KAPOR</item>
      <item>ŽELJKO MARUŠIĆ, BUZET zastupanog po punomoćniku SLOBODAN KAPOR</item>
      <item>TAMARA PETRETIĆ, BUZET zastupanog po punomoćniku SLOBODAN KAPOR</item>
      <item>ZLATAN POLJAK, BUZET zastupanog po punomoćniku SLOBODAN KAPOR</item>
      <item>ĐOVANI SIROTIĆ, BUZET zastupanog po punomoćniku SLOBODAN KAPOR</item>
      <item>MIRA TUŠĆAN, BUZET zastupanog po punomoćniku SLOBODAN KAPOR</item>
      <item>MILENA VIVODA, BUZET zastupanog po punomoćniku SLOBODAN KAPOR</item>
    </izvorni_sadrzaj>
    <derivirana_varijabla naziv="DomainObject.Predmet.StrankaListFormated_1">
      <item>AMEDEO BAZJAK, LIVADE zastupanog po punomoćniku SLOBODAN KAPOR</item>
      <item>DANIELA BAZJAK, LIVADE zastupanog po punomoćniku SLOBODAN KAPOR</item>
      <item>FRANKO JERMANIŠ, BUZET zastupanog po punomoćniku SLOBODAN KAPOR</item>
      <item>KARMEN KLARIĆ, BUZET zastupanog po punomoćniku SLOBODAN KAPOR</item>
      <item>DAVID KRAJCAR, LUPOGLA zastupanog po punomoćniku SLOBODAN KAPOR</item>
      <item>VILIJAM KRBAVAC, LUPOGLAV zastupanog po punomoćniku SLOBODAN KAPOR</item>
      <item>GRACIJANO KRIVIČIĆ, CEROVLJE zastupanog po punomoćniku SLOBODAN KAPOR</item>
      <item>GRACIJANO KRT, LIVADE zastupanog po punomoćniku SLOBODAN KAPOR</item>
      <item>ADRIANA LOPANDIĆ, BUZET zastupanog po punomoćniku SLOBODAN KAPOR</item>
      <item>ŽELJKO MARUŠIĆ, BUZET zastupanog po punomoćniku SLOBODAN KAPOR</item>
      <item>TAMARA PETRETIĆ, BUZET zastupanog po punomoćniku SLOBODAN KAPOR</item>
      <item>ZLATAN POLJAK, BUZET zastupanog po punomoćniku SLOBODAN KAPOR</item>
      <item>ĐOVANI SIROTIĆ, BUZET zastupanog po punomoćniku SLOBODAN KAPOR</item>
      <item>MIRA TUŠĆAN, BUZET zastupanog po punomoćniku SLOBODAN KAPOR</item>
      <item>MILENA VIVODA, BUZET zastupanog po punomoćniku SLOBODAN KAPOR</item>
    </derivirana_varijabla>
  </DomainObject.Predmet.StrankaListFormated>
  <DomainObject.Predmet.StrankaListFormatedOIB>
    <izvorni_sadrzaj>
      <item>AMEDEO BAZJAK, LIVADE, OIB 06582384652 zastupanog po punomoćniku SLOBODAN KAPOR</item>
      <item>DANIELA BAZJAK, LIVADE, OIB 80677053030 zastupanog po punomoćniku SLOBODAN KAPOR</item>
      <item>FRANKO JERMANIŠ, BUZET, OIB 01373431620 zastupanog po punomoćniku SLOBODAN KAPOR</item>
      <item>KARMEN KLARIĆ, BUZET, OIB 81444135038 zastupanog po punomoćniku SLOBODAN KAPOR</item>
      <item>DAVID KRAJCAR, LUPOGLA, OIB 23398906245 zastupanog po punomoćniku SLOBODAN KAPOR</item>
      <item>VILIJAM KRBAVAC, LUPOGLAV, OIB 40215208094 zastupanog po punomoćniku SLOBODAN KAPOR</item>
      <item>GRACIJANO KRIVIČIĆ, CEROVLJE, OIB 06125005114 zastupanog po punomoćniku SLOBODAN KAPOR</item>
      <item>GRACIJANO KRT, LIVADE, OIB 26451280187 zastupanog po punomoćniku SLOBODAN KAPOR</item>
      <item>ADRIANA LOPANDIĆ, BUZET, OIB 75833111643 zastupanog po punomoćniku SLOBODAN KAPOR</item>
      <item>ŽELJKO MARUŠIĆ, BUZET, OIB 95558716975 zastupanog po punomoćniku SLOBODAN KAPOR</item>
      <item>TAMARA PETRETIĆ, BUZET zastupanog po punomoćniku SLOBODAN KAPOR</item>
      <item>ZLATAN POLJAK, BUZET, OIB 04074295664 zastupanog po punomoćniku SLOBODAN KAPOR</item>
      <item>ĐOVANI SIROTIĆ, BUZET, OIB 56099475299 zastupanog po punomoćniku SLOBODAN KAPOR</item>
      <item>MIRA TUŠĆAN, BUZET, OIB 70294647871 zastupanog po punomoćniku SLOBODAN KAPOR</item>
      <item>MILENA VIVODA, BUZET, OIB 26892040572 zastupanog po punomoćniku SLOBODAN KAPOR</item>
    </izvorni_sadrzaj>
    <derivirana_varijabla naziv="DomainObject.Predmet.StrankaListFormatedOIB_1">
      <item>AMEDEO BAZJAK, LIVADE, OIB 06582384652 zastupanog po punomoćniku SLOBODAN KAPOR</item>
      <item>DANIELA BAZJAK, LIVADE, OIB 80677053030 zastupanog po punomoćniku SLOBODAN KAPOR</item>
      <item>FRANKO JERMANIŠ, BUZET, OIB 01373431620 zastupanog po punomoćniku SLOBODAN KAPOR</item>
      <item>KARMEN KLARIĆ, BUZET, OIB 81444135038 zastupanog po punomoćniku SLOBODAN KAPOR</item>
      <item>DAVID KRAJCAR, LUPOGLA, OIB 23398906245 zastupanog po punomoćniku SLOBODAN KAPOR</item>
      <item>VILIJAM KRBAVAC, LUPOGLAV, OIB 40215208094 zastupanog po punomoćniku SLOBODAN KAPOR</item>
      <item>GRACIJANO KRIVIČIĆ, CEROVLJE, OIB 06125005114 zastupanog po punomoćniku SLOBODAN KAPOR</item>
      <item>GRACIJANO KRT, LIVADE, OIB 26451280187 zastupanog po punomoćniku SLOBODAN KAPOR</item>
      <item>ADRIANA LOPANDIĆ, BUZET, OIB 75833111643 zastupanog po punomoćniku SLOBODAN KAPOR</item>
      <item>ŽELJKO MARUŠIĆ, BUZET, OIB 95558716975 zastupanog po punomoćniku SLOBODAN KAPOR</item>
      <item>TAMARA PETRETIĆ, BUZET zastupanog po punomoćniku SLOBODAN KAPOR</item>
      <item>ZLATAN POLJAK, BUZET, OIB 04074295664 zastupanog po punomoćniku SLOBODAN KAPOR</item>
      <item>ĐOVANI SIROTIĆ, BUZET, OIB 56099475299 zastupanog po punomoćniku SLOBODAN KAPOR</item>
      <item>MIRA TUŠĆAN, BUZET, OIB 70294647871 zastupanog po punomoćniku SLOBODAN KAPOR</item>
      <item>MILENA VIVODA, BUZET, OIB 26892040572 zastupanog po punomoćniku SLOBODAN KAPOR</item>
    </derivirana_varijabla>
  </DomainObject.Predmet.StrankaListFormatedOIB>
  <DomainObject.Predmet.StrankaListFormatedWithAdress>
    <izvorni_sadrzaj>
      <item>AMEDEO BAZJAK, LIVADE, Livade 18, 52427 Livade zastupanog po punomoćniku SLOBODAN KAPOR</item>
      <item>DANIELA BAZJAK, LIVADE, Livade 18, 52427 Livade zastupanog po punomoćniku SLOBODAN KAPOR</item>
      <item>FRANKO JERMANIŠ, BUZET, Škuljari 14, 52420 Škuljari zastupanog po punomoćniku SLOBODAN KAPOR</item>
      <item>KARMEN KLARIĆ, BUZET, 1.maja 2/3, 52420 Buzet zastupanog po punomoćniku SLOBODAN KAPOR</item>
      <item>DAVID KRAJCAR, LUPOGLA, Senmić 49, 52426 Lupoglav zastupanog po punomoćniku SLOBODAN KAPOR</item>
      <item>VILIJAM KRBAVAC, LUPOGLAV, Lupoglav 25 D, 52426 Lupoglav zastupanog po punomoćniku SLOBODAN KAPOR</item>
      <item>GRACIJANO KRIVIČIĆ, CEROVLJE, Oslići 13, 52402 Oslići zastupanog po punomoćniku SLOBODAN KAPOR</item>
      <item>GRACIJANO KRT, LIVADE, Krti 11, 52424 Krti zastupanog po punomoćniku SLOBODAN KAPOR</item>
      <item>ADRIANA LOPANDIĆ, BUZET, Pino Budicin 15, 52420 Buzet zastupanog po punomoćniku SLOBODAN KAPOR</item>
      <item>ŽELJKO MARUŠIĆ, BUZET, Luskići 20, 52420 Buzet zastupanog po punomoćniku SLOBODAN KAPOR</item>
      <item>TAMARA PETRETIĆ, BUZET, Komunšćica 7, 52420 Buzet zastupanog po punomoćniku SLOBODAN KAPOR</item>
      <item>ZLATAN POLJAK, BUZET, Ferenčići 113, 52420 Buzet zastupanog po punomoćniku SLOBODAN KAPOR</item>
      <item>ĐOVANI SIROTIĆ, BUZET, Černekov breg 44, 52420 Buzet zastupanog po punomoćniku SLOBODAN KAPOR</item>
      <item>MIRA TUŠĆAN, BUZET, Černekov breg 37, 52420 Buzet zastupanog po punomoćniku SLOBODAN KAPOR</item>
      <item>MILENA VIVODA, BUZET, Štrped 1/4, 52420 Buzet zastupanog po punomoćniku SLOBODAN KAPOR</item>
    </izvorni_sadrzaj>
    <derivirana_varijabla naziv="DomainObject.Predmet.StrankaListFormatedWithAdress_1">
      <item>AMEDEO BAZJAK, LIVADE, Livade 18, 52427 Livade zastupanog po punomoćniku SLOBODAN KAPOR</item>
      <item>DANIELA BAZJAK, LIVADE, Livade 18, 52427 Livade zastupanog po punomoćniku SLOBODAN KAPOR</item>
      <item>FRANKO JERMANIŠ, BUZET, Škuljari 14, 52420 Škuljari zastupanog po punomoćniku SLOBODAN KAPOR</item>
      <item>KARMEN KLARIĆ, BUZET, 1.maja 2/3, 52420 Buzet zastupanog po punomoćniku SLOBODAN KAPOR</item>
      <item>DAVID KRAJCAR, LUPOGLA, Senmić 49, 52426 Lupoglav zastupanog po punomoćniku SLOBODAN KAPOR</item>
      <item>VILIJAM KRBAVAC, LUPOGLAV, Lupoglav 25 D, 52426 Lupoglav zastupanog po punomoćniku SLOBODAN KAPOR</item>
      <item>GRACIJANO KRIVIČIĆ, CEROVLJE, Oslići 13, 52402 Oslići zastupanog po punomoćniku SLOBODAN KAPOR</item>
      <item>GRACIJANO KRT, LIVADE, Krti 11, 52424 Krti zastupanog po punomoćniku SLOBODAN KAPOR</item>
      <item>ADRIANA LOPANDIĆ, BUZET, Pino Budicin 15, 52420 Buzet zastupanog po punomoćniku SLOBODAN KAPOR</item>
      <item>ŽELJKO MARUŠIĆ, BUZET, Luskići 20, 52420 Buzet zastupanog po punomoćniku SLOBODAN KAPOR</item>
      <item>TAMARA PETRETIĆ, BUZET, Komunšćica 7, 52420 Buzet zastupanog po punomoćniku SLOBODAN KAPOR</item>
      <item>ZLATAN POLJAK, BUZET, Ferenčići 113, 52420 Buzet zastupanog po punomoćniku SLOBODAN KAPOR</item>
      <item>ĐOVANI SIROTIĆ, BUZET, Černekov breg 44, 52420 Buzet zastupanog po punomoćniku SLOBODAN KAPOR</item>
      <item>MIRA TUŠĆAN, BUZET, Černekov breg 37, 52420 Buzet zastupanog po punomoćniku SLOBODAN KAPOR</item>
      <item>MILENA VIVODA, BUZET, Štrped 1/4, 52420 Buzet zastupanog po punomoćniku SLOBODAN KAPOR</item>
    </derivirana_varijabla>
  </DomainObject.Predmet.StrankaListFormatedWithAdress>
  <DomainObject.Predmet.StrankaListFormatedWithAdressOIB>
    <izvorni_sadrzaj>
      <item>AMEDEO BAZJAK, LIVADE, OIB 06582384652, Livade 18, 52427 Livade zastupanog po punomoćniku SLOBODAN KAPOR</item>
      <item>DANIELA BAZJAK, LIVADE, OIB 80677053030, Livade 18, 52427 Livade zastupanog po punomoćniku SLOBODAN KAPOR</item>
      <item>FRANKO JERMANIŠ, BUZET, OIB 01373431620, Škuljari 14, 52420 Škuljari zastupanog po punomoćniku SLOBODAN KAPOR</item>
      <item>KARMEN KLARIĆ, BUZET, OIB 81444135038, 1.maja 2/3, 52420 Buzet zastupanog po punomoćniku SLOBODAN KAPOR</item>
      <item>DAVID KRAJCAR, LUPOGLA, OIB 23398906245, Senmić 49, 52426 Lupoglav zastupanog po punomoćniku SLOBODAN KAPOR</item>
      <item>VILIJAM KRBAVAC, LUPOGLAV, OIB 40215208094, Lupoglav 25 D, 52426 Lupoglav zastupanog po punomoćniku SLOBODAN KAPOR</item>
      <item>GRACIJANO KRIVIČIĆ, CEROVLJE, OIB 06125005114, Oslići 13, 52402 Oslići zastupanog po punomoćniku SLOBODAN KAPOR</item>
      <item>GRACIJANO KRT, LIVADE, OIB 26451280187, Krti 11, 52424 Krti zastupanog po punomoćniku SLOBODAN KAPOR</item>
      <item>ADRIANA LOPANDIĆ, BUZET, OIB 75833111643, Pino Budicin 15, 52420 Buzet zastupanog po punomoćniku SLOBODAN KAPOR</item>
      <item>ŽELJKO MARUŠIĆ, BUZET, OIB 95558716975, Luskići 20, 52420 Buzet zastupanog po punomoćniku SLOBODAN KAPOR</item>
      <item>TAMARA PETRETIĆ, BUZET, Komunšćica 7, 52420 Buzet zastupanog po punomoćniku SLOBODAN KAPOR</item>
      <item>ZLATAN POLJAK, BUZET, OIB 04074295664, Ferenčići 113, 52420 Buzet zastupanog po punomoćniku SLOBODAN KAPOR</item>
      <item>ĐOVANI SIROTIĆ, BUZET, OIB 56099475299, Černekov breg 44, 52420 Buzet zastupanog po punomoćniku SLOBODAN KAPOR</item>
      <item>MIRA TUŠĆAN, BUZET, OIB 70294647871, Černekov breg 37, 52420 Buzet zastupanog po punomoćniku SLOBODAN KAPOR</item>
      <item>MILENA VIVODA, BUZET, OIB 26892040572, Štrped 1/4, 52420 Buzet zastupanog po punomoćniku SLOBODAN KAPOR</item>
    </izvorni_sadrzaj>
    <derivirana_varijabla naziv="DomainObject.Predmet.StrankaListFormatedWithAdressOIB_1">
      <item>AMEDEO BAZJAK, LIVADE, OIB 06582384652, Livade 18, 52427 Livade zastupanog po punomoćniku SLOBODAN KAPOR</item>
      <item>DANIELA BAZJAK, LIVADE, OIB 80677053030, Livade 18, 52427 Livade zastupanog po punomoćniku SLOBODAN KAPOR</item>
      <item>FRANKO JERMANIŠ, BUZET, OIB 01373431620, Škuljari 14, 52420 Škuljari zastupanog po punomoćniku SLOBODAN KAPOR</item>
      <item>KARMEN KLARIĆ, BUZET, OIB 81444135038, 1.maja 2/3, 52420 Buzet zastupanog po punomoćniku SLOBODAN KAPOR</item>
      <item>DAVID KRAJCAR, LUPOGLA, OIB 23398906245, Senmić 49, 52426 Lupoglav zastupanog po punomoćniku SLOBODAN KAPOR</item>
      <item>VILIJAM KRBAVAC, LUPOGLAV, OIB 40215208094, Lupoglav 25 D, 52426 Lupoglav zastupanog po punomoćniku SLOBODAN KAPOR</item>
      <item>GRACIJANO KRIVIČIĆ, CEROVLJE, OIB 06125005114, Oslići 13, 52402 Oslići zastupanog po punomoćniku SLOBODAN KAPOR</item>
      <item>GRACIJANO KRT, LIVADE, OIB 26451280187, Krti 11, 52424 Krti zastupanog po punomoćniku SLOBODAN KAPOR</item>
      <item>ADRIANA LOPANDIĆ, BUZET, OIB 75833111643, Pino Budicin 15, 52420 Buzet zastupanog po punomoćniku SLOBODAN KAPOR</item>
      <item>ŽELJKO MARUŠIĆ, BUZET, OIB 95558716975, Luskići 20, 52420 Buzet zastupanog po punomoćniku SLOBODAN KAPOR</item>
      <item>TAMARA PETRETIĆ, BUZET, Komunšćica 7, 52420 Buzet zastupanog po punomoćniku SLOBODAN KAPOR</item>
      <item>ZLATAN POLJAK, BUZET, OIB 04074295664, Ferenčići 113, 52420 Buzet zastupanog po punomoćniku SLOBODAN KAPOR</item>
      <item>ĐOVANI SIROTIĆ, BUZET, OIB 56099475299, Černekov breg 44, 52420 Buzet zastupanog po punomoćniku SLOBODAN KAPOR</item>
      <item>MIRA TUŠĆAN, BUZET, OIB 70294647871, Černekov breg 37, 52420 Buzet zastupanog po punomoćniku SLOBODAN KAPOR</item>
      <item>MILENA VIVODA, BUZET, OIB 26892040572, Štrped 1/4, 52420 Buzet zastupanog po punomoćniku SLOBODAN KAPOR</item>
    </derivirana_varijabla>
  </DomainObject.Predmet.StrankaListFormatedWithAdressOIB>
  <DomainObject.Predmet.StrankaListNazivFormated>
    <izvorni_sadrzaj>
      <item>AMEDEO BAZJAK, LIVADE</item>
      <item>DANIELA BAZJAK, LIVADE</item>
      <item>FRANKO JERMANIŠ, BUZET</item>
      <item>KARMEN KLARIĆ, BUZET</item>
      <item>DAVID KRAJCAR, LUPOGLA</item>
      <item>VILIJAM KRBAVAC, LUPOGLAV</item>
      <item>GRACIJANO KRIVIČIĆ, CEROVLJE</item>
      <item>GRACIJANO KRT, LIVADE</item>
      <item>ADRIANA LOPANDIĆ, BUZET</item>
      <item>ŽELJKO MARUŠIĆ, BUZET</item>
      <item>TAMARA PETRETIĆ, BUZET</item>
      <item>ZLATAN POLJAK, BUZET</item>
      <item>ĐOVANI SIROTIĆ, BUZET</item>
      <item>MIRA TUŠĆAN, BUZET</item>
      <item>MILENA VIVODA, BUZET</item>
    </izvorni_sadrzaj>
    <derivirana_varijabla naziv="DomainObject.Predmet.StrankaListNazivFormated_1">
      <item>AMEDEO BAZJAK, LIVADE</item>
      <item>DANIELA BAZJAK, LIVADE</item>
      <item>FRANKO JERMANIŠ, BUZET</item>
      <item>KARMEN KLARIĆ, BUZET</item>
      <item>DAVID KRAJCAR, LUPOGLA</item>
      <item>VILIJAM KRBAVAC, LUPOGLAV</item>
      <item>GRACIJANO KRIVIČIĆ, CEROVLJE</item>
      <item>GRACIJANO KRT, LIVADE</item>
      <item>ADRIANA LOPANDIĆ, BUZET</item>
      <item>ŽELJKO MARUŠIĆ, BUZET</item>
      <item>TAMARA PETRETIĆ, BUZET</item>
      <item>ZLATAN POLJAK, BUZET</item>
      <item>ĐOVANI SIROTIĆ, BUZET</item>
      <item>MIRA TUŠĆAN, BUZET</item>
      <item>MILENA VIVODA, BUZET</item>
    </derivirana_varijabla>
  </DomainObject.Predmet.StrankaListNazivFormated>
  <DomainObject.Predmet.StrankaListNazivFormatedOIB>
    <izvorni_sadrzaj>
      <item>AMEDEO BAZJAK, LIVADE, OIB 06582384652</item>
      <item>DANIELA BAZJAK, LIVADE, OIB 80677053030</item>
      <item>FRANKO JERMANIŠ, BUZET, OIB 01373431620</item>
      <item>KARMEN KLARIĆ, BUZET, OIB 81444135038</item>
      <item>DAVID KRAJCAR, LUPOGLA, OIB 23398906245</item>
      <item>VILIJAM KRBAVAC, LUPOGLAV, OIB 40215208094</item>
      <item>GRACIJANO KRIVIČIĆ, CEROVLJE, OIB 06125005114</item>
      <item>GRACIJANO KRT, LIVADE, OIB 26451280187</item>
      <item>ADRIANA LOPANDIĆ, BUZET, OIB 75833111643</item>
      <item>ŽELJKO MARUŠIĆ, BUZET, OIB 95558716975</item>
      <item>TAMARA PETRETIĆ, BUZET</item>
      <item>ZLATAN POLJAK, BUZET, OIB 04074295664</item>
      <item>ĐOVANI SIROTIĆ, BUZET, OIB 56099475299</item>
      <item>MIRA TUŠĆAN, BUZET, OIB 70294647871</item>
      <item>MILENA VIVODA, BUZET, OIB 26892040572</item>
    </izvorni_sadrzaj>
    <derivirana_varijabla naziv="DomainObject.Predmet.StrankaListNazivFormatedOIB_1">
      <item>AMEDEO BAZJAK, LIVADE, OIB 06582384652</item>
      <item>DANIELA BAZJAK, LIVADE, OIB 80677053030</item>
      <item>FRANKO JERMANIŠ, BUZET, OIB 01373431620</item>
      <item>KARMEN KLARIĆ, BUZET, OIB 81444135038</item>
      <item>DAVID KRAJCAR, LUPOGLA, OIB 23398906245</item>
      <item>VILIJAM KRBAVAC, LUPOGLAV, OIB 40215208094</item>
      <item>GRACIJANO KRIVIČIĆ, CEROVLJE, OIB 06125005114</item>
      <item>GRACIJANO KRT, LIVADE, OIB 26451280187</item>
      <item>ADRIANA LOPANDIĆ, BUZET, OIB 75833111643</item>
      <item>ŽELJKO MARUŠIĆ, BUZET, OIB 95558716975</item>
      <item>TAMARA PETRETIĆ, BUZET</item>
      <item>ZLATAN POLJAK, BUZET, OIB 04074295664</item>
      <item>ĐOVANI SIROTIĆ, BUZET, OIB 56099475299</item>
      <item>MIRA TUŠĆAN, BUZET, OIB 70294647871</item>
      <item>MILENA VIVODA, BUZET, OIB 26892040572</item>
    </derivirana_varijabla>
  </DomainObject.Predmet.StrankaListNazivFormatedOIB>
  <DomainObject.Predmet.ProtuStrankaListFormated>
    <izvorni_sadrzaj>
      <item>DRVOPLAST NOVA d.o.o. BUZET</item>
    </izvorni_sadrzaj>
    <derivirana_varijabla naziv="DomainObject.Predmet.ProtuStrankaListFormated_1">
      <item>DRVOPLAST NOVA d.o.o. BUZET</item>
    </derivirana_varijabla>
  </DomainObject.Predmet.ProtuStrankaListFormated>
  <DomainObject.Predmet.ProtuStrankaListFormatedOIB>
    <izvorni_sadrzaj>
      <item>DRVOPLAST NOVA d.o.o. BUZET, OIB 69703829160</item>
    </izvorni_sadrzaj>
    <derivirana_varijabla naziv="DomainObject.Predmet.ProtuStrankaListFormatedOIB_1">
      <item>DRVOPLAST NOVA d.o.o. BUZET, OIB 69703829160</item>
    </derivirana_varijabla>
  </DomainObject.Predmet.ProtuStrankaListFormatedOIB>
  <DomainObject.Predmet.ProtuStrankaListFormatedWithAdress>
    <izvorni_sadrzaj>
      <item>DRVOPLAST NOVA d.o.o. BUZET, Ivana Cancina 3, 52420 Buzet</item>
    </izvorni_sadrzaj>
    <derivirana_varijabla naziv="DomainObject.Predmet.ProtuStrankaListFormatedWithAdress_1">
      <item>DRVOPLAST NOVA d.o.o. BUZET, Ivana Cancina 3, 52420 Buzet</item>
    </derivirana_varijabla>
  </DomainObject.Predmet.ProtuStrankaListFormatedWithAdress>
  <DomainObject.Predmet.ProtuStrankaListFormatedWithAdressOIB>
    <izvorni_sadrzaj>
      <item>DRVOPLAST NOVA d.o.o. BUZET, OIB 69703829160, Ivana Cancina 3, 52420 Buzet</item>
    </izvorni_sadrzaj>
    <derivirana_varijabla naziv="DomainObject.Predmet.ProtuStrankaListFormatedWithAdressOIB_1">
      <item>DRVOPLAST NOVA d.o.o. BUZET, OIB 69703829160, Ivana Cancina 3, 52420 Buzet</item>
    </derivirana_varijabla>
  </DomainObject.Predmet.ProtuStrankaListFormatedWithAdressOIB>
  <DomainObject.Predmet.ProtuStrankaListNazivFormated>
    <izvorni_sadrzaj>
      <item>DRVOPLAST NOVA d.o.o. BUZET</item>
    </izvorni_sadrzaj>
    <derivirana_varijabla naziv="DomainObject.Predmet.ProtuStrankaListNazivFormated_1">
      <item>DRVOPLAST NOVA d.o.o. BUZET</item>
    </derivirana_varijabla>
  </DomainObject.Predmet.ProtuStrankaListNazivFormated>
  <DomainObject.Predmet.ProtuStrankaListNazivFormatedOIB>
    <izvorni_sadrzaj>
      <item>DRVOPLAST NOVA d.o.o. BUZET, OIB 69703829160</item>
    </izvorni_sadrzaj>
    <derivirana_varijabla naziv="DomainObject.Predmet.ProtuStrankaListNazivFormatedOIB_1">
      <item>DRVOPLAST NOVA d.o.o. BUZET, OIB 69703829160</item>
    </derivirana_varijabla>
  </DomainObject.Predmet.ProtuStrankaListNazivFormatedOIB>
  <DomainObject.Predmet.OstaliListFormated>
    <izvorni_sadrzaj>
      <item>SLOBODAN KAPOR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item>
    </izvorni_sadrzaj>
    <derivirana_varijabla naziv="DomainObject.Predmet.OstaliListFormated_1">
      <item>SLOBODAN KAPOR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item>
    </derivirana_varijabla>
  </DomainObject.Predmet.OstaliListFormated>
  <DomainObject.Predmet.OstaliListFormatedOIB>
    <izvorni_sadrzaj>
      <item>SLOBODAN KAPOR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 OIB 62061046523</item>
    </izvorni_sadrzaj>
    <derivirana_varijabla naziv="DomainObject.Predmet.OstaliListFormatedOIB_1">
      <item>SLOBODAN KAPOR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 OIB 62061046523</item>
    </derivirana_varijabla>
  </DomainObject.Predmet.OstaliListFormatedOIB>
  <DomainObject.Predmet.OstaliListFormatedWithAdress>
    <izvorni_sadrzaj>
      <item>SLOBODAN KAPOR, Krležina 37, 52100 Pula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 M. Benussi 8, 52440 Poreč</item>
    </izvorni_sadrzaj>
    <derivirana_varijabla naziv="DomainObject.Predmet.OstaliListFormatedWithAdress_1">
      <item>SLOBODAN KAPOR, Krležina 37, 52100 Pula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 M. Benussi 8, 52440 Poreč</item>
    </derivirana_varijabla>
  </DomainObject.Predmet.OstaliListFormatedWithAdress>
  <DomainObject.Predmet.OstaliListFormatedWithAdressOIB>
    <izvorni_sadrzaj>
      <item>SLOBODAN KAPOR, Krležina 37, 52100 Pula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 OIB 62061046523, M. Benussi 8, 52440 Poreč</item>
    </izvorni_sadrzaj>
    <derivirana_varijabla naziv="DomainObject.Predmet.OstaliListFormatedWithAdressOIB_1">
      <item>SLOBODAN KAPOR, Krležina 37, 52100 Pula punomoćnik sudionika u postupku TAMARA PETRETIĆ, BUZET; DANIELA BAZJAK, LIVADE; ŽELJKO MARUŠIĆ, BUZET; ĐOVANI SIROTIĆ, BUZET; MILENA VIVODA, BUZET; GRACIJANO KRT, LIVADE; FRANKO JERMANIŠ, BUZET; MIRA TUŠĆAN, BUZET; DAVID KRAJCAR, LUPOGLA; AMEDEO BAZJAK, LIVADE; ADRIANA LOPANDIĆ, BUZET; GRACIJANO KRIVIČIĆ, CEROVLJE; ZLATAN POLJAK, BUZET; KARMEN KLARIĆ, BUZET; VILIJAM KRBAVAC, LUPOGLAV</item>
      <item>Dražen Ezgeta, OIB 62061046523, M. Benussi 8, 52440 Poreč</item>
    </derivirana_varijabla>
  </DomainObject.Predmet.OstaliListFormatedWithAdressOIB>
  <DomainObject.Predmet.OstaliListNazivFormated>
    <izvorni_sadrzaj>
      <item>SLOBODAN KAPOR</item>
      <item>Dražen Ezgeta</item>
    </izvorni_sadrzaj>
    <derivirana_varijabla naziv="DomainObject.Predmet.OstaliListNazivFormated_1">
      <item>SLOBODAN KAPOR</item>
      <item>Dražen Ezgeta</item>
    </derivirana_varijabla>
  </DomainObject.Predmet.OstaliListNazivFormated>
  <DomainObject.Predmet.OstaliListNazivFormatedOIB>
    <izvorni_sadrzaj>
      <item>SLOBODAN KAPOR</item>
      <item>Dražen Ezgeta, OIB 62061046523</item>
    </izvorni_sadrzaj>
    <derivirana_varijabla naziv="DomainObject.Predmet.OstaliListNazivFormatedOIB_1">
      <item>SLOBODAN KAPOR</item>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AMEDEO BAZJAK, LIVADE i dr.</izvorni_sadrzaj>
    <derivirana_varijabla naziv="DomainObject.Predmet.StrankaIDrugi_1">AMEDEO BAZJAK, LIVADE i dr.</derivirana_varijabla>
  </DomainObject.Predmet.StrankaIDrugi>
  <DomainObject.Predmet.ProtustrankaIDrugi>
    <izvorni_sadrzaj>DRVOPLAST NOVA d.o.o. BUZET</izvorni_sadrzaj>
    <derivirana_varijabla naziv="DomainObject.Predmet.ProtustrankaIDrugi_1">DRVOPLAST NOVA d.o.o. BUZET</derivirana_varijabla>
  </DomainObject.Predmet.ProtustrankaIDrugi>
  <DomainObject.Predmet.StrankaIDrugiAdressOIB>
    <izvorni_sadrzaj>AMEDEO BAZJAK, LIVADE, OIB 06582384652, Livade 18, 52427 Livade i dr.</izvorni_sadrzaj>
    <derivirana_varijabla naziv="DomainObject.Predmet.StrankaIDrugiAdressOIB_1">AMEDEO BAZJAK, LIVADE, OIB 06582384652, Livade 18, 52427 Livade i dr.</derivirana_varijabla>
  </DomainObject.Predmet.StrankaIDrugiAdressOIB>
  <DomainObject.Predmet.ProtustrankaIDrugiAdressOIB>
    <izvorni_sadrzaj>DRVOPLAST NOVA d.o.o. BUZET, OIB 69703829160, Ivana Cancina 3, 52420 Buzet</izvorni_sadrzaj>
    <derivirana_varijabla naziv="DomainObject.Predmet.ProtustrankaIDrugiAdressOIB_1">DRVOPLAST NOVA d.o.o. BUZET, OIB 69703829160, Ivana Cancina 3,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AMEDEO BAZJAK, LIVADE</item>
      <item>DANIELA BAZJAK, LIVADE</item>
      <item>FRANKO JERMANIŠ, BUZET</item>
      <item>KARMEN KLARIĆ, BUZET</item>
      <item>DAVID KRAJCAR, LUPOGLA</item>
      <item>VILIJAM KRBAVAC, LUPOGLAV</item>
      <item>GRACIJANO KRIVIČIĆ, CEROVLJE</item>
      <item>GRACIJANO KRT, LIVADE</item>
      <item>ADRIANA LOPANDIĆ, BUZET</item>
      <item>ŽELJKO MARUŠIĆ, BUZET</item>
      <item>TAMARA PETRETIĆ, BUZET</item>
      <item>ZLATAN POLJAK, BUZET</item>
      <item>ĐOVANI SIROTIĆ, BUZET</item>
      <item>MIRA TUŠĆAN, BUZET</item>
      <item>MILENA VIVODA, BUZET</item>
      <item>SLOBODAN KAPOR</item>
      <item>Dražen Ezgeta</item>
      <item>DRVOPLAST NOVA d.o.o. BUZET</item>
    </izvorni_sadrzaj>
    <derivirana_varijabla naziv="DomainObject.Predmet.SudioniciListNaziv_1">
      <item>AMEDEO BAZJAK, LIVADE</item>
      <item>DANIELA BAZJAK, LIVADE</item>
      <item>FRANKO JERMANIŠ, BUZET</item>
      <item>KARMEN KLARIĆ, BUZET</item>
      <item>DAVID KRAJCAR, LUPOGLA</item>
      <item>VILIJAM KRBAVAC, LUPOGLAV</item>
      <item>GRACIJANO KRIVIČIĆ, CEROVLJE</item>
      <item>GRACIJANO KRT, LIVADE</item>
      <item>ADRIANA LOPANDIĆ, BUZET</item>
      <item>ŽELJKO MARUŠIĆ, BUZET</item>
      <item>TAMARA PETRETIĆ, BUZET</item>
      <item>ZLATAN POLJAK, BUZET</item>
      <item>ĐOVANI SIROTIĆ, BUZET</item>
      <item>MIRA TUŠĆAN, BUZET</item>
      <item>MILENA VIVODA, BUZET</item>
      <item>SLOBODAN KAPOR</item>
      <item>Dražen Ezgeta</item>
      <item>DRVOPLAST NOVA d.o.o. BUZET</item>
    </derivirana_varijabla>
  </DomainObject.Predmet.SudioniciListNaziv>
  <DomainObject.Predmet.SudioniciListAdressOIB>
    <izvorni_sadrzaj>
      <item>AMEDEO BAZJAK, LIVADE, OIB 06582384652, Livade 18,52427 Livade</item>
      <item>DANIELA BAZJAK, LIVADE, OIB 80677053030, Livade 18,52427 Livade</item>
      <item>FRANKO JERMANIŠ, BUZET, OIB 01373431620, Škuljari 14,52420 Škuljari</item>
      <item>KARMEN KLARIĆ, BUZET, OIB 81444135038, 1.maja 2/3,52420 Buzet</item>
      <item>DAVID KRAJCAR, LUPOGLA, OIB 23398906245, Senmić 49,52426 Lupoglav</item>
      <item>VILIJAM KRBAVAC, LUPOGLAV, OIB 40215208094, Lupoglav 25 D,52426 Lupoglav</item>
      <item>GRACIJANO KRIVIČIĆ, CEROVLJE, OIB 06125005114, Oslići 13,52402 Oslići</item>
      <item>GRACIJANO KRT, LIVADE, OIB 26451280187, Krti 11,52424 Krti</item>
      <item>ADRIANA LOPANDIĆ, BUZET, OIB 75833111643, Pino Budicin 15,52420 Buzet</item>
      <item>ŽELJKO MARUŠIĆ, BUZET, OIB 95558716975, Luskići 20,52420 Buzet</item>
      <item>TAMARA PETRETIĆ, BUZET, Komunšćica 7,52420 Buzet</item>
      <item>ZLATAN POLJAK, BUZET, OIB 04074295664, Ferenčići 113,52420 Buzet</item>
      <item>ĐOVANI SIROTIĆ, BUZET, OIB 56099475299, Černekov breg 44,52420 Buzet</item>
      <item>MIRA TUŠĆAN, BUZET, OIB 70294647871, Černekov breg 37,52420 Buzet</item>
      <item>MILENA VIVODA, BUZET, OIB 26892040572, Štrped 1/4,52420 Buzet</item>
      <item>SLOBODAN KAPOR, Krležina 37,52100 Pula</item>
      <item>Dražen Ezgeta, OIB 62061046523, M. Benussi 8,52440 Poreč</item>
      <item>DRVOPLAST NOVA d.o.o. BUZET, OIB 69703829160, Ivana Cancina 3,52420 Buzet</item>
    </izvorni_sadrzaj>
    <derivirana_varijabla naziv="DomainObject.Predmet.SudioniciListAdressOIB_1">
      <item>AMEDEO BAZJAK, LIVADE, OIB 06582384652, Livade 18,52427 Livade</item>
      <item>DANIELA BAZJAK, LIVADE, OIB 80677053030, Livade 18,52427 Livade</item>
      <item>FRANKO JERMANIŠ, BUZET, OIB 01373431620, Škuljari 14,52420 Škuljari</item>
      <item>KARMEN KLARIĆ, BUZET, OIB 81444135038, 1.maja 2/3,52420 Buzet</item>
      <item>DAVID KRAJCAR, LUPOGLA, OIB 23398906245, Senmić 49,52426 Lupoglav</item>
      <item>VILIJAM KRBAVAC, LUPOGLAV, OIB 40215208094, Lupoglav 25 D,52426 Lupoglav</item>
      <item>GRACIJANO KRIVIČIĆ, CEROVLJE, OIB 06125005114, Oslići 13,52402 Oslići</item>
      <item>GRACIJANO KRT, LIVADE, OIB 26451280187, Krti 11,52424 Krti</item>
      <item>ADRIANA LOPANDIĆ, BUZET, OIB 75833111643, Pino Budicin 15,52420 Buzet</item>
      <item>ŽELJKO MARUŠIĆ, BUZET, OIB 95558716975, Luskići 20,52420 Buzet</item>
      <item>TAMARA PETRETIĆ, BUZET, Komunšćica 7,52420 Buzet</item>
      <item>ZLATAN POLJAK, BUZET, OIB 04074295664, Ferenčići 113,52420 Buzet</item>
      <item>ĐOVANI SIROTIĆ, BUZET, OIB 56099475299, Černekov breg 44,52420 Buzet</item>
      <item>MIRA TUŠĆAN, BUZET, OIB 70294647871, Černekov breg 37,52420 Buzet</item>
      <item>MILENA VIVODA, BUZET, OIB 26892040572, Štrped 1/4,52420 Buzet</item>
      <item>SLOBODAN KAPOR, Krležina 37,52100 Pula</item>
      <item>Dražen Ezgeta, OIB 62061046523, M. Benussi 8,52440 Poreč</item>
      <item>DRVOPLAST NOVA d.o.o. BUZET, OIB 69703829160, Ivana Cancina 3,52420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06582384652</item>
      <item>, OIB 80677053030</item>
      <item>, OIB 01373431620</item>
      <item>, OIB 81444135038</item>
      <item>, OIB 23398906245</item>
      <item>, OIB 40215208094</item>
      <item>, OIB 06125005114</item>
      <item>, OIB 26451280187</item>
      <item>, OIB 75833111643</item>
      <item>, OIB 95558716975</item>
      <item>, OIB null</item>
      <item>, OIB 04074295664</item>
      <item>, OIB 56099475299</item>
      <item>, OIB 70294647871</item>
      <item>, OIB 26892040572</item>
      <item>, OIB null</item>
      <item>, OIB 62061046523</item>
      <item>, OIB 69703829160</item>
    </izvorni_sadrzaj>
    <derivirana_varijabla naziv="DomainObject.Predmet.SudioniciListNazivOIB_1">
      <item>, OIB 06582384652</item>
      <item>, OIB 80677053030</item>
      <item>, OIB 01373431620</item>
      <item>, OIB 81444135038</item>
      <item>, OIB 23398906245</item>
      <item>, OIB 40215208094</item>
      <item>, OIB 06125005114</item>
      <item>, OIB 26451280187</item>
      <item>, OIB 75833111643</item>
      <item>, OIB 95558716975</item>
      <item>, OIB null</item>
      <item>, OIB 04074295664</item>
      <item>, OIB 56099475299</item>
      <item>, OIB 70294647871</item>
      <item>, OIB 26892040572</item>
      <item>, OIB null</item>
      <item>, OIB 62061046523</item>
      <item>, OIB 69703829160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3423C0-E7BB-40A1-92BE-40C56206C9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214</properties:Words>
  <properties:Characters>1020</properties:Characters>
  <properties:Lines>46</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RRPLTBLIKA HRVATSKA</vt:lpstr>
    </vt:vector>
  </properties:TitlesOfParts>
  <properties:LinksUpToDate>false</properties:LinksUpToDate>
  <properties:CharactersWithSpaces>1456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2016-12-09T07:37:00Z</dcterms:created>
  <dc:creator>idujic1</dc:creator>
  <cp:lastModifiedBy>Sanja Lakošeljac</cp:lastModifiedBy>
  <dcterms:modified xmlns:xsi="http://www.w3.org/2001/XMLSchema-instance" xsi:type="dcterms:W3CDTF">2016-12-09T07:41:00Z</dcterms:modified>
  <cp:revision>5</cp:revision>
  <dc:title>RRPLTBLIKA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