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36c0" w14:paraId="e1b36c0" w:rsidRDefault="007A1458" w:rsidP="00324EC0" w:rsidR="007A1458">
      <w:pPr>
        <w:pStyle w:val="Bezproreda"/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617655">
        <w:rPr>
          <w:rStyle w:val="Naglaeno"/>
          <w:b w:val="false"/>
        </w:rPr>
        <w:t>30/2015-21</w:t>
      </w:r>
    </w:p>
    <w:p w:rsidRDefault="00FB1EE3" w:rsidP="00324EC0" w:rsidR="00FB1EE3">
      <w:pPr>
        <w:pStyle w:val="Bezproreda"/>
        <w:rPr>
          <w:rStyle w:val="Naglaeno"/>
          <w:b w:val="false"/>
        </w:rPr>
      </w:pPr>
    </w:p>
    <w:p w:rsidRDefault="00617655" w:rsidP="00324EC0" w:rsidR="00617655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B6DB6" w:rsidR="00324EC0">
      <w:pPr>
        <w:pStyle w:val="Bezproreda"/>
        <w:jc w:val="both"/>
      </w:pPr>
    </w:p>
    <w:p w:rsidRDefault="00617655" w:rsidP="00617655" w:rsidR="00617655" w:rsidRPr="00617655">
      <w:pPr>
        <w:pStyle w:val="Bezproreda"/>
        <w:jc w:val="both"/>
      </w:pPr>
      <w:r w:rsidRPr="00617655">
        <w:t xml:space="preserve">I. </w:t>
      </w:r>
      <w:r w:rsidRPr="00617655">
        <w:tab/>
        <w:t xml:space="preserve">Pozivaju se vjerovnici stečajnog dužnika </w:t>
      </w:r>
      <w:r w:rsidRPr="00617655">
        <w:rPr>
          <w:b/>
        </w:rPr>
        <w:t>JO.ŠT d.o.o. Rijeka, Dobriše Cesarića 16, OIB 16209579983, MBS 040279045</w:t>
      </w:r>
      <w:r w:rsidRPr="00617655">
        <w:t xml:space="preserve">, te druge osobe koje za to imaju pravni interes, u roku 15 dana od dana objave ovog poziva, predujmiti iznos od </w:t>
      </w:r>
      <w:r w:rsidRPr="00617655">
        <w:rPr>
          <w:b/>
        </w:rPr>
        <w:t>14.160,00</w:t>
      </w:r>
      <w:r w:rsidRPr="00617655">
        <w:t xml:space="preserve"> </w:t>
      </w:r>
      <w:r w:rsidRPr="00617655">
        <w:rPr>
          <w:b/>
        </w:rPr>
        <w:t>kn</w:t>
      </w:r>
      <w:r w:rsidRPr="00617655">
        <w:t xml:space="preserve"> (slovima: četrnaesttisućastošezdeset</w:t>
      </w:r>
      <w:r>
        <w:t xml:space="preserve"> </w:t>
      </w:r>
      <w:r w:rsidRPr="00617655">
        <w:t xml:space="preserve">kuna) za pokriće troškova prethodnog i stečajnog postupka na račun Trgovačkog suda u Rijeci otvorenog kod Hrvatske poštanske banke d.d. Zagreb broj HR59 2390 0011 3000 0270 3 s pozivom na broj St-30/2015. </w:t>
      </w:r>
    </w:p>
    <w:p w:rsidRDefault="00617655" w:rsidP="00617655" w:rsidR="00617655" w:rsidRPr="00617655">
      <w:pPr>
        <w:pStyle w:val="Bezproreda"/>
        <w:jc w:val="both"/>
      </w:pPr>
      <w:r w:rsidRPr="00617655">
        <w:t xml:space="preserve"> </w:t>
      </w:r>
    </w:p>
    <w:p w:rsidRDefault="00617655" w:rsidP="00617655" w:rsidR="00617655" w:rsidRPr="00617655">
      <w:pPr>
        <w:pStyle w:val="Bezproreda"/>
        <w:jc w:val="both"/>
        <w:rPr>
          <w:b/>
        </w:rPr>
      </w:pPr>
      <w:r w:rsidRPr="00617655">
        <w:t xml:space="preserve">II. </w:t>
      </w:r>
      <w:r w:rsidRPr="00617655">
        <w:tab/>
        <w:t xml:space="preserve">Ako u roku iz t. I. izreke rješenja predujam ne bude uplaćen, stečajni sudac će donijeti rješenje o otvaranju i zaključenju stečajnog postupka nad dužnikom </w:t>
      </w:r>
      <w:r w:rsidRPr="00617655">
        <w:rPr>
          <w:b/>
        </w:rPr>
        <w:t>JO.ŠT d.o.o. Rijeka, Dobriše Cesarića 16.</w:t>
      </w:r>
    </w:p>
    <w:p w:rsidRDefault="00063042" w:rsidP="00617655" w:rsidR="00063042" w:rsidRPr="00063042">
      <w:pPr>
        <w:pStyle w:val="Bezproreda"/>
        <w:jc w:val="both"/>
      </w:pPr>
    </w:p>
    <w:p w:rsidRDefault="00617655" w:rsidP="008104BA" w:rsidR="00324EC0" w:rsidRPr="00324EC0">
      <w:pPr>
        <w:pStyle w:val="Bezproreda"/>
        <w:jc w:val="both"/>
      </w:pPr>
      <w: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617655">
        <w:rPr>
          <w:rStyle w:val="Naglaeno"/>
          <w:b w:val="false"/>
        </w:rPr>
        <w:t>30</w:t>
      </w:r>
      <w:r w:rsidR="00063042">
        <w:rPr>
          <w:rStyle w:val="Naglaeno"/>
          <w:b w:val="false"/>
        </w:rPr>
        <w:t>/15-</w:t>
      </w:r>
      <w:r w:rsidR="00617655">
        <w:rPr>
          <w:rStyle w:val="Naglaeno"/>
          <w:b w:val="false"/>
        </w:rPr>
        <w:t>18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617655">
        <w:rPr>
          <w:rStyle w:val="Naglaeno"/>
          <w:b w:val="false"/>
        </w:rPr>
        <w:t>07. srpnja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063042"/>
    <w:rsid w:val="001207F0"/>
    <w:rsid w:val="0012241A"/>
    <w:rsid w:val="00324EC0"/>
    <w:rsid w:val="003548E5"/>
    <w:rsid w:val="004675BF"/>
    <w:rsid w:val="004F039C"/>
    <w:rsid w:val="005D40AC"/>
    <w:rsid w:val="00617655"/>
    <w:rsid w:val="006721E8"/>
    <w:rsid w:val="006924D7"/>
    <w:rsid w:val="006D1BE1"/>
    <w:rsid w:val="0071332B"/>
    <w:rsid w:val="00714272"/>
    <w:rsid w:val="007A1458"/>
    <w:rsid w:val="007B6DB6"/>
    <w:rsid w:val="008104BA"/>
    <w:rsid w:val="008256A1"/>
    <w:rsid w:val="008D6C23"/>
    <w:rsid w:val="008F0BC7"/>
    <w:rsid w:val="008F6BF3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6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6C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6C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C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C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6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6C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6C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C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C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2015.</izvorni_sadrzaj>
    <derivirana_varijabla naziv="DomainObject.DatumDonosenjaOdluke_1">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JO. ŠT d.o.o.  RIJEKA</izvorni_sadrzaj>
    <derivirana_varijabla naziv="DomainObject.Predmet.ProtustrankaFormated_1">  JO. ŠT d.o.o.  RIJEKA</derivirana_varijabla>
  </DomainObject.Predmet.ProtustrankaFormated>
  <DomainObject.Predmet.ProtustrankaFormatedOIB>
    <izvorni_sadrzaj>  JO. ŠT d.o.o.  RIJEKA, OIB 16209579983</izvorni_sadrzaj>
    <derivirana_varijabla naziv="DomainObject.Predmet.ProtustrankaFormatedOIB_1">  JO. ŠT d.o.o.  RIJEKA, OIB 16209579983</derivirana_varijabla>
  </DomainObject.Predmet.ProtustrankaFormatedOIB>
  <DomainObject.Predmet.ProtustrankaFormatedWithAdress>
    <izvorni_sadrzaj> JO. ŠT d.o.o.  RIJEKA, Dobriše Cesarića 16, 51000 Rijeka</izvorni_sadrzaj>
    <derivirana_varijabla naziv="DomainObject.Predmet.ProtustrankaFormatedWithAdress_1"> JO. ŠT d.o.o.  RIJEKA, Dobriše Cesarića 16, 51000 Rijeka</derivirana_varijabla>
  </DomainObject.Predmet.ProtustrankaFormatedWithAdress>
  <DomainObject.Predmet.ProtustrankaFormatedWithAdressOIB>
    <izvorni_sadrzaj> JO. ŠT d.o.o.  RIJEKA, OIB 16209579983, Dobriše Cesarića 16, 51000 Rijeka</izvorni_sadrzaj>
    <derivirana_varijabla naziv="DomainObject.Predmet.ProtustrankaFormatedWithAdressOIB_1"> JO. ŠT d.o.o.  RIJEKA, OIB 16209579983, Dobriše Cesarića 16, 51000 Rijeka</derivirana_varijabla>
  </DomainObject.Predmet.ProtustrankaFormatedWithAdressOIB>
  <DomainObject.Predmet.ProtustrankaWithAdress>
    <izvorni_sadrzaj>JO. ŠT d.o.o.  RIJEKA Dobriše Cesarića 16, 51000 Rijeka</izvorni_sadrzaj>
    <derivirana_varijabla naziv="DomainObject.Predmet.ProtustrankaWithAdress_1">JO. ŠT d.o.o.  RIJEKA Dobriše Cesarića 16, 51000 Rijeka</derivirana_varijabla>
  </DomainObject.Predmet.ProtustrankaWithAdress>
  <DomainObject.Predmet.ProtustrankaWithAdressOIB>
    <izvorni_sadrzaj>JO. ŠT d.o.o.  RIJEKA, OIB 16209579983, Dobriše Cesarića 16, 51000 Rijeka</izvorni_sadrzaj>
    <derivirana_varijabla naziv="DomainObject.Predmet.ProtustrankaWithAdressOIB_1">JO. ŠT d.o.o.  RIJEKA, OIB 16209579983, Dobriše Cesarića 16, 51000 Rijeka</derivirana_varijabla>
  </DomainObject.Predmet.ProtustrankaWithAdressOIB>
  <DomainObject.Predmet.ProtustrankaNazivFormated>
    <izvorni_sadrzaj>JO. ŠT d.o.o.  RIJEKA</izvorni_sadrzaj>
    <derivirana_varijabla naziv="DomainObject.Predmet.ProtustrankaNazivFormated_1">JO. ŠT d.o.o.  RIJEKA</derivirana_varijabla>
  </DomainObject.Predmet.ProtustrankaNazivFormated>
  <DomainObject.Predmet.ProtustrankaNazivFormatedOIB>
    <izvorni_sadrzaj>JO. ŠT d.o.o.  RIJEKA, OIB 16209579983</izvorni_sadrzaj>
    <derivirana_varijabla naziv="DomainObject.Predmet.ProtustrankaNazivFormatedOIB_1">JO. ŠT d.o.o.  RIJEKA, OIB 16209579983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TOMAC  RIJEKA</izvorni_sadrzaj>
    <derivirana_varijabla naziv="DomainObject.Predmet.StrankaFormated_1">  ANKICA TOMAC  RIJEKA</derivirana_varijabla>
  </DomainObject.Predmet.StrankaFormated>
  <DomainObject.Predmet.StrankaFormatedOIB>
    <izvorni_sadrzaj>  ANKICA TOMAC  RIJEKA, OIB 91537902283</izvorni_sadrzaj>
    <derivirana_varijabla naziv="DomainObject.Predmet.StrankaFormatedOIB_1">  ANKICA TOMAC  RIJEKA, OIB 91537902283</derivirana_varijabla>
  </DomainObject.Predmet.StrankaFormatedOIB>
  <DomainObject.Predmet.StrankaFormatedWithAdress>
    <izvorni_sadrzaj> ANKICA TOMAC  RIJEKA, Krešimirova 60, 51000 Rijeka</izvorni_sadrzaj>
    <derivirana_varijabla naziv="DomainObject.Predmet.StrankaFormatedWithAdress_1"> ANKICA TOMAC  RIJEKA, Krešimirova 60, 51000 Rijeka</derivirana_varijabla>
  </DomainObject.Predmet.StrankaFormatedWithAdress>
  <DomainObject.Predmet.StrankaFormatedWithAdressOIB>
    <izvorni_sadrzaj> ANKICA TOMAC  RIJEKA, OIB 91537902283, Krešimirova 60, 51000 Rijeka</izvorni_sadrzaj>
    <derivirana_varijabla naziv="DomainObject.Predmet.StrankaFormatedWithAdressOIB_1"> ANKICA TOMAC  RIJEKA, OIB 91537902283, Krešimirova 60, 51000 Rijeka</derivirana_varijabla>
  </DomainObject.Predmet.StrankaFormatedWithAdressOIB>
  <DomainObject.Predmet.StrankaWithAdress>
    <izvorni_sadrzaj>ANKICA TOMAC  RIJEKA Krešimirova 60,51000 Rijeka</izvorni_sadrzaj>
    <derivirana_varijabla naziv="DomainObject.Predmet.StrankaWithAdress_1">ANKICA TOMAC  RIJEKA Krešimirova 60,51000 Rijeka</derivirana_varijabla>
  </DomainObject.Predmet.StrankaWithAdress>
  <DomainObject.Predmet.StrankaWithAdressOIB>
    <izvorni_sadrzaj>ANKICA TOMAC  RIJEKA, OIB 91537902283, Krešimirova 60,51000 Rijeka</izvorni_sadrzaj>
    <derivirana_varijabla naziv="DomainObject.Predmet.StrankaWithAdressOIB_1">ANKICA TOMAC  RIJEKA, OIB 91537902283, Krešimirova 60,51000 Rijeka</derivirana_varijabla>
  </DomainObject.Predmet.StrankaWithAdressOIB>
  <DomainObject.Predmet.StrankaNazivFormated>
    <izvorni_sadrzaj>ANKICA TOMAC  RIJEKA</izvorni_sadrzaj>
    <derivirana_varijabla naziv="DomainObject.Predmet.StrankaNazivFormated_1">ANKICA TOMAC  RIJEKA</derivirana_varijabla>
  </DomainObject.Predmet.StrankaNazivFormated>
  <DomainObject.Predmet.StrankaNazivFormatedOIB>
    <izvorni_sadrzaj>ANKICA TOMAC  RIJEKA, OIB 91537902283</izvorni_sadrzaj>
    <derivirana_varijabla naziv="DomainObject.Predmet.StrankaNazivFormatedOIB_1">ANKICA TOMAC  RIJEKA,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ANKICA TOMAC  RIJEKA</item>
    </izvorni_sadrzaj>
    <derivirana_varijabla naziv="DomainObject.Predmet.StrankaListFormated_1">
      <item>ANKICA TOMAC  RIJEKA</item>
    </derivirana_varijabla>
  </DomainObject.Predmet.StrankaListFormated>
  <DomainObject.Predmet.StrankaListFormatedOIB>
    <izvorni_sadrzaj>
      <item>ANKICA TOMAC  RIJEKA, OIB 91537902283</item>
    </izvorni_sadrzaj>
    <derivirana_varijabla naziv="DomainObject.Predmet.StrankaListFormatedOIB_1">
      <item>ANKICA TOMAC  RIJEKA, OIB 91537902283</item>
    </derivirana_varijabla>
  </DomainObject.Predmet.StrankaListFormatedOIB>
  <DomainObject.Predmet.StrankaListFormatedWithAdress>
    <izvorni_sadrzaj>
      <item>ANKICA TOMAC  RIJEKA, Krešimirova 60, 51000 Rijeka</item>
    </izvorni_sadrzaj>
    <derivirana_varijabla naziv="DomainObject.Predmet.StrankaListFormatedWithAdress_1">
      <item>ANKICA TOMAC  RIJEKA, Krešimirova 60, 51000 Rijeka</item>
    </derivirana_varijabla>
  </DomainObject.Predmet.StrankaListFormatedWithAdress>
  <DomainObject.Predmet.StrankaListFormatedWithAdressOIB>
    <izvorni_sadrzaj>
      <item>ANKICA TOMAC  RIJEKA, OIB 91537902283, Krešimirova 60, 51000 Rijeka</item>
    </izvorni_sadrzaj>
    <derivirana_varijabla naziv="DomainObject.Predmet.StrankaListFormatedWithAdressOIB_1">
      <item>ANKICA TOMAC  RIJEKA, OIB 91537902283, Krešimirova 60, 51000 Rijeka</item>
    </derivirana_varijabla>
  </DomainObject.Predmet.StrankaListFormatedWithAdressOIB>
  <DomainObject.Predmet.StrankaListNazivFormated>
    <izvorni_sadrzaj>
      <item>ANKICA TOMAC  RIJEKA</item>
    </izvorni_sadrzaj>
    <derivirana_varijabla naziv="DomainObject.Predmet.StrankaListNazivFormated_1">
      <item>ANKICA TOMAC  RIJEKA</item>
    </derivirana_varijabla>
  </DomainObject.Predmet.StrankaListNazivFormated>
  <DomainObject.Predmet.StrankaListNazivFormatedOIB>
    <izvorni_sadrzaj>
      <item>ANKICA TOMAC  RIJEKA, OIB 91537902283</item>
    </izvorni_sadrzaj>
    <derivirana_varijabla naziv="DomainObject.Predmet.StrankaListNazivFormatedOIB_1">
      <item>ANKICA TOMAC  RIJEKA, OIB 91537902283</item>
    </derivirana_varijabla>
  </DomainObject.Predmet.StrankaListNazivFormatedOIB>
  <DomainObject.Predmet.ProtuStrankaListFormated>
    <izvorni_sadrzaj>
      <item>JO. ŠT d.o.o.  RIJEKA</item>
    </izvorni_sadrzaj>
    <derivirana_varijabla naziv="DomainObject.Predmet.ProtuStrankaListFormated_1">
      <item>JO. ŠT d.o.o.  RIJEKA</item>
    </derivirana_varijabla>
  </DomainObject.Predmet.ProtuStrankaListFormated>
  <DomainObject.Predmet.ProtuStrankaListFormatedOIB>
    <izvorni_sadrzaj>
      <item>JO. ŠT d.o.o.  RIJEKA, OIB 16209579983</item>
    </izvorni_sadrzaj>
    <derivirana_varijabla naziv="DomainObject.Predmet.ProtuStrankaListFormatedOIB_1">
      <item>JO. ŠT d.o.o.  RIJEKA, OIB 16209579983</item>
    </derivirana_varijabla>
  </DomainObject.Predmet.ProtuStrankaListFormatedOIB>
  <DomainObject.Predmet.ProtuStrankaListFormatedWithAdress>
    <izvorni_sadrzaj>
      <item>JO. ŠT d.o.o.  RIJEKA, Dobriše Cesarića 16, 51000 Rijeka</item>
    </izvorni_sadrzaj>
    <derivirana_varijabla naziv="DomainObject.Predmet.ProtuStrankaListFormatedWithAdress_1">
      <item>JO. ŠT d.o.o.  RIJEKA, Dobriše Cesarića 16, 51000 Rijeka</item>
    </derivirana_varijabla>
  </DomainObject.Predmet.ProtuStrankaListFormatedWithAdress>
  <DomainObject.Predmet.ProtuStrankaListFormatedWithAdressOIB>
    <izvorni_sadrzaj>
      <item>JO. ŠT d.o.o.  RIJEKA, OIB 16209579983, Dobriše Cesarića 16, 51000 Rijeka</item>
    </izvorni_sadrzaj>
    <derivirana_varijabla naziv="DomainObject.Predmet.ProtuStrankaListFormatedWithAdressOIB_1">
      <item>JO. ŠT d.o.o.  RIJEKA, OIB 16209579983, Dobriše Cesarića 16, 51000 Rijeka</item>
    </derivirana_varijabla>
  </DomainObject.Predmet.ProtuStrankaListFormatedWithAdressOIB>
  <DomainObject.Predmet.ProtuStrankaListNazivFormated>
    <izvorni_sadrzaj>
      <item>JO. ŠT d.o.o.  RIJEKA</item>
    </izvorni_sadrzaj>
    <derivirana_varijabla naziv="DomainObject.Predmet.ProtuStrankaListNazivFormated_1">
      <item>JO. ŠT d.o.o.  RIJEKA</item>
    </derivirana_varijabla>
  </DomainObject.Predmet.ProtuStrankaListNazivFormated>
  <DomainObject.Predmet.ProtuStrankaListNazivFormatedOIB>
    <izvorni_sadrzaj>
      <item>JO. ŠT d.o.o.  RIJEKA, OIB 16209579983</item>
    </izvorni_sadrzaj>
    <derivirana_varijabla naziv="DomainObject.Predmet.ProtuStrankaListNazivFormatedOIB_1">
      <item>JO. ŠT d.o.o.  RIJEKA, OIB 16209579983</item>
    </derivirana_varijabla>
  </DomainObject.Predmet.ProtuStrankaListNazivFormatedOIB>
  <DomainObject.Predmet.OstaliListFormated>
    <izvorni_sadrzaj>
      <item>Gordana Štifter Draščić</item>
      <item>FINA Rijeka</item>
    </izvorni_sadrzaj>
    <derivirana_varijabla naziv="DomainObject.Predmet.OstaliListFormated_1">
      <item>Gordana Štifter Draščić</item>
      <item>FINA Rijeka</item>
    </derivirana_varijabla>
  </DomainObject.Predmet.OstaliListFormated>
  <DomainObject.Predmet.OstaliListFormatedOIB>
    <izvorni_sadrzaj>
      <item>Gordana Štifter Draščić, OIB 31023139608</item>
      <item>FINA Rijeka</item>
    </izvorni_sadrzaj>
    <derivirana_varijabla naziv="DomainObject.Predmet.OstaliListFormatedOIB_1">
      <item>Gordana Štifter Draščić, OIB 31023139608</item>
      <item>FINA Rijeka</item>
    </derivirana_varijabla>
  </DomainObject.Predmet.OstaliListFormatedOIB>
  <DomainObject.Predmet.OstaliListFormatedWithAdress>
    <izvorni_sadrzaj>
      <item>Gordana Štifter Draščić, Obadi 90c, 51211 Jurdani</item>
      <item>FINA Rijeka</item>
    </izvorni_sadrzaj>
    <derivirana_varijabla naziv="DomainObject.Predmet.OstaliListFormatedWithAdress_1">
      <item>Gordana Štifter Draščić, Obadi 90c, 51211 Jurdani</item>
      <item>FINA Rijeka</item>
    </derivirana_varijabla>
  </DomainObject.Predmet.OstaliListFormatedWithAdress>
  <DomainObject.Predmet.OstaliListFormatedWithAdressOIB>
    <izvorni_sadrzaj>
      <item>Gordana Štifter Draščić, OIB 31023139608, Obadi 90c, 51211 Jurdani</item>
      <item>FINA Rijeka</item>
    </izvorni_sadrzaj>
    <derivirana_varijabla naziv="DomainObject.Predmet.OstaliListFormatedWithAdressOIB_1">
      <item>Gordana Štifter Draščić, OIB 31023139608, Obadi 90c, 51211 Jurdani</item>
      <item>FINA Rijeka</item>
    </derivirana_varijabla>
  </DomainObject.Predmet.OstaliListFormatedWithAdressOIB>
  <DomainObject.Predmet.OstaliListNazivFormated>
    <izvorni_sadrzaj>
      <item>Gordana Štifter Draščić</item>
      <item>FINA Rijeka</item>
    </izvorni_sadrzaj>
    <derivirana_varijabla naziv="DomainObject.Predmet.OstaliListNazivFormated_1">
      <item>Gordana Štifter Draščić</item>
      <item>FINA Rijeka</item>
    </derivirana_varijabla>
  </DomainObject.Predmet.OstaliListNazivFormated>
  <DomainObject.Predmet.OstaliListNazivFormatedOIB>
    <izvorni_sadrzaj>
      <item>Gordana Štifter Draščić, OIB 31023139608</item>
      <item>FINA Rijeka</item>
    </izvorni_sadrzaj>
    <derivirana_varijabla naziv="DomainObject.Predmet.OstaliListNazivFormatedOIB_1">
      <item>Gordana Štifter Draščić, OIB 31023139608</item>
      <item>FINA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2015.</izvorni_sadrzaj>
    <derivirana_varijabla naziv="DomainObject.Datum_1">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TOMAC  RIJEKA</izvorni_sadrzaj>
    <derivirana_varijabla naziv="DomainObject.Predmet.StrankaIDrugi_1">ANKICA TOMAC  RIJEKA</derivirana_varijabla>
  </DomainObject.Predmet.StrankaIDrugi>
  <DomainObject.Predmet.ProtustrankaIDrugi>
    <izvorni_sadrzaj>JO. ŠT d.o.o.  RIJEKA</izvorni_sadrzaj>
    <derivirana_varijabla naziv="DomainObject.Predmet.ProtustrankaIDrugi_1">JO. ŠT d.o.o.  RIJEKA</derivirana_varijabla>
  </DomainObject.Predmet.ProtustrankaIDrugi>
  <DomainObject.Predmet.StrankaIDrugiAdressOIB>
    <izvorni_sadrzaj>ANKICA TOMAC  RIJEKA, OIB 91537902283, Krešimirova 60, 51000 Rijeka</izvorni_sadrzaj>
    <derivirana_varijabla naziv="DomainObject.Predmet.StrankaIDrugiAdressOIB_1">ANKICA TOMAC  RIJEKA, OIB 91537902283, Krešimirova 60, 51000 Rijeka</derivirana_varijabla>
  </DomainObject.Predmet.StrankaIDrugiAdressOIB>
  <DomainObject.Predmet.ProtustrankaIDrugiAdressOIB>
    <izvorni_sadrzaj>JO. ŠT d.o.o.  RIJEKA, OIB 16209579983, Dobriše Cesarića 16, 51000 Rijeka</izvorni_sadrzaj>
    <derivirana_varijabla naziv="DomainObject.Predmet.ProtustrankaIDrugiAdressOIB_1">JO. ŠT d.o.o.  RIJEKA, OIB 16209579983, Dobriše Cesarića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TOMAC  RIJEKA</item>
      <item>JO. ŠT d.o.o.  RIJEKA</item>
      <item>Gordana Štifter Draščić</item>
      <item>FINA Rijeka</item>
    </izvorni_sadrzaj>
    <derivirana_varijabla naziv="DomainObject.Predmet.SudioniciListNaziv_1">
      <item>ANKICA TOMAC  RIJEKA</item>
      <item>JO. ŠT d.o.o.  RIJEKA</item>
      <item>Gordana Štifter Draščić</item>
      <item>FINA Rijeka</item>
    </derivirana_varijabla>
  </DomainObject.Predmet.SudioniciListNaziv>
  <DomainObject.Predmet.SudioniciListAdressOIB>
    <izvorni_sadrzaj>
      <item>ANKICA TOMAC  RIJEKA, OIB 91537902283, Krešimirova 60,51000 Rijeka</item>
      <item>JO. ŠT d.o.o.  RIJEKA, OIB 16209579983, Dobriše Cesarića 16,51000 Rijeka</item>
      <item>Gordana Štifter Draščić, OIB 31023139608, Obadi 90c,51211 Jurdani</item>
      <item>FINA Rijeka</item>
    </izvorni_sadrzaj>
    <derivirana_varijabla naziv="DomainObject.Predmet.SudioniciListAdressOIB_1">
      <item>ANKICA TOMAC  RIJEKA, OIB 91537902283, Krešimirova 60,51000 Rijeka</item>
      <item>JO. ŠT d.o.o.  RIJEKA, OIB 16209579983, Dobriše Cesarića 16,51000 Rijeka</item>
      <item>Gordana Štifter Draščić, OIB 31023139608, Obadi 90c,51211 Jurdani</item>
      <item>FINA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16209579983</item>
      <item>, OIB 31023139608</item>
      <item>, OIB null</item>
    </izvorni_sadrzaj>
    <derivirana_varijabla naziv="DomainObject.Predmet.SudioniciListNazivOIB_1">
      <item>, OIB 91537902283</item>
      <item>, OIB 16209579983</item>
      <item>, OIB 31023139608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674</properties:Characters>
  <properties:Lines>18</properties:Lines>
  <properties:Paragraphs>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Jasna Radulović</cp:lastModifiedBy>
  <cp:lastPrinted>2015-07-08T11:30:00Z</cp:lastPrinted>
  <dcterms:modified xmlns:xsi="http://www.w3.org/2001/XMLSchema-instance" xsi:type="dcterms:W3CDTF">2015-07-08T11:59:00Z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