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6c34" w14:paraId="a896c34" w:rsidRDefault="00871153" w:rsidP="004C444E" w:rsidR="00871153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277864">
        <w:rPr>
          <w:bCs/>
        </w:rPr>
        <w:t>79/16-2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277864">
        <w:t>Damira Crnković</w:t>
      </w:r>
      <w:r w:rsidR="002C04B6">
        <w:t xml:space="preserve"> </w:t>
      </w:r>
      <w:r w:rsidR="004F7CB8">
        <w:t xml:space="preserve">iz </w:t>
      </w:r>
      <w:proofErr w:type="spellStart"/>
      <w:r w:rsidR="00277864">
        <w:t>Toplovca</w:t>
      </w:r>
      <w:proofErr w:type="spellEnd"/>
      <w:r w:rsidR="004F7CB8">
        <w:t xml:space="preserve">, </w:t>
      </w:r>
      <w:proofErr w:type="spellStart"/>
      <w:r w:rsidR="00277864">
        <w:t>Topolovec</w:t>
      </w:r>
      <w:proofErr w:type="spellEnd"/>
      <w:r w:rsidR="00277864">
        <w:t xml:space="preserve"> 22</w:t>
      </w:r>
      <w:r w:rsidR="004F7CB8">
        <w:t>, OIB:</w:t>
      </w:r>
      <w:r w:rsidR="005B7F4B">
        <w:t xml:space="preserve"> </w:t>
      </w:r>
      <w:r w:rsidR="00277864">
        <w:t>94633158089</w:t>
      </w:r>
      <w:r w:rsidR="002C04B6">
        <w:t xml:space="preserve">, </w:t>
      </w:r>
      <w:r w:rsidR="005B7F4B">
        <w:t xml:space="preserve">dana </w:t>
      </w:r>
      <w:r w:rsidR="00277864">
        <w:t>13</w:t>
      </w:r>
      <w:r w:rsidR="00FB3F89">
        <w:t xml:space="preserve">. </w:t>
      </w:r>
      <w:r w:rsidR="00277864">
        <w:t>prosinca</w:t>
      </w:r>
      <w:r w:rsidR="002C04B6">
        <w:t xml:space="preserve"> </w:t>
      </w:r>
      <w:r w:rsidR="004F7CB8">
        <w:t xml:space="preserve">2016.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277864">
        <w:t xml:space="preserve">Velikoj Gorici </w:t>
      </w:r>
      <w:r w:rsidR="00E143DB">
        <w:t>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5B7F4B">
        <w:t>Dana</w:t>
      </w:r>
      <w:r w:rsidR="00277864">
        <w:t xml:space="preserve"> 09</w:t>
      </w:r>
      <w:r w:rsidR="002C04B6">
        <w:t xml:space="preserve">. </w:t>
      </w:r>
      <w:r w:rsidR="00277864">
        <w:t>prosinca</w:t>
      </w:r>
      <w:r w:rsidR="002C04B6">
        <w:t xml:space="preserve"> </w:t>
      </w:r>
      <w:r w:rsidR="002A21FB">
        <w:t xml:space="preserve">2016. potrošač </w:t>
      </w:r>
      <w:r w:rsidR="00277864">
        <w:t>Damir Crnković</w:t>
      </w:r>
      <w:r w:rsidR="002C04B6">
        <w:t xml:space="preserve"> </w:t>
      </w:r>
      <w:r w:rsidR="00FB3F89">
        <w:t>podni</w:t>
      </w:r>
      <w:r w:rsidR="005B7F4B">
        <w:t>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 xml:space="preserve">potrošača na adresi: </w:t>
      </w:r>
      <w:proofErr w:type="spellStart"/>
      <w:r w:rsidR="00277864">
        <w:t>Topolovec</w:t>
      </w:r>
      <w:proofErr w:type="spellEnd"/>
      <w:r w:rsidR="00277864">
        <w:t xml:space="preserve">, </w:t>
      </w:r>
      <w:proofErr w:type="spellStart"/>
      <w:r w:rsidR="00277864">
        <w:t>Topolovec</w:t>
      </w:r>
      <w:proofErr w:type="spellEnd"/>
      <w:r w:rsidR="00277864">
        <w:t xml:space="preserve"> 22</w:t>
      </w:r>
      <w:r w:rsidR="002C04B6">
        <w:t>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</w:t>
      </w:r>
      <w:r w:rsidR="00277864">
        <w:t>Velikoj Gorici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277864">
        <w:rPr>
          <w:bCs/>
        </w:rPr>
        <w:t>13</w:t>
      </w:r>
      <w:r w:rsidR="00FB3F89">
        <w:rPr>
          <w:bCs/>
        </w:rPr>
        <w:t xml:space="preserve">. </w:t>
      </w:r>
      <w:r w:rsidR="00277864">
        <w:rPr>
          <w:bCs/>
        </w:rPr>
        <w:t>prosinca</w:t>
      </w:r>
      <w:r w:rsidR="002C04B6">
        <w:rPr>
          <w:bCs/>
        </w:rPr>
        <w:t xml:space="preserve">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 w:rsidR="00AC2EC4">
        <w:t>,v.r.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5B7F4B">
        <w:rPr>
          <w:bCs/>
        </w:rPr>
        <w:t>Potrošaču.</w:t>
      </w:r>
    </w:p>
    <w:p w:rsidRDefault="00871153" w:rsidP="00871153" w:rsidR="00AC2EC4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AC2EC4" w:rsidP="008D687C" w:rsidR="00AC2EC4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AC2EC4" w:rsidP="008D687C" w:rsidR="00AC2EC4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AC2EC4" w:rsidP="00AC2EC4" w:rsidR="00871153" w:rsidRPr="00AC2EC4">
      <w:r>
        <w:t xml:space="preserve"> </w:t>
      </w:r>
      <w:bookmarkStart w:name="_GoBack" w:id="0"/>
      <w:bookmarkEnd w:id="0"/>
    </w:p>
    <w:sectPr w:rsidSect="00871153" w:rsidR="00871153" w:rsidRPr="00AC2EC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2F" w:rsidP="00871153" w:rsidR="006B612F">
      <w:r>
        <w:separator/>
      </w:r>
    </w:p>
  </w:endnote>
  <w:endnote w:id="0" w:type="continuationSeparator">
    <w:p w:rsidRDefault="006B612F" w:rsidP="00871153" w:rsidR="006B6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2F" w:rsidP="00871153" w:rsidR="006B612F">
      <w:r>
        <w:separator/>
      </w:r>
    </w:p>
  </w:footnote>
  <w:footnote w:id="0" w:type="continuationSeparator">
    <w:p w:rsidRDefault="006B612F" w:rsidP="00871153" w:rsidR="006B6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EC4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173359">
      <w:rPr>
        <w:bCs/>
      </w:rPr>
      <w:t>79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73359"/>
    <w:rsid w:val="00194094"/>
    <w:rsid w:val="001E0842"/>
    <w:rsid w:val="00277864"/>
    <w:rsid w:val="002A21FB"/>
    <w:rsid w:val="002B24A7"/>
    <w:rsid w:val="002C04B6"/>
    <w:rsid w:val="00411347"/>
    <w:rsid w:val="004B3529"/>
    <w:rsid w:val="004F7CB8"/>
    <w:rsid w:val="00514EC4"/>
    <w:rsid w:val="005A04AD"/>
    <w:rsid w:val="005B7F4B"/>
    <w:rsid w:val="005D6298"/>
    <w:rsid w:val="006B612F"/>
    <w:rsid w:val="006D7C84"/>
    <w:rsid w:val="006F06EB"/>
    <w:rsid w:val="00701D97"/>
    <w:rsid w:val="00706A94"/>
    <w:rsid w:val="00725F28"/>
    <w:rsid w:val="00871153"/>
    <w:rsid w:val="008944CD"/>
    <w:rsid w:val="00896E51"/>
    <w:rsid w:val="008B5BFC"/>
    <w:rsid w:val="00916E25"/>
    <w:rsid w:val="00A66052"/>
    <w:rsid w:val="00AC2EC4"/>
    <w:rsid w:val="00C27469"/>
    <w:rsid w:val="00DB73C6"/>
    <w:rsid w:val="00DF2B22"/>
    <w:rsid w:val="00E143DB"/>
    <w:rsid w:val="00E74E0F"/>
    <w:rsid w:val="00EF77A5"/>
    <w:rsid w:val="00F07AC7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E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2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E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2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Sp-79/2016</izvorni_sadrzaj>
    <derivirana_varijabla naziv="DomainObject.Predmet.OznakaBroj_1">Sp-79/2016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Crnković</izvorni_sadrzaj>
    <derivirana_varijabla naziv="DomainObject.Predmet.StrankaFormated_1">  Damir Crnković</derivirana_varijabla>
  </DomainObject.Predmet.StrankaFormated>
  <DomainObject.Predmet.StrankaFormatedOIB>
    <izvorni_sadrzaj>  Damir Crnković, OIB 94633158089</izvorni_sadrzaj>
    <derivirana_varijabla naziv="DomainObject.Predmet.StrankaFormatedOIB_1">  Damir Crnković, OIB 94633158089</derivirana_varijabla>
  </DomainObject.Predmet.StrankaFormatedOIB>
  <DomainObject.Predmet.StrankaFormatedWithAdress>
    <izvorni_sadrzaj> Damir Crnković, Topolovec 22, 10340 Topolovec</izvorni_sadrzaj>
    <derivirana_varijabla naziv="DomainObject.Predmet.StrankaFormatedWithAdress_1"> Damir Crnković, Topolovec 22, 10340 Topolovec</derivirana_varijabla>
  </DomainObject.Predmet.StrankaFormatedWithAdress>
  <DomainObject.Predmet.StrankaFormatedWithAdressOIB>
    <izvorni_sadrzaj> Damir Crnković, OIB 94633158089, Topolovec 22, 10340 Topolovec</izvorni_sadrzaj>
    <derivirana_varijabla naziv="DomainObject.Predmet.StrankaFormatedWithAdressOIB_1"> Damir Crnković, OIB 94633158089, Topolovec 22, 10340 Topolovec</derivirana_varijabla>
  </DomainObject.Predmet.StrankaFormatedWithAdressOIB>
  <DomainObject.Predmet.StrankaWithAdress>
    <izvorni_sadrzaj>Damir Crnković Topolovec 22,10340 Topolovec</izvorni_sadrzaj>
    <derivirana_varijabla naziv="DomainObject.Predmet.StrankaWithAdress_1">Damir Crnković Topolovec 22,10340 Topolovec</derivirana_varijabla>
  </DomainObject.Predmet.StrankaWithAdress>
  <DomainObject.Predmet.StrankaWithAdressOIB>
    <izvorni_sadrzaj>Damir Crnković, OIB 94633158089, Topolovec 22,10340 Topolovec</izvorni_sadrzaj>
    <derivirana_varijabla naziv="DomainObject.Predmet.StrankaWithAdressOIB_1">Damir Crnković, OIB 94633158089, Topolovec 22,10340 Topolovec</derivirana_varijabla>
  </DomainObject.Predmet.StrankaWithAdressOIB>
  <DomainObject.Predmet.StrankaNazivFormated>
    <izvorni_sadrzaj>Damir Crnković</izvorni_sadrzaj>
    <derivirana_varijabla naziv="DomainObject.Predmet.StrankaNazivFormated_1">Damir Crnković</derivirana_varijabla>
  </DomainObject.Predmet.StrankaNazivFormated>
  <DomainObject.Predmet.StrankaNazivFormatedOIB>
    <izvorni_sadrzaj>Damir Crnković, OIB 94633158089</izvorni_sadrzaj>
    <derivirana_varijabla naziv="DomainObject.Predmet.StrankaNazivFormatedOIB_1">Damir Crnković, OIB 94633158089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Damir Crnković</item>
    </izvorni_sadrzaj>
    <derivirana_varijabla naziv="DomainObject.Predmet.StrankaListFormated_1">
      <item>Damir Crnković</item>
    </derivirana_varijabla>
  </DomainObject.Predmet.StrankaListFormated>
  <DomainObject.Predmet.StrankaListFormatedOIB>
    <izvorni_sadrzaj>
      <item>Damir Crnković, OIB 94633158089</item>
    </izvorni_sadrzaj>
    <derivirana_varijabla naziv="DomainObject.Predmet.StrankaListFormatedOIB_1">
      <item>Damir Crnković, OIB 94633158089</item>
    </derivirana_varijabla>
  </DomainObject.Predmet.StrankaListFormatedOIB>
  <DomainObject.Predmet.StrankaListFormatedWithAdress>
    <izvorni_sadrzaj>
      <item>Damir Crnković, Topolovec 22, 10340 Topolovec</item>
    </izvorni_sadrzaj>
    <derivirana_varijabla naziv="DomainObject.Predmet.StrankaListFormatedWithAdress_1">
      <item>Damir Crnković, Topolovec 22, 10340 Topolovec</item>
    </derivirana_varijabla>
  </DomainObject.Predmet.StrankaListFormatedWithAdress>
  <DomainObject.Predmet.StrankaListFormatedWithAdressOIB>
    <izvorni_sadrzaj>
      <item>Damir Crnković, OIB 94633158089, Topolovec 22, 10340 Topolovec</item>
    </izvorni_sadrzaj>
    <derivirana_varijabla naziv="DomainObject.Predmet.StrankaListFormatedWithAdressOIB_1">
      <item>Damir Crnković, OIB 94633158089, Topolovec 22, 10340 Topolovec</item>
    </derivirana_varijabla>
  </DomainObject.Predmet.StrankaListFormatedWithAdressOIB>
  <DomainObject.Predmet.StrankaListNazivFormated>
    <izvorni_sadrzaj>
      <item>Damir Crnković</item>
    </izvorni_sadrzaj>
    <derivirana_varijabla naziv="DomainObject.Predmet.StrankaListNazivFormated_1">
      <item>Damir Crnković</item>
    </derivirana_varijabla>
  </DomainObject.Predmet.StrankaListNazivFormated>
  <DomainObject.Predmet.StrankaListNazivFormatedOIB>
    <izvorni_sadrzaj>
      <item>Damir Crnković, OIB 94633158089</item>
    </izvorni_sadrzaj>
    <derivirana_varijabla naziv="DomainObject.Predmet.StrankaListNazivFormatedOIB_1">
      <item>Damir Crnković, OIB 94633158089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Crnković</izvorni_sadrzaj>
    <derivirana_varijabla naziv="DomainObject.Predmet.StrankaIDrugi_1">Damir Crnković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Crnković, OIB 94633158089, Topolovec 22, 10340 Topolovec</izvorni_sadrzaj>
    <derivirana_varijabla naziv="DomainObject.Predmet.StrankaIDrugiAdressOIB_1">Damir Crnković, OIB 94633158089, Topolovec 22, 10340 Topolovec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Crnković</item>
    </izvorni_sadrzaj>
    <derivirana_varijabla naziv="DomainObject.Predmet.SudioniciListNaziv_1">
      <item>Damir Crnković</item>
    </derivirana_varijabla>
  </DomainObject.Predmet.SudioniciListNaziv>
  <DomainObject.Predmet.SudioniciListAdressOIB>
    <izvorni_sadrzaj>
      <item>Damir Crnković, OIB 94633158089, Topolovec 22,10340 Topolovec</item>
    </izvorni_sadrzaj>
    <derivirana_varijabla naziv="DomainObject.Predmet.SudioniciListAdressOIB_1">
      <item>Damir Crnković, OIB 94633158089, Topolovec 22,10340 Topolovec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94633158089</item>
    </izvorni_sadrzaj>
    <derivirana_varijabla naziv="DomainObject.Predmet.SudioniciListNazivOIB_1">
      <item>, OIB 94633158089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1203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2016-12-13T11:43:00Z</dcterms:created>
  <dc:creator>Veronika Kolačko</dc:creator>
  <cp:lastModifiedBy>Jelena Pavić</cp:lastModifiedBy>
  <cp:lastPrinted>2016-12-13T11:44:00Z</cp:lastPrinted>
  <dcterms:modified xmlns:xsi="http://www.w3.org/2001/XMLSchema-instance" xsi:type="dcterms:W3CDTF">2016-12-14T12:35:00Z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