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3d5e0" w14:paraId="d93d5e0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3642D1" w:rsidP="00C43CDA" w:rsidR="00C43CDA">
      <w:pPr>
        <w:pStyle w:val="Zaglavlje"/>
        <w:jc w:val="right"/>
      </w:pPr>
      <w:r>
        <w:t>2</w:t>
      </w:r>
      <w:r w:rsidR="000938B8">
        <w:t xml:space="preserve"> St-</w:t>
      </w:r>
      <w:r w:rsidR="00E86852">
        <w:t>296</w:t>
      </w:r>
      <w:r w:rsidR="00A541A8">
        <w:t>/17-3</w:t>
      </w:r>
    </w:p>
    <w:p w:rsidRDefault="00701580" w:rsidP="00542BC7" w:rsidR="000938B8">
      <w:pPr>
        <w:ind w:firstLine="708"/>
      </w:pPr>
      <w:r>
        <w:rPr>
          <w:b/>
          <w:bCs/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00100" cx="685800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E4434">
        <w:br w:clear="all" w:type="textWrapping"/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06A71" w:rsidP="000938B8" w:rsidR="00506A71" w:rsidRPr="00B82754">
      <w:pPr>
        <w:ind w:hanging="720" w:left="360"/>
        <w:rPr>
          <w:sz w:val="22"/>
          <w:szCs w:val="22"/>
        </w:rPr>
      </w:pP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A368B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3642D1">
        <w:t>Kati Gojtan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3642D1">
        <w:t xml:space="preserve"> dužnika</w:t>
      </w:r>
      <w:r w:rsidR="00E86852">
        <w:t xml:space="preserve"> QUADA – PROJEKT, k.d. Zagreb, Draškovićeva 54, OIB: 70156698398</w:t>
      </w:r>
      <w:r w:rsidR="003642D1">
        <w:t>,</w:t>
      </w:r>
      <w:r w:rsidR="004A0D7B">
        <w:t xml:space="preserve"> povodom zahtjeva</w:t>
      </w:r>
      <w:r w:rsidR="003642D1">
        <w:t xml:space="preserve"> </w:t>
      </w:r>
      <w:r w:rsidR="003A367C">
        <w:t>Financijske agencije</w:t>
      </w:r>
      <w:r w:rsidR="003642D1">
        <w:t>,</w:t>
      </w:r>
      <w:r w:rsidR="008B3244">
        <w:t xml:space="preserve"> RC </w:t>
      </w:r>
      <w:r w:rsidR="00460C7C">
        <w:t>Zagreb</w:t>
      </w:r>
      <w:r w:rsidR="003642D1">
        <w:t>,</w:t>
      </w:r>
      <w:r w:rsidR="004A0D7B">
        <w:t xml:space="preserve"> Podružnica </w:t>
      </w:r>
      <w:r w:rsidR="00A541A8">
        <w:t>Zagreb</w:t>
      </w:r>
      <w:r w:rsidR="008B3244">
        <w:t xml:space="preserve">, </w:t>
      </w:r>
      <w:r w:rsidR="00A541A8">
        <w:t>Trg svibanjskih žrtava 1995. 1</w:t>
      </w:r>
      <w:r w:rsidR="009152D1">
        <w:t>, OIB: 85821130368</w:t>
      </w:r>
      <w:r w:rsidR="0098599D">
        <w:t xml:space="preserve">, </w:t>
      </w:r>
      <w:r w:rsidR="003642D1">
        <w:t xml:space="preserve">za </w:t>
      </w:r>
      <w:r w:rsidR="001563C8">
        <w:t>provedbu</w:t>
      </w:r>
      <w:r w:rsidR="003642D1">
        <w:t xml:space="preserve"> skraćenog stečajnog postupka nad dužnikom</w:t>
      </w:r>
      <w:r w:rsidR="008B3244">
        <w:t xml:space="preserve">, od </w:t>
      </w:r>
      <w:r w:rsidR="00C30073">
        <w:t>17</w:t>
      </w:r>
      <w:r w:rsidR="003B50C7">
        <w:t>.</w:t>
      </w:r>
      <w:r w:rsidR="00934B4D">
        <w:t xml:space="preserve"> </w:t>
      </w:r>
      <w:r w:rsidR="00CC299C">
        <w:t>studenog</w:t>
      </w:r>
      <w:r w:rsidR="002751F2">
        <w:t xml:space="preserve"> 20</w:t>
      </w:r>
      <w:r w:rsidR="00EC4625">
        <w:t>16</w:t>
      </w:r>
      <w:r w:rsidR="003B50C7">
        <w:t>.g.</w:t>
      </w:r>
      <w:r w:rsidR="003642D1">
        <w:t xml:space="preserve">, </w:t>
      </w:r>
      <w:r w:rsidR="004A0D7B">
        <w:t>temeljem</w:t>
      </w:r>
      <w:r w:rsidR="003B50C7">
        <w:t xml:space="preserve"> članka 430. Stečajnog zakona (</w:t>
      </w:r>
      <w:r w:rsidR="004A0D7B">
        <w:t>„Narodne nov</w:t>
      </w:r>
      <w:r w:rsidR="00316816">
        <w:t>ine“ 71/15)</w:t>
      </w:r>
      <w:r w:rsidR="009D76B5">
        <w:t xml:space="preserve">, dana </w:t>
      </w:r>
      <w:r w:rsidR="002F05FA">
        <w:t>15</w:t>
      </w:r>
      <w:r w:rsidR="00224AFF">
        <w:t xml:space="preserve">. </w:t>
      </w:r>
      <w:r w:rsidR="002F05FA">
        <w:t>veljače</w:t>
      </w:r>
      <w:r w:rsidR="00701580">
        <w:t xml:space="preserve"> 201</w:t>
      </w:r>
      <w:r w:rsidR="002F05FA">
        <w:t>7</w:t>
      </w:r>
      <w:r w:rsidR="00224AFF">
        <w:t>. godine, objavljuje sljedeći</w:t>
      </w:r>
      <w:r w:rsidR="003642D1">
        <w:t xml:space="preserve">  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>I Utvrđuje se da</w:t>
      </w:r>
      <w:r w:rsidR="00F66487">
        <w:rPr>
          <w:bCs/>
        </w:rPr>
        <w:t xml:space="preserve"> je</w:t>
      </w:r>
      <w:r>
        <w:rPr>
          <w:bCs/>
        </w:rPr>
        <w:t xml:space="preserve"> ukupni iznos evidentiranog duga dužnika</w:t>
      </w:r>
      <w:r w:rsidR="00C30073">
        <w:rPr>
          <w:bCs/>
        </w:rPr>
        <w:t xml:space="preserve"> </w:t>
      </w:r>
      <w:r w:rsidR="00C30073">
        <w:t>QUADA – PROJEKT, k.d. Zagreb, Draškovićeva 54, OIB: 70156698398</w:t>
      </w:r>
      <w:r w:rsidR="003642D1">
        <w:t>,</w:t>
      </w:r>
      <w:r w:rsidR="0030412B">
        <w:t xml:space="preserve"> od</w:t>
      </w:r>
      <w:r w:rsidR="00B12DB1">
        <w:t xml:space="preserve"> </w:t>
      </w:r>
      <w:r w:rsidR="00C30073">
        <w:t xml:space="preserve">635.910,50 </w:t>
      </w:r>
      <w:r>
        <w:t>kn</w:t>
      </w:r>
      <w:r w:rsidR="0055704E">
        <w:t xml:space="preserve">, na dan </w:t>
      </w:r>
      <w:r w:rsidR="00114483">
        <w:t>1</w:t>
      </w:r>
      <w:r w:rsidR="00C30073">
        <w:t>5</w:t>
      </w:r>
      <w:r w:rsidR="001129F3">
        <w:t>.</w:t>
      </w:r>
      <w:r w:rsidR="00F66487">
        <w:t xml:space="preserve"> </w:t>
      </w:r>
      <w:r w:rsidR="00C30073">
        <w:t>studenog</w:t>
      </w:r>
      <w:r w:rsidR="00B712E0">
        <w:t xml:space="preserve"> 201</w:t>
      </w:r>
      <w:r w:rsidR="00EC4625">
        <w:t>6</w:t>
      </w:r>
      <w:r w:rsidR="0098599D">
        <w:t>.g</w:t>
      </w:r>
      <w:r>
        <w:t>.</w:t>
      </w:r>
      <w:r w:rsidR="0030412B">
        <w:t xml:space="preserve"> </w:t>
      </w:r>
    </w:p>
    <w:p w:rsidRDefault="00224AFF" w:rsidP="00F2165F" w:rsidR="003E4DD9">
      <w:pPr>
        <w:ind w:left="708"/>
        <w:jc w:val="both"/>
      </w:pPr>
      <w:r>
        <w:t>II Poziva se</w:t>
      </w:r>
      <w:r w:rsidR="00701580">
        <w:t xml:space="preserve"> </w:t>
      </w:r>
      <w:r w:rsidR="004C2067">
        <w:t>dužnik</w:t>
      </w:r>
      <w:r w:rsidR="00CB2F44">
        <w:t xml:space="preserve">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prokazni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A3770F">
        <w:t>1</w:t>
      </w:r>
      <w:r w:rsidR="000C26C6">
        <w:t xml:space="preserve"> 3000 0020 0 s pozivom na broj HR05 272-</w:t>
      </w:r>
      <w:r w:rsidR="007B7DA4">
        <w:t>296</w:t>
      </w:r>
      <w:r w:rsidR="000C26C6">
        <w:t>-1</w:t>
      </w:r>
      <w:r w:rsidR="00B852C4">
        <w:t>7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</w:t>
      </w:r>
      <w:r w:rsidR="00A3770F">
        <w:t>286. do 292. Stečajnog zakona.</w:t>
      </w:r>
    </w:p>
    <w:p w:rsidRDefault="0054259D" w:rsidP="00224AFF" w:rsidR="0054259D">
      <w:pPr>
        <w:ind w:left="708"/>
        <w:jc w:val="both"/>
      </w:pPr>
    </w:p>
    <w:p w:rsidRDefault="00434DBE" w:rsidP="00F2165F" w:rsidR="00224AFF">
      <w:pPr>
        <w:ind w:left="708"/>
        <w:jc w:val="center"/>
      </w:pPr>
      <w:r>
        <w:t xml:space="preserve">U Osijeku </w:t>
      </w:r>
      <w:r w:rsidR="00B852C4">
        <w:t>15</w:t>
      </w:r>
      <w:r w:rsidR="0054259D">
        <w:t xml:space="preserve">. </w:t>
      </w:r>
      <w:r w:rsidR="00B852C4">
        <w:t>veljače</w:t>
      </w:r>
      <w:r w:rsidR="00701580">
        <w:t xml:space="preserve"> 201</w:t>
      </w:r>
      <w:r w:rsidR="00B852C4">
        <w:t>7</w:t>
      </w:r>
      <w:r w:rsidR="0054259D"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A3770F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Kata Gojtan</w:t>
      </w:r>
      <w:r w:rsidR="00D578ED">
        <w:rPr>
          <w:bCs/>
        </w:rPr>
        <w:t xml:space="preserve"> 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F30D1C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401039" w:rsidR="00532E0A">
      <w:pPr>
        <w:numPr>
          <w:ilvl w:val="0"/>
          <w:numId w:val="1"/>
        </w:numPr>
      </w:pPr>
      <w:r>
        <w:t xml:space="preserve">kal. </w:t>
      </w:r>
      <w:r w:rsidR="00B852C4">
        <w:t>5.4.</w:t>
      </w:r>
    </w:p>
    <w:p w:rsidRDefault="00C30F07" w:rsidP="00C30F07" w:rsidR="00C30F07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sectPr w:rsidSect="00F2165F" w:rsidR="00701580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6632" w:rsidR="009B6632">
      <w:r>
        <w:separator/>
      </w:r>
    </w:p>
  </w:endnote>
  <w:endnote w:id="0" w:type="continuationSeparator">
    <w:p w:rsidRDefault="009B6632" w:rsidR="009B66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6632" w:rsidR="009B6632">
      <w:r>
        <w:separator/>
      </w:r>
    </w:p>
  </w:footnote>
  <w:footnote w:id="0" w:type="continuationSeparator">
    <w:p w:rsidRDefault="009B6632" w:rsidR="009B66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8A0"/>
    <w:rsid w:val="00005731"/>
    <w:rsid w:val="00011C68"/>
    <w:rsid w:val="0001245A"/>
    <w:rsid w:val="00012BB2"/>
    <w:rsid w:val="00014887"/>
    <w:rsid w:val="00014DA2"/>
    <w:rsid w:val="00016B25"/>
    <w:rsid w:val="00025BA1"/>
    <w:rsid w:val="0002687E"/>
    <w:rsid w:val="00030EB7"/>
    <w:rsid w:val="000314CB"/>
    <w:rsid w:val="00031B5F"/>
    <w:rsid w:val="0003275D"/>
    <w:rsid w:val="00035864"/>
    <w:rsid w:val="00036441"/>
    <w:rsid w:val="000453CA"/>
    <w:rsid w:val="000477CD"/>
    <w:rsid w:val="00047A8F"/>
    <w:rsid w:val="00050860"/>
    <w:rsid w:val="000535EA"/>
    <w:rsid w:val="00053D1C"/>
    <w:rsid w:val="00055CC4"/>
    <w:rsid w:val="00064D4D"/>
    <w:rsid w:val="00065B35"/>
    <w:rsid w:val="00070FDD"/>
    <w:rsid w:val="00072B13"/>
    <w:rsid w:val="00074136"/>
    <w:rsid w:val="00077C9D"/>
    <w:rsid w:val="0008182A"/>
    <w:rsid w:val="00081835"/>
    <w:rsid w:val="00082BAA"/>
    <w:rsid w:val="00091B4B"/>
    <w:rsid w:val="000938B8"/>
    <w:rsid w:val="00095305"/>
    <w:rsid w:val="00097A82"/>
    <w:rsid w:val="000A0605"/>
    <w:rsid w:val="000A3126"/>
    <w:rsid w:val="000A3871"/>
    <w:rsid w:val="000A6A2B"/>
    <w:rsid w:val="000B0EBD"/>
    <w:rsid w:val="000C1505"/>
    <w:rsid w:val="000C1783"/>
    <w:rsid w:val="000C26C6"/>
    <w:rsid w:val="000D0569"/>
    <w:rsid w:val="000D7A22"/>
    <w:rsid w:val="000E463F"/>
    <w:rsid w:val="000E4B1C"/>
    <w:rsid w:val="000E5A14"/>
    <w:rsid w:val="000E5C8C"/>
    <w:rsid w:val="000E762A"/>
    <w:rsid w:val="000F61EA"/>
    <w:rsid w:val="00100FBD"/>
    <w:rsid w:val="00102060"/>
    <w:rsid w:val="001129F3"/>
    <w:rsid w:val="00114483"/>
    <w:rsid w:val="00115D53"/>
    <w:rsid w:val="00121F99"/>
    <w:rsid w:val="0013031E"/>
    <w:rsid w:val="00135AF9"/>
    <w:rsid w:val="001437B2"/>
    <w:rsid w:val="00155B37"/>
    <w:rsid w:val="001563C8"/>
    <w:rsid w:val="001617F7"/>
    <w:rsid w:val="00170FE2"/>
    <w:rsid w:val="00173149"/>
    <w:rsid w:val="00173F18"/>
    <w:rsid w:val="0017425F"/>
    <w:rsid w:val="00177EC7"/>
    <w:rsid w:val="00181891"/>
    <w:rsid w:val="001824AC"/>
    <w:rsid w:val="001831BF"/>
    <w:rsid w:val="00184C39"/>
    <w:rsid w:val="00192BF7"/>
    <w:rsid w:val="00194687"/>
    <w:rsid w:val="001A4322"/>
    <w:rsid w:val="001B204C"/>
    <w:rsid w:val="001B49A2"/>
    <w:rsid w:val="001B5F20"/>
    <w:rsid w:val="001B70D9"/>
    <w:rsid w:val="001B7D57"/>
    <w:rsid w:val="001C13EF"/>
    <w:rsid w:val="001C1653"/>
    <w:rsid w:val="001C73F4"/>
    <w:rsid w:val="001C7F1E"/>
    <w:rsid w:val="001E2000"/>
    <w:rsid w:val="001E375C"/>
    <w:rsid w:val="001E648C"/>
    <w:rsid w:val="001F62AF"/>
    <w:rsid w:val="00204C74"/>
    <w:rsid w:val="002063E3"/>
    <w:rsid w:val="0021669A"/>
    <w:rsid w:val="002218E1"/>
    <w:rsid w:val="00224AFF"/>
    <w:rsid w:val="00225084"/>
    <w:rsid w:val="00225996"/>
    <w:rsid w:val="0023330E"/>
    <w:rsid w:val="002358E7"/>
    <w:rsid w:val="00237425"/>
    <w:rsid w:val="0025000D"/>
    <w:rsid w:val="00256789"/>
    <w:rsid w:val="00267D26"/>
    <w:rsid w:val="00270BE5"/>
    <w:rsid w:val="002713AE"/>
    <w:rsid w:val="00274A01"/>
    <w:rsid w:val="002751F2"/>
    <w:rsid w:val="00280920"/>
    <w:rsid w:val="00282D61"/>
    <w:rsid w:val="00283A49"/>
    <w:rsid w:val="0028507D"/>
    <w:rsid w:val="002877F3"/>
    <w:rsid w:val="00287F89"/>
    <w:rsid w:val="00296D94"/>
    <w:rsid w:val="002A1B0C"/>
    <w:rsid w:val="002A2AF5"/>
    <w:rsid w:val="002A36D6"/>
    <w:rsid w:val="002A3BEF"/>
    <w:rsid w:val="002B2D96"/>
    <w:rsid w:val="002B4236"/>
    <w:rsid w:val="002B58B5"/>
    <w:rsid w:val="002C125F"/>
    <w:rsid w:val="002C3D49"/>
    <w:rsid w:val="002C4C2C"/>
    <w:rsid w:val="002D2320"/>
    <w:rsid w:val="002D2610"/>
    <w:rsid w:val="002D39E8"/>
    <w:rsid w:val="002D5CDF"/>
    <w:rsid w:val="002D7681"/>
    <w:rsid w:val="002E460F"/>
    <w:rsid w:val="002E4C48"/>
    <w:rsid w:val="002F05FA"/>
    <w:rsid w:val="002F2C24"/>
    <w:rsid w:val="002F30A1"/>
    <w:rsid w:val="002F4AAF"/>
    <w:rsid w:val="002F66FE"/>
    <w:rsid w:val="0030412B"/>
    <w:rsid w:val="003113FB"/>
    <w:rsid w:val="00315300"/>
    <w:rsid w:val="003161B8"/>
    <w:rsid w:val="00316539"/>
    <w:rsid w:val="00316816"/>
    <w:rsid w:val="00317905"/>
    <w:rsid w:val="00317FF8"/>
    <w:rsid w:val="00320C64"/>
    <w:rsid w:val="00324791"/>
    <w:rsid w:val="003262B7"/>
    <w:rsid w:val="00327125"/>
    <w:rsid w:val="003276D7"/>
    <w:rsid w:val="003317FC"/>
    <w:rsid w:val="00331D2D"/>
    <w:rsid w:val="003337A6"/>
    <w:rsid w:val="00342079"/>
    <w:rsid w:val="003445D8"/>
    <w:rsid w:val="00345284"/>
    <w:rsid w:val="00352ACF"/>
    <w:rsid w:val="0035423A"/>
    <w:rsid w:val="003612A7"/>
    <w:rsid w:val="003614E4"/>
    <w:rsid w:val="003642D1"/>
    <w:rsid w:val="003754A8"/>
    <w:rsid w:val="00375C7E"/>
    <w:rsid w:val="0038265B"/>
    <w:rsid w:val="003832CA"/>
    <w:rsid w:val="00383AE3"/>
    <w:rsid w:val="003879D1"/>
    <w:rsid w:val="003924AF"/>
    <w:rsid w:val="00393612"/>
    <w:rsid w:val="00393AD7"/>
    <w:rsid w:val="003A367C"/>
    <w:rsid w:val="003A42C7"/>
    <w:rsid w:val="003A56C0"/>
    <w:rsid w:val="003A610E"/>
    <w:rsid w:val="003B1D81"/>
    <w:rsid w:val="003B3F48"/>
    <w:rsid w:val="003B50C7"/>
    <w:rsid w:val="003B55AA"/>
    <w:rsid w:val="003C01DF"/>
    <w:rsid w:val="003C2891"/>
    <w:rsid w:val="003C6C37"/>
    <w:rsid w:val="003D02B1"/>
    <w:rsid w:val="003E1553"/>
    <w:rsid w:val="003E4C32"/>
    <w:rsid w:val="003E4DD9"/>
    <w:rsid w:val="003E7772"/>
    <w:rsid w:val="003E7C98"/>
    <w:rsid w:val="003F0A6D"/>
    <w:rsid w:val="003F1980"/>
    <w:rsid w:val="003F6C9B"/>
    <w:rsid w:val="00400026"/>
    <w:rsid w:val="00401039"/>
    <w:rsid w:val="00413C80"/>
    <w:rsid w:val="00415293"/>
    <w:rsid w:val="0041638D"/>
    <w:rsid w:val="00421A42"/>
    <w:rsid w:val="00421D71"/>
    <w:rsid w:val="00423F56"/>
    <w:rsid w:val="00425DB6"/>
    <w:rsid w:val="00432394"/>
    <w:rsid w:val="00434DBE"/>
    <w:rsid w:val="004351D0"/>
    <w:rsid w:val="00435A4A"/>
    <w:rsid w:val="004360C6"/>
    <w:rsid w:val="00436570"/>
    <w:rsid w:val="00443F69"/>
    <w:rsid w:val="004505DC"/>
    <w:rsid w:val="00452C14"/>
    <w:rsid w:val="00455A84"/>
    <w:rsid w:val="00455BB6"/>
    <w:rsid w:val="00460C7C"/>
    <w:rsid w:val="00461C47"/>
    <w:rsid w:val="00463797"/>
    <w:rsid w:val="004638F5"/>
    <w:rsid w:val="0046632E"/>
    <w:rsid w:val="00476EB4"/>
    <w:rsid w:val="00482F57"/>
    <w:rsid w:val="00484B20"/>
    <w:rsid w:val="0048554A"/>
    <w:rsid w:val="0048747B"/>
    <w:rsid w:val="00492CC6"/>
    <w:rsid w:val="00493B79"/>
    <w:rsid w:val="00493CDD"/>
    <w:rsid w:val="00496A6F"/>
    <w:rsid w:val="00496AFA"/>
    <w:rsid w:val="00497DAF"/>
    <w:rsid w:val="004A0D7B"/>
    <w:rsid w:val="004A5156"/>
    <w:rsid w:val="004A6F2C"/>
    <w:rsid w:val="004A753C"/>
    <w:rsid w:val="004B11BB"/>
    <w:rsid w:val="004B490A"/>
    <w:rsid w:val="004B5E8A"/>
    <w:rsid w:val="004B6BAB"/>
    <w:rsid w:val="004C2067"/>
    <w:rsid w:val="004C3969"/>
    <w:rsid w:val="004C50C3"/>
    <w:rsid w:val="004D068C"/>
    <w:rsid w:val="004D11E4"/>
    <w:rsid w:val="004D23BE"/>
    <w:rsid w:val="004D24A3"/>
    <w:rsid w:val="004D263B"/>
    <w:rsid w:val="004D450C"/>
    <w:rsid w:val="004D5A26"/>
    <w:rsid w:val="004E02AF"/>
    <w:rsid w:val="004E0AA8"/>
    <w:rsid w:val="004E1973"/>
    <w:rsid w:val="004E466C"/>
    <w:rsid w:val="004F0A76"/>
    <w:rsid w:val="004F5FE8"/>
    <w:rsid w:val="00506A71"/>
    <w:rsid w:val="005126B5"/>
    <w:rsid w:val="00513BC1"/>
    <w:rsid w:val="0051414E"/>
    <w:rsid w:val="00514B7A"/>
    <w:rsid w:val="005151F4"/>
    <w:rsid w:val="005159C5"/>
    <w:rsid w:val="00524422"/>
    <w:rsid w:val="00526159"/>
    <w:rsid w:val="00532E0A"/>
    <w:rsid w:val="00534367"/>
    <w:rsid w:val="00534964"/>
    <w:rsid w:val="00534D0B"/>
    <w:rsid w:val="0053545A"/>
    <w:rsid w:val="005376F1"/>
    <w:rsid w:val="0054259D"/>
    <w:rsid w:val="00542BC7"/>
    <w:rsid w:val="005437AE"/>
    <w:rsid w:val="005458B5"/>
    <w:rsid w:val="00546761"/>
    <w:rsid w:val="00550133"/>
    <w:rsid w:val="00554CD6"/>
    <w:rsid w:val="00556098"/>
    <w:rsid w:val="0055704E"/>
    <w:rsid w:val="00557D10"/>
    <w:rsid w:val="00566B4D"/>
    <w:rsid w:val="00567F63"/>
    <w:rsid w:val="00572050"/>
    <w:rsid w:val="005755DC"/>
    <w:rsid w:val="005803EE"/>
    <w:rsid w:val="005822A5"/>
    <w:rsid w:val="005868D0"/>
    <w:rsid w:val="005919E4"/>
    <w:rsid w:val="005931E7"/>
    <w:rsid w:val="005A0D0B"/>
    <w:rsid w:val="005A1FCB"/>
    <w:rsid w:val="005A368B"/>
    <w:rsid w:val="005A5F8E"/>
    <w:rsid w:val="005B1166"/>
    <w:rsid w:val="005B59B6"/>
    <w:rsid w:val="005C01B9"/>
    <w:rsid w:val="005C72E0"/>
    <w:rsid w:val="005D2A79"/>
    <w:rsid w:val="005D38FB"/>
    <w:rsid w:val="005D7EC1"/>
    <w:rsid w:val="005E039C"/>
    <w:rsid w:val="005E0617"/>
    <w:rsid w:val="005E0CFB"/>
    <w:rsid w:val="005E4E2D"/>
    <w:rsid w:val="005E55B1"/>
    <w:rsid w:val="005F0FF5"/>
    <w:rsid w:val="00613D0A"/>
    <w:rsid w:val="006207DD"/>
    <w:rsid w:val="006231DC"/>
    <w:rsid w:val="00626046"/>
    <w:rsid w:val="006310C2"/>
    <w:rsid w:val="00632865"/>
    <w:rsid w:val="00632F3B"/>
    <w:rsid w:val="00633654"/>
    <w:rsid w:val="006372FF"/>
    <w:rsid w:val="006376A5"/>
    <w:rsid w:val="00641D74"/>
    <w:rsid w:val="00644281"/>
    <w:rsid w:val="00647B9C"/>
    <w:rsid w:val="00651CA0"/>
    <w:rsid w:val="00652724"/>
    <w:rsid w:val="00657972"/>
    <w:rsid w:val="00660A83"/>
    <w:rsid w:val="00666402"/>
    <w:rsid w:val="00671A36"/>
    <w:rsid w:val="006839BB"/>
    <w:rsid w:val="006917CA"/>
    <w:rsid w:val="006948CF"/>
    <w:rsid w:val="0069656A"/>
    <w:rsid w:val="00696FFE"/>
    <w:rsid w:val="006A0892"/>
    <w:rsid w:val="006A11E9"/>
    <w:rsid w:val="006A2AD5"/>
    <w:rsid w:val="006A5F52"/>
    <w:rsid w:val="006A6EBE"/>
    <w:rsid w:val="006B29B9"/>
    <w:rsid w:val="006B5168"/>
    <w:rsid w:val="006B64C9"/>
    <w:rsid w:val="006C054B"/>
    <w:rsid w:val="006C208C"/>
    <w:rsid w:val="006C36CE"/>
    <w:rsid w:val="006C4FDF"/>
    <w:rsid w:val="006D72E8"/>
    <w:rsid w:val="006D73E5"/>
    <w:rsid w:val="006E0BC9"/>
    <w:rsid w:val="006F41E6"/>
    <w:rsid w:val="00701580"/>
    <w:rsid w:val="00711561"/>
    <w:rsid w:val="007140B8"/>
    <w:rsid w:val="00714695"/>
    <w:rsid w:val="007155F6"/>
    <w:rsid w:val="007229EA"/>
    <w:rsid w:val="0073010A"/>
    <w:rsid w:val="00734726"/>
    <w:rsid w:val="007374EF"/>
    <w:rsid w:val="00744CE9"/>
    <w:rsid w:val="00746820"/>
    <w:rsid w:val="00757506"/>
    <w:rsid w:val="00761353"/>
    <w:rsid w:val="007657AA"/>
    <w:rsid w:val="00766793"/>
    <w:rsid w:val="00766D29"/>
    <w:rsid w:val="0077329E"/>
    <w:rsid w:val="0078009A"/>
    <w:rsid w:val="00792D45"/>
    <w:rsid w:val="00794C31"/>
    <w:rsid w:val="00796AED"/>
    <w:rsid w:val="007A4540"/>
    <w:rsid w:val="007A4FE1"/>
    <w:rsid w:val="007A5699"/>
    <w:rsid w:val="007B0E12"/>
    <w:rsid w:val="007B7DA4"/>
    <w:rsid w:val="007C4465"/>
    <w:rsid w:val="007D20F9"/>
    <w:rsid w:val="007D7923"/>
    <w:rsid w:val="007E0B78"/>
    <w:rsid w:val="007E4A8F"/>
    <w:rsid w:val="007E7376"/>
    <w:rsid w:val="007F1224"/>
    <w:rsid w:val="007F1C41"/>
    <w:rsid w:val="007F4FF1"/>
    <w:rsid w:val="007F7293"/>
    <w:rsid w:val="008023F7"/>
    <w:rsid w:val="00803679"/>
    <w:rsid w:val="008058D0"/>
    <w:rsid w:val="00817C66"/>
    <w:rsid w:val="00823A3B"/>
    <w:rsid w:val="008248A3"/>
    <w:rsid w:val="00827D10"/>
    <w:rsid w:val="008326E5"/>
    <w:rsid w:val="00834BE0"/>
    <w:rsid w:val="00835DF6"/>
    <w:rsid w:val="00836726"/>
    <w:rsid w:val="00836CE2"/>
    <w:rsid w:val="0084069A"/>
    <w:rsid w:val="00842FBB"/>
    <w:rsid w:val="0084517F"/>
    <w:rsid w:val="0084695D"/>
    <w:rsid w:val="0085039F"/>
    <w:rsid w:val="0085324B"/>
    <w:rsid w:val="00855A65"/>
    <w:rsid w:val="0085704E"/>
    <w:rsid w:val="00860129"/>
    <w:rsid w:val="00862C5D"/>
    <w:rsid w:val="00864520"/>
    <w:rsid w:val="00864E64"/>
    <w:rsid w:val="008670C0"/>
    <w:rsid w:val="00873E5A"/>
    <w:rsid w:val="008741E0"/>
    <w:rsid w:val="00875548"/>
    <w:rsid w:val="00876A51"/>
    <w:rsid w:val="008A224F"/>
    <w:rsid w:val="008A6156"/>
    <w:rsid w:val="008A66B9"/>
    <w:rsid w:val="008A786C"/>
    <w:rsid w:val="008B0CF0"/>
    <w:rsid w:val="008B0E56"/>
    <w:rsid w:val="008B3244"/>
    <w:rsid w:val="008B3E52"/>
    <w:rsid w:val="008C6BB0"/>
    <w:rsid w:val="008C7029"/>
    <w:rsid w:val="008D5C6F"/>
    <w:rsid w:val="008E5D67"/>
    <w:rsid w:val="008F11E1"/>
    <w:rsid w:val="008F2D99"/>
    <w:rsid w:val="008F4657"/>
    <w:rsid w:val="008F578B"/>
    <w:rsid w:val="009000D7"/>
    <w:rsid w:val="0090137C"/>
    <w:rsid w:val="00901EF5"/>
    <w:rsid w:val="00907284"/>
    <w:rsid w:val="00912CF5"/>
    <w:rsid w:val="009137B1"/>
    <w:rsid w:val="009152D1"/>
    <w:rsid w:val="00916BED"/>
    <w:rsid w:val="00917CBD"/>
    <w:rsid w:val="00927B76"/>
    <w:rsid w:val="00930B0A"/>
    <w:rsid w:val="00932CC2"/>
    <w:rsid w:val="0093382C"/>
    <w:rsid w:val="00934B4D"/>
    <w:rsid w:val="00936754"/>
    <w:rsid w:val="00936874"/>
    <w:rsid w:val="00937840"/>
    <w:rsid w:val="00940DEE"/>
    <w:rsid w:val="0094192B"/>
    <w:rsid w:val="00944616"/>
    <w:rsid w:val="00946A8A"/>
    <w:rsid w:val="009525D4"/>
    <w:rsid w:val="00953968"/>
    <w:rsid w:val="009578F5"/>
    <w:rsid w:val="00963B5D"/>
    <w:rsid w:val="00966BEE"/>
    <w:rsid w:val="00966FE0"/>
    <w:rsid w:val="00972DE4"/>
    <w:rsid w:val="00973F89"/>
    <w:rsid w:val="00980AD8"/>
    <w:rsid w:val="00980E4D"/>
    <w:rsid w:val="0098599D"/>
    <w:rsid w:val="00985E41"/>
    <w:rsid w:val="009915DC"/>
    <w:rsid w:val="0099520A"/>
    <w:rsid w:val="009A081F"/>
    <w:rsid w:val="009A412B"/>
    <w:rsid w:val="009A4A2A"/>
    <w:rsid w:val="009B40D7"/>
    <w:rsid w:val="009B46D8"/>
    <w:rsid w:val="009B51B6"/>
    <w:rsid w:val="009B562A"/>
    <w:rsid w:val="009B6632"/>
    <w:rsid w:val="009B6C56"/>
    <w:rsid w:val="009B6D4E"/>
    <w:rsid w:val="009C1900"/>
    <w:rsid w:val="009C431A"/>
    <w:rsid w:val="009C670C"/>
    <w:rsid w:val="009D76B5"/>
    <w:rsid w:val="009E1A29"/>
    <w:rsid w:val="009E1DD7"/>
    <w:rsid w:val="009E25BF"/>
    <w:rsid w:val="009E5D6D"/>
    <w:rsid w:val="009F2CDB"/>
    <w:rsid w:val="009F7705"/>
    <w:rsid w:val="00A05290"/>
    <w:rsid w:val="00A061DF"/>
    <w:rsid w:val="00A07CA2"/>
    <w:rsid w:val="00A214C9"/>
    <w:rsid w:val="00A214CF"/>
    <w:rsid w:val="00A221FC"/>
    <w:rsid w:val="00A24356"/>
    <w:rsid w:val="00A2794E"/>
    <w:rsid w:val="00A3076F"/>
    <w:rsid w:val="00A33A3E"/>
    <w:rsid w:val="00A3604F"/>
    <w:rsid w:val="00A3770F"/>
    <w:rsid w:val="00A405B5"/>
    <w:rsid w:val="00A46436"/>
    <w:rsid w:val="00A51241"/>
    <w:rsid w:val="00A5269C"/>
    <w:rsid w:val="00A541A8"/>
    <w:rsid w:val="00A559C4"/>
    <w:rsid w:val="00A55A04"/>
    <w:rsid w:val="00A57AB7"/>
    <w:rsid w:val="00A57DB1"/>
    <w:rsid w:val="00A634A8"/>
    <w:rsid w:val="00A63F24"/>
    <w:rsid w:val="00A75B28"/>
    <w:rsid w:val="00A777BD"/>
    <w:rsid w:val="00A817E5"/>
    <w:rsid w:val="00A823F4"/>
    <w:rsid w:val="00A86601"/>
    <w:rsid w:val="00A8702F"/>
    <w:rsid w:val="00A92029"/>
    <w:rsid w:val="00AA4429"/>
    <w:rsid w:val="00AA6B6E"/>
    <w:rsid w:val="00AA6DB7"/>
    <w:rsid w:val="00AA7368"/>
    <w:rsid w:val="00AB0239"/>
    <w:rsid w:val="00AB39F5"/>
    <w:rsid w:val="00AB7B53"/>
    <w:rsid w:val="00AC2C5D"/>
    <w:rsid w:val="00AD4EB0"/>
    <w:rsid w:val="00AE0059"/>
    <w:rsid w:val="00AE21CF"/>
    <w:rsid w:val="00AE7330"/>
    <w:rsid w:val="00B0523C"/>
    <w:rsid w:val="00B10E66"/>
    <w:rsid w:val="00B11F3F"/>
    <w:rsid w:val="00B12DB1"/>
    <w:rsid w:val="00B1718A"/>
    <w:rsid w:val="00B20666"/>
    <w:rsid w:val="00B2406B"/>
    <w:rsid w:val="00B24B41"/>
    <w:rsid w:val="00B271B8"/>
    <w:rsid w:val="00B32948"/>
    <w:rsid w:val="00B348AE"/>
    <w:rsid w:val="00B356BE"/>
    <w:rsid w:val="00B469CC"/>
    <w:rsid w:val="00B64039"/>
    <w:rsid w:val="00B651A4"/>
    <w:rsid w:val="00B67389"/>
    <w:rsid w:val="00B712E0"/>
    <w:rsid w:val="00B77507"/>
    <w:rsid w:val="00B80C44"/>
    <w:rsid w:val="00B82540"/>
    <w:rsid w:val="00B83922"/>
    <w:rsid w:val="00B852C4"/>
    <w:rsid w:val="00B86000"/>
    <w:rsid w:val="00B87F4C"/>
    <w:rsid w:val="00B95B20"/>
    <w:rsid w:val="00BA0BC4"/>
    <w:rsid w:val="00BA4C61"/>
    <w:rsid w:val="00BB4073"/>
    <w:rsid w:val="00BB6EC4"/>
    <w:rsid w:val="00BC29DC"/>
    <w:rsid w:val="00BE0F7E"/>
    <w:rsid w:val="00BE33FF"/>
    <w:rsid w:val="00BE4434"/>
    <w:rsid w:val="00BE7F3A"/>
    <w:rsid w:val="00BF0737"/>
    <w:rsid w:val="00BF32DE"/>
    <w:rsid w:val="00BF3CD7"/>
    <w:rsid w:val="00C00340"/>
    <w:rsid w:val="00C118EC"/>
    <w:rsid w:val="00C2016D"/>
    <w:rsid w:val="00C21849"/>
    <w:rsid w:val="00C30073"/>
    <w:rsid w:val="00C30F07"/>
    <w:rsid w:val="00C36260"/>
    <w:rsid w:val="00C4227D"/>
    <w:rsid w:val="00C42BA1"/>
    <w:rsid w:val="00C43CDA"/>
    <w:rsid w:val="00C43D17"/>
    <w:rsid w:val="00C52B65"/>
    <w:rsid w:val="00C56925"/>
    <w:rsid w:val="00C628D2"/>
    <w:rsid w:val="00C64B1E"/>
    <w:rsid w:val="00C66216"/>
    <w:rsid w:val="00C67D32"/>
    <w:rsid w:val="00C749BC"/>
    <w:rsid w:val="00C74C86"/>
    <w:rsid w:val="00C7761D"/>
    <w:rsid w:val="00C84496"/>
    <w:rsid w:val="00C8590C"/>
    <w:rsid w:val="00C92ADF"/>
    <w:rsid w:val="00C93123"/>
    <w:rsid w:val="00C95FB6"/>
    <w:rsid w:val="00C97F9E"/>
    <w:rsid w:val="00CA01EF"/>
    <w:rsid w:val="00CB1630"/>
    <w:rsid w:val="00CB2F44"/>
    <w:rsid w:val="00CC299C"/>
    <w:rsid w:val="00CD5CEB"/>
    <w:rsid w:val="00CE0EE4"/>
    <w:rsid w:val="00CE75DC"/>
    <w:rsid w:val="00CF63EE"/>
    <w:rsid w:val="00D036E8"/>
    <w:rsid w:val="00D111CD"/>
    <w:rsid w:val="00D114C2"/>
    <w:rsid w:val="00D12B08"/>
    <w:rsid w:val="00D12FA9"/>
    <w:rsid w:val="00D17484"/>
    <w:rsid w:val="00D212DB"/>
    <w:rsid w:val="00D22236"/>
    <w:rsid w:val="00D23251"/>
    <w:rsid w:val="00D24D2F"/>
    <w:rsid w:val="00D251D3"/>
    <w:rsid w:val="00D255C7"/>
    <w:rsid w:val="00D32B8C"/>
    <w:rsid w:val="00D43DCA"/>
    <w:rsid w:val="00D46879"/>
    <w:rsid w:val="00D505FE"/>
    <w:rsid w:val="00D51044"/>
    <w:rsid w:val="00D532D4"/>
    <w:rsid w:val="00D564AB"/>
    <w:rsid w:val="00D578ED"/>
    <w:rsid w:val="00D6325D"/>
    <w:rsid w:val="00D64021"/>
    <w:rsid w:val="00D64FB6"/>
    <w:rsid w:val="00D7150E"/>
    <w:rsid w:val="00D745AC"/>
    <w:rsid w:val="00D76141"/>
    <w:rsid w:val="00D77DE6"/>
    <w:rsid w:val="00D77EA4"/>
    <w:rsid w:val="00D923CB"/>
    <w:rsid w:val="00D92C36"/>
    <w:rsid w:val="00D97782"/>
    <w:rsid w:val="00DA146A"/>
    <w:rsid w:val="00DA4636"/>
    <w:rsid w:val="00DA4D47"/>
    <w:rsid w:val="00DA5A84"/>
    <w:rsid w:val="00DB014F"/>
    <w:rsid w:val="00DB1D9F"/>
    <w:rsid w:val="00DC73C4"/>
    <w:rsid w:val="00DD0CF1"/>
    <w:rsid w:val="00DD6543"/>
    <w:rsid w:val="00DD6682"/>
    <w:rsid w:val="00DD7DF6"/>
    <w:rsid w:val="00DE1162"/>
    <w:rsid w:val="00DE3B97"/>
    <w:rsid w:val="00DE4EAE"/>
    <w:rsid w:val="00DE5F69"/>
    <w:rsid w:val="00DF1B6C"/>
    <w:rsid w:val="00DF27FA"/>
    <w:rsid w:val="00E178F1"/>
    <w:rsid w:val="00E23AF8"/>
    <w:rsid w:val="00E32945"/>
    <w:rsid w:val="00E331D7"/>
    <w:rsid w:val="00E36634"/>
    <w:rsid w:val="00E46B5A"/>
    <w:rsid w:val="00E511BC"/>
    <w:rsid w:val="00E53A37"/>
    <w:rsid w:val="00E60C19"/>
    <w:rsid w:val="00E84F36"/>
    <w:rsid w:val="00E86852"/>
    <w:rsid w:val="00E96356"/>
    <w:rsid w:val="00EA028A"/>
    <w:rsid w:val="00EA42CB"/>
    <w:rsid w:val="00EB07C5"/>
    <w:rsid w:val="00EB29BD"/>
    <w:rsid w:val="00EB35D4"/>
    <w:rsid w:val="00EC0019"/>
    <w:rsid w:val="00EC4053"/>
    <w:rsid w:val="00EC443F"/>
    <w:rsid w:val="00EC4625"/>
    <w:rsid w:val="00EC72CA"/>
    <w:rsid w:val="00EC758B"/>
    <w:rsid w:val="00ED2628"/>
    <w:rsid w:val="00ED4C16"/>
    <w:rsid w:val="00EE6D12"/>
    <w:rsid w:val="00EF4C02"/>
    <w:rsid w:val="00F02A50"/>
    <w:rsid w:val="00F040DB"/>
    <w:rsid w:val="00F05356"/>
    <w:rsid w:val="00F05766"/>
    <w:rsid w:val="00F074FD"/>
    <w:rsid w:val="00F118D8"/>
    <w:rsid w:val="00F132F7"/>
    <w:rsid w:val="00F2165F"/>
    <w:rsid w:val="00F30CA7"/>
    <w:rsid w:val="00F30D1C"/>
    <w:rsid w:val="00F336A0"/>
    <w:rsid w:val="00F339F8"/>
    <w:rsid w:val="00F4056B"/>
    <w:rsid w:val="00F4231C"/>
    <w:rsid w:val="00F46E60"/>
    <w:rsid w:val="00F55F5E"/>
    <w:rsid w:val="00F6215D"/>
    <w:rsid w:val="00F66487"/>
    <w:rsid w:val="00F734CA"/>
    <w:rsid w:val="00F73514"/>
    <w:rsid w:val="00F82537"/>
    <w:rsid w:val="00F83779"/>
    <w:rsid w:val="00F83BB5"/>
    <w:rsid w:val="00F86545"/>
    <w:rsid w:val="00F9029F"/>
    <w:rsid w:val="00F931F3"/>
    <w:rsid w:val="00FA0005"/>
    <w:rsid w:val="00FA3A1C"/>
    <w:rsid w:val="00FB1C1E"/>
    <w:rsid w:val="00FB578E"/>
    <w:rsid w:val="00FB62C1"/>
    <w:rsid w:val="00FB6A09"/>
    <w:rsid w:val="00FC20D3"/>
    <w:rsid w:val="00FE0CCA"/>
    <w:rsid w:val="00FE6B15"/>
    <w:rsid w:val="00FF1EC2"/>
    <w:rsid w:val="00FF52F7"/>
    <w:rsid w:val="00FF6257"/>
    <w:rsid w:val="00FF7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775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750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750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750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750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775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750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750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750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750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2017.</izvorni_sadrzaj>
    <derivirana_varijabla naziv="DomainObject.DatumDonosenjaOdluke_1">15.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296</izvorni_sadrzaj>
    <derivirana_varijabla naziv="DomainObject.Predmet.Broj_1">296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2017.</izvorni_sadrzaj>
    <derivirana_varijabla naziv="DomainObject.Predmet.DatumOsnivanja_1">6.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St-296/2017</izvorni_sadrzaj>
    <derivirana_varijabla naziv="DomainObject.Predmet.OznakaBroj_1">St-296/2017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otustrankaFormated>
    <izvorni_sadrzaj>  QUADA-PROJEKT k.d.</izvorni_sadrzaj>
    <derivirana_varijabla naziv="DomainObject.Predmet.ProtustrankaFormated_1">  QUADA-PROJEKT k.d.</derivirana_varijabla>
  </DomainObject.Predmet.ProtustrankaFormated>
  <DomainObject.Predmet.ProtustrankaFormatedOIB>
    <izvorni_sadrzaj>  QUADA-PROJEKT k.d., OIB 70156698398</izvorni_sadrzaj>
    <derivirana_varijabla naziv="DomainObject.Predmet.ProtustrankaFormatedOIB_1">  QUADA-PROJEKT k.d., OIB 70156698398</derivirana_varijabla>
  </DomainObject.Predmet.ProtustrankaFormatedOIB>
  <DomainObject.Predmet.ProtustrankaFormatedWithAdress>
    <izvorni_sadrzaj> QUADA-PROJEKT k.d., Draškovićeva 54, 10000 Zagreb</izvorni_sadrzaj>
    <derivirana_varijabla naziv="DomainObject.Predmet.ProtustrankaFormatedWithAdress_1"> QUADA-PROJEKT k.d., Draškovićeva 54, 10000 Zagreb</derivirana_varijabla>
  </DomainObject.Predmet.ProtustrankaFormatedWithAdress>
  <DomainObject.Predmet.ProtustrankaFormatedWithAdressOIB>
    <izvorni_sadrzaj> QUADA-PROJEKT k.d., OIB 70156698398, Draškovićeva 54, 10000 Zagreb</izvorni_sadrzaj>
    <derivirana_varijabla naziv="DomainObject.Predmet.ProtustrankaFormatedWithAdressOIB_1"> QUADA-PROJEKT k.d., OIB 70156698398, Draškovićeva 54, 10000 Zagreb</derivirana_varijabla>
  </DomainObject.Predmet.ProtustrankaFormatedWithAdressOIB>
  <DomainObject.Predmet.ProtustrankaWithAdress>
    <izvorni_sadrzaj>QUADA-PROJEKT k.d. Draškovićeva 54, 10000 Zagreb</izvorni_sadrzaj>
    <derivirana_varijabla naziv="DomainObject.Predmet.ProtustrankaWithAdress_1">QUADA-PROJEKT k.d. Draškovićeva 54, 10000 Zagreb</derivirana_varijabla>
  </DomainObject.Predmet.ProtustrankaWithAdress>
  <DomainObject.Predmet.ProtustrankaWithAdressOIB>
    <izvorni_sadrzaj>QUADA-PROJEKT k.d., OIB 70156698398, Draškovićeva 54, 10000 Zagreb</izvorni_sadrzaj>
    <derivirana_varijabla naziv="DomainObject.Predmet.ProtustrankaWithAdressOIB_1">QUADA-PROJEKT k.d., OIB 70156698398, Draškovićeva 54, 10000 Zagreb</derivirana_varijabla>
  </DomainObject.Predmet.ProtustrankaWithAdressOIB>
  <DomainObject.Predmet.ProtustrankaNazivFormated>
    <izvorni_sadrzaj>QUADA-PROJEKT k.d.</izvorni_sadrzaj>
    <derivirana_varijabla naziv="DomainObject.Predmet.ProtustrankaNazivFormated_1">QUADA-PROJEKT k.d.</derivirana_varijabla>
  </DomainObject.Predmet.ProtustrankaNazivFormated>
  <DomainObject.Predmet.ProtustrankaNazivFormatedOIB>
    <izvorni_sadrzaj>QUADA-PROJEKT k.d., OIB 70156698398</izvorni_sadrzaj>
    <derivirana_varijabla naziv="DomainObject.Predmet.ProtustrankaNazivFormatedOIB_1">QUADA-PROJEKT k.d., OIB 70156698398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QUADA-PROJEKT k.d.</item>
    </izvorni_sadrzaj>
    <derivirana_varijabla naziv="DomainObject.Predmet.ProtuStrankaListFormated_1">
      <item>QUADA-PROJEKT k.d.</item>
    </derivirana_varijabla>
  </DomainObject.Predmet.ProtuStrankaListFormated>
  <DomainObject.Predmet.ProtuStrankaListFormatedOIB>
    <izvorni_sadrzaj>
      <item>QUADA-PROJEKT k.d., OIB 70156698398</item>
    </izvorni_sadrzaj>
    <derivirana_varijabla naziv="DomainObject.Predmet.ProtuStrankaListFormatedOIB_1">
      <item>QUADA-PROJEKT k.d., OIB 70156698398</item>
    </derivirana_varijabla>
  </DomainObject.Predmet.ProtuStrankaListFormatedOIB>
  <DomainObject.Predmet.ProtuStrankaListFormatedWithAdress>
    <izvorni_sadrzaj>
      <item>QUADA-PROJEKT k.d., Draškovićeva 54, 10000 Zagreb</item>
    </izvorni_sadrzaj>
    <derivirana_varijabla naziv="DomainObject.Predmet.ProtuStrankaListFormatedWithAdress_1">
      <item>QUADA-PROJEKT k.d., Draškovićeva 54, 10000 Zagreb</item>
    </derivirana_varijabla>
  </DomainObject.Predmet.ProtuStrankaListFormatedWithAdress>
  <DomainObject.Predmet.ProtuStrankaListFormatedWithAdressOIB>
    <izvorni_sadrzaj>
      <item>QUADA-PROJEKT k.d., OIB 70156698398, Draškovićeva 54, 10000 Zagreb</item>
    </izvorni_sadrzaj>
    <derivirana_varijabla naziv="DomainObject.Predmet.ProtuStrankaListFormatedWithAdressOIB_1">
      <item>QUADA-PROJEKT k.d., OIB 70156698398, Draškovićeva 54, 10000 Zagreb</item>
    </derivirana_varijabla>
  </DomainObject.Predmet.ProtuStrankaListFormatedWithAdressOIB>
  <DomainObject.Predmet.ProtuStrankaListNazivFormated>
    <izvorni_sadrzaj>
      <item>QUADA-PROJEKT k.d.</item>
    </izvorni_sadrzaj>
    <derivirana_varijabla naziv="DomainObject.Predmet.ProtuStrankaListNazivFormated_1">
      <item>QUADA-PROJEKT k.d.</item>
    </derivirana_varijabla>
  </DomainObject.Predmet.ProtuStrankaListNazivFormated>
  <DomainObject.Predmet.ProtuStrankaListNazivFormatedOIB>
    <izvorni_sadrzaj>
      <item>QUADA-PROJEKT k.d., OIB 70156698398</item>
    </izvorni_sadrzaj>
    <derivirana_varijabla naziv="DomainObject.Predmet.ProtuStrankaListNazivFormatedOIB_1">
      <item>QUADA-PROJEKT k.d., OIB 70156698398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2017.</izvorni_sadrzaj>
    <derivirana_varijabla naziv="DomainObject.Datum_1">15.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QUADA-PROJEKT k.d.</izvorni_sadrzaj>
    <derivirana_varijabla naziv="DomainObject.Predmet.ProtustrankaIDrugi_1">QUADA-PROJEKT k.d.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QUADA-PROJEKT k.d., OIB 70156698398, Draškovićeva 54, 10000 Zagreb</izvorni_sadrzaj>
    <derivirana_varijabla naziv="DomainObject.Predmet.ProtustrankaIDrugiAdressOIB_1">QUADA-PROJEKT k.d., OIB 70156698398, Draškovićeva 54,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QUADA-PROJEKT k.d.</item>
      <item>FINA Regionalni centar Zagreb</item>
    </izvorni_sadrzaj>
    <derivirana_varijabla naziv="DomainObject.Predmet.SudioniciListNaziv_1">
      <item>QUADA-PROJEKT k.d.</item>
      <item>FINA Regionalni centar Zagreb</item>
    </derivirana_varijabla>
  </DomainObject.Predmet.SudioniciListNaziv>
  <DomainObject.Predmet.SudioniciListAdressOIB>
    <izvorni_sadrzaj>
      <item>QUADA-PROJEKT k.d., OIB 70156698398, Draškovićeva 54,10000 Zagreb</item>
      <item>FINA Regionalni centar Zagreb, OIB 85821130368, Trg svibanjskih žrtava 1995. 1,10000 Zagreb</item>
    </izvorni_sadrzaj>
    <derivirana_varijabla naziv="DomainObject.Predmet.SudioniciListAdressOIB_1">
      <item>QUADA-PROJEKT k.d., OIB 70156698398, Draškovićeva 54,10000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70156698398</item>
      <item>, OIB 85821130368</item>
    </izvorni_sadrzaj>
    <derivirana_varijabla naziv="DomainObject.Predmet.SudioniciListNazivOIB_1">
      <item>, OIB 70156698398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351</properties:Words>
  <properties:Characters>1823</properties:Characters>
  <properties:Lines>53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2192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2017-02-15T08:53:00Z</dcterms:created>
  <dc:creator>Korisnik</dc:creator>
  <cp:lastModifiedBy>Sanda Gučić</cp:lastModifiedBy>
  <cp:lastPrinted>2017-02-15T08:49:00Z</cp:lastPrinted>
  <dcterms:modified xmlns:xsi="http://www.w3.org/2001/XMLSchema-instance" xsi:type="dcterms:W3CDTF">2017-02-15T12:16:00Z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