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089b" w14:paraId="3a3089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8F232F">
        <w:rPr>
          <w:rFonts w:hAnsi="Times New Roman" w:ascii="Times New Roman"/>
        </w:rPr>
        <w:t>3290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117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E51B6C" w:rsidRPr="00E51B6C">
        <w:rPr>
          <w:rFonts w:hAnsi="Times New Roman" w:ascii="Times New Roman"/>
        </w:rPr>
        <w:t>FOLIO, d.o.o., Zagreb, Domobranska 4, OIB:</w:t>
      </w:r>
      <w:r w:rsidR="00E51B6C">
        <w:rPr>
          <w:rFonts w:hAnsi="Times New Roman" w:ascii="Times New Roman"/>
        </w:rPr>
        <w:t xml:space="preserve"> </w:t>
      </w:r>
      <w:r w:rsidR="00E51B6C" w:rsidRPr="00E51B6C">
        <w:rPr>
          <w:rFonts w:hAnsi="Times New Roman" w:ascii="Times New Roman"/>
        </w:rPr>
        <w:t>64704731587</w:t>
      </w:r>
      <w:r w:rsidR="00273B01">
        <w:rPr>
          <w:rFonts w:hAnsi="Times New Roman" w:ascii="Times New Roman"/>
        </w:rPr>
        <w:t>, 1</w:t>
      </w:r>
      <w:r w:rsidR="00E51B6C">
        <w:rPr>
          <w:rFonts w:hAnsi="Times New Roman" w:ascii="Times New Roman"/>
        </w:rPr>
        <w:t>4</w:t>
      </w:r>
      <w:r w:rsidR="00D11743" w:rsidRPr="00D11743">
        <w:rPr>
          <w:rFonts w:hAnsi="Times New Roman" w:ascii="Times New Roman"/>
        </w:rPr>
        <w:t>. veljač</w:t>
      </w:r>
      <w:r w:rsidR="00EE3886">
        <w:rPr>
          <w:rFonts w:hAnsi="Times New Roman" w:ascii="Times New Roman"/>
        </w:rPr>
        <w:t>e</w:t>
      </w:r>
      <w:r w:rsidR="00D11743" w:rsidRPr="00D11743">
        <w:rPr>
          <w:rFonts w:hAnsi="Times New Roman" w:ascii="Times New Roman"/>
        </w:rPr>
        <w:t xml:space="preserve"> 2017</w:t>
      </w:r>
      <w:r w:rsidR="00EE3886">
        <w:rPr>
          <w:rFonts w:hAnsi="Times New Roman" w:ascii="Times New Roman"/>
        </w:rPr>
        <w:t>.</w:t>
      </w:r>
    </w:p>
    <w:p w:rsidRDefault="00D11743" w:rsidP="001725CA" w:rsidR="00D1174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51B6C" w:rsidRPr="00E51B6C">
        <w:rPr>
          <w:rFonts w:hAnsi="Times New Roman" w:ascii="Times New Roman"/>
        </w:rPr>
        <w:t>FOLIO, d.o.o., Zagreb, Domobranska 4, OIB:64704731587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51B6C">
        <w:rPr>
          <w:rFonts w:hAnsi="Times New Roman" w:ascii="Times New Roman"/>
        </w:rPr>
        <w:t>3290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AE5DDD" w:rsidP="001725CA" w:rsidR="00AE5DDD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273B01">
        <w:rPr>
          <w:rFonts w:hAnsi="Times New Roman" w:ascii="Times New Roman"/>
        </w:rPr>
        <w:t>1</w:t>
      </w:r>
      <w:r w:rsidR="00325149">
        <w:rPr>
          <w:rFonts w:hAnsi="Times New Roman" w:ascii="Times New Roman"/>
        </w:rPr>
        <w:t>4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E47DAD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3A0D61" w:rsidP="001725CA" w:rsidR="003A0D61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74A09">
        <w:rPr>
          <w:rFonts w:hAnsi="Times New Roman" w:ascii="Times New Roman"/>
        </w:rPr>
        <w:t>, v.r.</w:t>
      </w:r>
    </w:p>
    <w:p w:rsidRDefault="00274A09" w:rsidP="00B87AEB" w:rsidR="00274A09">
      <w:pPr>
        <w:jc w:val="right"/>
        <w:rPr>
          <w:rFonts w:hAnsi="Times New Roman" w:ascii="Times New Roman"/>
        </w:rPr>
      </w:pPr>
    </w:p>
    <w:p w:rsidRDefault="00274A09" w:rsidP="00B87AEB" w:rsidR="00274A0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74A09" w:rsidP="00B87AEB" w:rsidR="00274A0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74A09" w:rsidP="00B87AEB" w:rsidR="00274A0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274A09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A09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AE5DDD">
      <w:rPr>
        <w:rFonts w:hAnsi="Times New Roman" w:ascii="Times New Roman"/>
      </w:rPr>
      <w:t>3290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330BC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475DB"/>
    <w:rsid w:val="001511A4"/>
    <w:rsid w:val="001725CA"/>
    <w:rsid w:val="0017729E"/>
    <w:rsid w:val="001C1019"/>
    <w:rsid w:val="001D67C7"/>
    <w:rsid w:val="00243AD3"/>
    <w:rsid w:val="00246CE1"/>
    <w:rsid w:val="00251887"/>
    <w:rsid w:val="002539F0"/>
    <w:rsid w:val="00267D56"/>
    <w:rsid w:val="00273B01"/>
    <w:rsid w:val="00274A09"/>
    <w:rsid w:val="002E4C78"/>
    <w:rsid w:val="002F75B0"/>
    <w:rsid w:val="00325149"/>
    <w:rsid w:val="00354C62"/>
    <w:rsid w:val="003A0D61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E215C"/>
    <w:rsid w:val="0064584E"/>
    <w:rsid w:val="00665D5F"/>
    <w:rsid w:val="0067509F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8F232F"/>
    <w:rsid w:val="008F7564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14B8"/>
    <w:rsid w:val="009E2A4D"/>
    <w:rsid w:val="00A81532"/>
    <w:rsid w:val="00A83AC6"/>
    <w:rsid w:val="00AC2C54"/>
    <w:rsid w:val="00AD4F3B"/>
    <w:rsid w:val="00AE5DDD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1743"/>
    <w:rsid w:val="00D301E4"/>
    <w:rsid w:val="00D31A02"/>
    <w:rsid w:val="00D83115"/>
    <w:rsid w:val="00DC30D9"/>
    <w:rsid w:val="00DE5A25"/>
    <w:rsid w:val="00E00E55"/>
    <w:rsid w:val="00E47DAD"/>
    <w:rsid w:val="00E51B6C"/>
    <w:rsid w:val="00EC2245"/>
    <w:rsid w:val="00ED1D4D"/>
    <w:rsid w:val="00EE3886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A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A0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A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A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A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A0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A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A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3290</izvorni_sadrzaj>
    <derivirana_varijabla naziv="DomainObject.Predmet.Broj_1">3290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St-3290/2016</izvorni_sadrzaj>
    <derivirana_varijabla naziv="DomainObject.Predmet.OznakaBroj_1">St-3290/2016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FOLIO, d.o.o. zastupanog po punomoćniku Branko Ceranić; Silvana Fanjek</izvorni_sadrzaj>
    <derivirana_varijabla naziv="DomainObject.Predmet.ProtustrankaFormated_1">  FOLIO, d.o.o. zastupanog po punomoćniku Branko Ceranić; Silvana Fanjek</derivirana_varijabla>
  </DomainObject.Predmet.ProtustrankaFormated>
  <DomainObject.Predmet.ProtustrankaFormatedOIB>
    <izvorni_sadrzaj>  FOLIO, d.o.o., OIB 64704731587 zastupanog po punomoćniku Branko Ceranić; Silvana Fanjek</izvorni_sadrzaj>
    <derivirana_varijabla naziv="DomainObject.Predmet.ProtustrankaFormatedOIB_1">  FOLIO, d.o.o., OIB 64704731587 zastupanog po punomoćniku Branko Ceranić; Silvana Fanjek</derivirana_varijabla>
  </DomainObject.Predmet.ProtustrankaFormatedOIB>
  <DomainObject.Predmet.ProtustrankaFormatedWithAdress>
    <izvorni_sadrzaj> FOLIO, d.o.o., Domobranska 4, 10000 Zagreb zastupanog po punomoćniku Branko Ceranić; Silvana Fanjek</izvorni_sadrzaj>
    <derivirana_varijabla naziv="DomainObject.Predmet.ProtustrankaFormatedWithAdress_1"> FOLIO, d.o.o., Domobranska 4, 10000 Zagreb zastupanog po punomoćniku Branko Ceranić; Silvana Fanjek</derivirana_varijabla>
  </DomainObject.Predmet.ProtustrankaFormatedWithAdress>
  <DomainObject.Predmet.ProtustrankaFormatedWithAdressOIB>
    <izvorni_sadrzaj> FOLIO, d.o.o., OIB 64704731587, Domobranska 4, 10000 Zagreb zastupanog po punomoćniku Branko Ceranić; Silvana Fanjek</izvorni_sadrzaj>
    <derivirana_varijabla naziv="DomainObject.Predmet.ProtustrankaFormatedWithAdressOIB_1"> FOLIO, d.o.o., OIB 64704731587, Domobranska 4, 10000 Zagreb zastupanog po punomoćniku Branko Ceranić; Silvana Fanjek</derivirana_varijabla>
  </DomainObject.Predmet.ProtustrankaFormatedWithAdressOIB>
  <DomainObject.Predmet.ProtustrankaWithAdress>
    <izvorni_sadrzaj>FOLIO, d.o.o. Domobranska 4, 10000 Zagreb</izvorni_sadrzaj>
    <derivirana_varijabla naziv="DomainObject.Predmet.ProtustrankaWithAdress_1">FOLIO, d.o.o. Domobranska 4, 10000 Zagreb</derivirana_varijabla>
  </DomainObject.Predmet.ProtustrankaWithAdress>
  <DomainObject.Predmet.ProtustrankaWithAdressOIB>
    <izvorni_sadrzaj>FOLIO, d.o.o., OIB 64704731587, Domobranska 4, 10000 Zagreb</izvorni_sadrzaj>
    <derivirana_varijabla naziv="DomainObject.Predmet.ProtustrankaWithAdressOIB_1">FOLIO, d.o.o., OIB 64704731587, Domobranska 4, 10000 Zagreb</derivirana_varijabla>
  </DomainObject.Predmet.ProtustrankaWithAdressOIB>
  <DomainObject.Predmet.ProtustrankaNazivFormated>
    <izvorni_sadrzaj>FOLIO, d.o.o.</izvorni_sadrzaj>
    <derivirana_varijabla naziv="DomainObject.Predmet.ProtustrankaNazivFormated_1">FOLIO, d.o.o.</derivirana_varijabla>
  </DomainObject.Predmet.ProtustrankaNazivFormated>
  <DomainObject.Predmet.ProtustrankaNazivFormatedOIB>
    <izvorni_sadrzaj>FOLIO, d.o.o., OIB 64704731587</izvorni_sadrzaj>
    <derivirana_varijabla naziv="DomainObject.Predmet.ProtustrankaNazivFormatedOIB_1">FOLIO, d.o.o., OIB 64704731587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FOLIO, d.o.o. zastupanog po punomoćniku Branko Ceranić; Silvana Fanjek</item>
    </izvorni_sadrzaj>
    <derivirana_varijabla naziv="DomainObject.Predmet.ProtuStrankaListFormated_1">
      <item>FOLIO, d.o.o. zastupanog po punomoćniku Branko Ceranić; Silvana Fanjek</item>
    </derivirana_varijabla>
  </DomainObject.Predmet.ProtuStrankaListFormated>
  <DomainObject.Predmet.ProtuStrankaListFormatedOIB>
    <izvorni_sadrzaj>
      <item>FOLIO, d.o.o., OIB 64704731587 zastupanog po punomoćniku Branko Ceranić; Silvana Fanjek</item>
    </izvorni_sadrzaj>
    <derivirana_varijabla naziv="DomainObject.Predmet.ProtuStrankaListFormatedOIB_1">
      <item>FOLIO, d.o.o., OIB 64704731587 zastupanog po punomoćniku Branko Ceranić; Silvana Fanjek</item>
    </derivirana_varijabla>
  </DomainObject.Predmet.ProtuStrankaListFormatedOIB>
  <DomainObject.Predmet.ProtuStrankaListFormatedWithAdress>
    <izvorni_sadrzaj>
      <item>FOLIO, d.o.o., Domobranska 4, 10000 Zagreb zastupanog po punomoćniku Branko Ceranić; Silvana Fanjek</item>
    </izvorni_sadrzaj>
    <derivirana_varijabla naziv="DomainObject.Predmet.ProtuStrankaListFormatedWithAdress_1">
      <item>FOLIO, d.o.o., Domobranska 4, 10000 Zagreb zastupanog po punomoćniku Branko Ceranić; Silvana Fanjek</item>
    </derivirana_varijabla>
  </DomainObject.Predmet.ProtuStrankaListFormatedWithAdress>
  <DomainObject.Predmet.ProtuStrankaListFormatedWithAdressOIB>
    <izvorni_sadrzaj>
      <item>FOLIO, d.o.o., OIB 64704731587, Domobranska 4, 10000 Zagreb zastupanog po punomoćniku Branko Ceranić; Silvana Fanjek</item>
    </izvorni_sadrzaj>
    <derivirana_varijabla naziv="DomainObject.Predmet.ProtuStrankaListFormatedWithAdressOIB_1">
      <item>FOLIO, d.o.o., OIB 64704731587, Domobranska 4, 10000 Zagreb zastupanog po punomoćniku Branko Ceranić; Silvana Fanjek</item>
    </derivirana_varijabla>
  </DomainObject.Predmet.ProtuStrankaListFormatedWithAdressOIB>
  <DomainObject.Predmet.ProtuStrankaListNazivFormated>
    <izvorni_sadrzaj>
      <item>FOLIO, d.o.o.</item>
    </izvorni_sadrzaj>
    <derivirana_varijabla naziv="DomainObject.Predmet.ProtuStrankaListNazivFormated_1">
      <item>FOLIO, d.o.o.</item>
    </derivirana_varijabla>
  </DomainObject.Predmet.ProtuStrankaListNazivFormated>
  <DomainObject.Predmet.ProtuStrankaListNazivFormatedOIB>
    <izvorni_sadrzaj>
      <item>FOLIO, d.o.o., OIB 64704731587</item>
    </izvorni_sadrzaj>
    <derivirana_varijabla naziv="DomainObject.Predmet.ProtuStrankaListNazivFormatedOIB_1">
      <item>FOLIO, d.o.o., OIB 64704731587</item>
    </derivirana_varijabla>
  </DomainObject.Predmet.ProtuStrankaListNazivFormatedOIB>
  <DomainObject.Predmet.OstaliListFormated>
    <izvorni_sadrzaj>
      <item>Branko Ceranić punomoćnik sudionika u postupku FOLIO, d.o.o.</item>
      <item>Silvana Fanjek punomoćnik sudionika u postupku FOLIO, d.o.o.</item>
    </izvorni_sadrzaj>
    <derivirana_varijabla naziv="DomainObject.Predmet.OstaliListFormated_1">
      <item>Branko Ceranić punomoćnik sudionika u postupku FOLIO, d.o.o.</item>
      <item>Silvana Fanjek punomoćnik sudionika u postupku FOLIO, d.o.o.</item>
    </derivirana_varijabla>
  </DomainObject.Predmet.OstaliListFormated>
  <DomainObject.Predmet.OstaliListFormatedOIB>
    <izvorni_sadrzaj>
      <item>Branko Ceranić, OIB 60991065352 punomoćnik sudionika u postupku FOLIO, d.o.o.</item>
      <item>Silvana Fanjek, OIB 67441133253 punomoćnik sudionika u postupku FOLIO, d.o.o.</item>
    </izvorni_sadrzaj>
    <derivirana_varijabla naziv="DomainObject.Predmet.OstaliListFormatedOIB_1">
      <item>Branko Ceranić, OIB 60991065352 punomoćnik sudionika u postupku FOLIO, d.o.o.</item>
      <item>Silvana Fanjek, OIB 67441133253 punomoćnik sudionika u postupku FOLIO, d.o.o.</item>
    </derivirana_varijabla>
  </DomainObject.Predmet.OstaliListFormatedOIB>
  <DomainObject.Predmet.OstaliListFormatedWithAdress>
    <izvorni_sadrzaj>
      <item>Branko Ceranić, Domobranska 4, 10000 Zagreb punomoćnik sudionika u postupku FOLIO, d.o.o.</item>
      <item>Silvana Fanjek, Gradec 178, 44272 Brežane Lekeničke punomoćnik sudionika u postupku FOLIO, d.o.o.</item>
    </izvorni_sadrzaj>
    <derivirana_varijabla naziv="DomainObject.Predmet.OstaliListFormatedWithAdress_1">
      <item>Branko Ceranić, Domobranska 4, 10000 Zagreb punomoćnik sudionika u postupku FOLIO, d.o.o.</item>
      <item>Silvana Fanjek, Gradec 178, 44272 Brežane Lekeničke punomoćnik sudionika u postupku FOLIO, d.o.o.</item>
    </derivirana_varijabla>
  </DomainObject.Predmet.OstaliListFormatedWithAdress>
  <DomainObject.Predmet.OstaliListFormatedWithAdressOIB>
    <izvorni_sadrzaj>
      <item>Branko Ceranić, OIB 60991065352, Domobranska 4, 10000 Zagreb punomoćnik sudionika u postupku FOLIO, d.o.o.</item>
      <item>Silvana Fanjek, OIB 67441133253, Gradec 178, 44272 Brežane Lekeničke punomoćnik sudionika u postupku FOLIO, d.o.o.</item>
    </izvorni_sadrzaj>
    <derivirana_varijabla naziv="DomainObject.Predmet.OstaliListFormatedWithAdressOIB_1">
      <item>Branko Ceranić, OIB 60991065352, Domobranska 4, 10000 Zagreb punomoćnik sudionika u postupku FOLIO, d.o.o.</item>
      <item>Silvana Fanjek, OIB 67441133253, Gradec 178, 44272 Brežane Lekeničke punomoćnik sudionika u postupku FOLIO, d.o.o.</item>
    </derivirana_varijabla>
  </DomainObject.Predmet.OstaliListFormatedWithAdressOIB>
  <DomainObject.Predmet.OstaliListNazivFormated>
    <izvorni_sadrzaj>
      <item>Branko Ceranić</item>
      <item>Silvana Fanjek</item>
    </izvorni_sadrzaj>
    <derivirana_varijabla naziv="DomainObject.Predmet.OstaliListNazivFormated_1">
      <item>Branko Ceranić</item>
      <item>Silvana Fanjek</item>
    </derivirana_varijabla>
  </DomainObject.Predmet.OstaliListNazivFormated>
  <DomainObject.Predmet.OstaliListNazivFormatedOIB>
    <izvorni_sadrzaj>
      <item>Branko Ceranić, OIB 60991065352</item>
      <item>Silvana Fanjek, OIB 67441133253</item>
    </izvorni_sadrzaj>
    <derivirana_varijabla naziv="DomainObject.Predmet.OstaliListNazivFormatedOIB_1">
      <item>Branko Ceranić, OIB 60991065352</item>
      <item>Silvana Fanjek, OIB 67441133253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FOLIO, d.o.o.</izvorni_sadrzaj>
    <derivirana_varijabla naziv="DomainObject.Predmet.ProtustrankaIDrugi_1">FOLIO,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FOLIO, d.o.o., OIB 64704731587, Domobranska 4, 10000 Zagreb</izvorni_sadrzaj>
    <derivirana_varijabla naziv="DomainObject.Predmet.ProtustrankaIDrugiAdressOIB_1">FOLIO, d.o.o., OIB 64704731587, Domobranska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FOLIO, d.o.o.</item>
      <item>Branko Ceranić</item>
      <item>Silvana Fanjek</item>
    </izvorni_sadrzaj>
    <derivirana_varijabla naziv="DomainObject.Predmet.SudioniciListNaziv_1">
      <item>FINA Regionalni centar Zagreb</item>
      <item>FOLIO, d.o.o.</item>
      <item>Branko Ceranić</item>
      <item>Silvana Fanjek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FOLIO, d.o.o., OIB 64704731587, Domobranska 4,10000 Zagreb</item>
      <item>Branko Ceranić, OIB 60991065352, Domobranska 4,10000 Zagreb</item>
      <item>Silvana Fanjek, OIB 67441133253, Gradec 178,44272 Brežane Lekeničke</item>
    </izvorni_sadrzaj>
    <derivirana_varijabla naziv="DomainObject.Predmet.SudioniciListAdressOIB_1">
      <item>FINA Regionalni centar Zagreb, OIB 85821130368, Trg svibanjskih žrtava 1995. br. 1,10000 Zagreb</item>
      <item>FOLIO, d.o.o., OIB 64704731587, Domobranska 4,10000 Zagreb</item>
      <item>Branko Ceranić, OIB 60991065352, Domobranska 4,10000 Zagreb</item>
      <item>Silvana Fanjek, OIB 67441133253, Gradec 178,44272 Brežane Lekeničke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64704731587</item>
      <item>, OIB 60991065352</item>
      <item>, OIB 67441133253</item>
    </izvorni_sadrzaj>
    <derivirana_varijabla naziv="DomainObject.Predmet.SudioniciListNazivOIB_1">
      <item>, OIB 85821130368</item>
      <item>, OIB 64704731587</item>
      <item>, OIB 60991065352</item>
      <item>, OIB 67441133253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C1CEC-29E4-4E44-A3FC-AE90E7D47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1751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2017-02-14T13:11:00Z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2017-02-14T13:14:00Z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