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2586" w14:paraId="8682586" w:rsidRDefault="007D710E" w:rsidP="007D710E" w:rsidR="007D710E" w:rsidRP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5833CE" w:rsidP="005833CE" w:rsidR="005833CE" w:rsidRPr="005833CE">
      <w:pPr>
        <w:pBdr>
          <w:bottom w:space="1" w:sz="4" w:color="auto" w:val="single"/>
        </w:pBdr>
        <w:rPr>
          <w:b/>
        </w:rPr>
      </w:pPr>
      <w:r w:rsidRPr="005833CE">
        <w:rPr>
          <w:b/>
        </w:rPr>
        <w:t>Milan Kanjer, dipl. oec.</w:t>
      </w:r>
    </w:p>
    <w:p w:rsidRDefault="005833CE" w:rsidP="005833CE" w:rsidR="005833CE" w:rsidRPr="005833CE">
      <w:pPr>
        <w:pBdr>
          <w:bottom w:space="1" w:sz="4" w:color="auto" w:val="single"/>
        </w:pBdr>
      </w:pPr>
      <w:r w:rsidRPr="005833CE">
        <w:t>10000 Zagreb, II Praćanska 6a</w:t>
      </w:r>
    </w:p>
    <w:p w:rsidRDefault="005833CE" w:rsidP="005833CE" w:rsidR="007D710E" w:rsidRPr="005833CE">
      <w:pPr>
        <w:pBdr>
          <w:bottom w:space="1" w:sz="4" w:color="auto" w:val="single"/>
        </w:pBdr>
      </w:pPr>
      <w:r w:rsidRPr="005833CE">
        <w:t>Tel. 091/ 3823-035, Fax. 01/6050-415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5833CE" w:rsidP="00D31A7F" w:rsidR="005833CE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A85FEA" w:rsidP="00A85FEA" w:rsidR="00A85FEA" w:rsidRPr="00A85FEA">
      <w:pPr>
        <w:ind w:firstLine="11" w:left="3544"/>
        <w:rPr>
          <w:b/>
        </w:rPr>
      </w:pPr>
      <w:r w:rsidRPr="00A85FEA">
        <w:rPr>
          <w:b/>
        </w:rPr>
        <w:t>REPUBLIKA HRVATSKA</w:t>
      </w:r>
    </w:p>
    <w:p w:rsidRDefault="00A85FEA" w:rsidP="00A85FEA" w:rsidR="00A85FEA" w:rsidRPr="00A85FEA">
      <w:pPr>
        <w:ind w:firstLine="11" w:left="3544"/>
        <w:rPr>
          <w:b/>
        </w:rPr>
      </w:pPr>
      <w:r w:rsidRPr="00A85FEA">
        <w:rPr>
          <w:b/>
        </w:rPr>
        <w:t xml:space="preserve">TRGOVAČKI SUD U </w:t>
      </w:r>
      <w:r w:rsidR="005F19A0">
        <w:rPr>
          <w:b/>
        </w:rPr>
        <w:t>ZAGREBU</w:t>
      </w:r>
    </w:p>
    <w:p w:rsidRDefault="00F4472E" w:rsidP="00A85FEA" w:rsidR="00F4472E">
      <w:pPr>
        <w:ind w:firstLine="11" w:left="3544"/>
        <w:rPr>
          <w:b/>
        </w:rPr>
      </w:pPr>
      <w:bookmarkStart w:name="_Hlk479694389" w:id="1"/>
    </w:p>
    <w:p w:rsidRDefault="00E8752B" w:rsidP="00A85FEA" w:rsidR="00E8752B" w:rsidRPr="00A85FEA">
      <w:pPr>
        <w:ind w:firstLine="11" w:left="3544"/>
        <w:rPr>
          <w:b/>
        </w:rPr>
      </w:pPr>
    </w:p>
    <w:p w:rsidRDefault="00A85FEA" w:rsidP="00A85FEA" w:rsidR="00A85FEA" w:rsidRPr="00A85FEA">
      <w:pPr>
        <w:ind w:firstLine="11" w:left="3544"/>
        <w:rPr>
          <w:b/>
          <w:u w:val="single"/>
        </w:rPr>
      </w:pPr>
      <w:r w:rsidRPr="00A85FEA">
        <w:rPr>
          <w:b/>
          <w:u w:val="single"/>
        </w:rPr>
        <w:t xml:space="preserve">Na posl. broj: </w:t>
      </w:r>
      <w:r w:rsidR="00E8752B" w:rsidRPr="00E8752B">
        <w:rPr>
          <w:b/>
          <w:u w:val="single"/>
        </w:rPr>
        <w:t>7 St-2791/16</w:t>
      </w:r>
    </w:p>
    <w:bookmarkEnd w:id="1"/>
    <w:p w:rsidRDefault="00A85FEA" w:rsidP="00A85FEA" w:rsidR="00E84C46" w:rsidRPr="00E312F4">
      <w:pPr>
        <w:ind w:firstLine="11" w:left="3544"/>
        <w:rPr>
          <w:b/>
        </w:rPr>
      </w:pPr>
      <w:r w:rsidRPr="00A85FEA">
        <w:rPr>
          <w:b/>
        </w:rPr>
        <w:t xml:space="preserve">sudac </w:t>
      </w:r>
      <w:r w:rsidR="00E8752B">
        <w:rPr>
          <w:b/>
        </w:rPr>
        <w:t>Vesna</w:t>
      </w:r>
      <w:r w:rsidR="00E8752B" w:rsidRPr="00E8752B">
        <w:rPr>
          <w:b/>
        </w:rPr>
        <w:t xml:space="preserve"> Malenica</w:t>
      </w:r>
    </w:p>
    <w:p w:rsidRDefault="009D4395" w:rsidP="00957C18" w:rsidR="009D4395">
      <w:pPr>
        <w:ind w:firstLine="11" w:left="3544"/>
        <w:rPr>
          <w:b/>
        </w:rPr>
      </w:pPr>
    </w:p>
    <w:p w:rsidRDefault="00E8752B" w:rsidP="00E8752B" w:rsidR="00D10FA9">
      <w:pPr>
        <w:ind w:firstLine="11" w:left="3544"/>
        <w:rPr>
          <w:b/>
        </w:rPr>
      </w:pPr>
      <w:r w:rsidRPr="00E8752B">
        <w:rPr>
          <w:b/>
        </w:rPr>
        <w:t xml:space="preserve">MAŠINOPROJEKT – GRAĐEVINSKO ARHITEKTONSKI BIRO </w:t>
      </w:r>
      <w:r w:rsidR="00D10FA9" w:rsidRPr="00D10FA9">
        <w:rPr>
          <w:b/>
        </w:rPr>
        <w:t xml:space="preserve">d.o.o. u stečaju </w:t>
      </w:r>
    </w:p>
    <w:p w:rsidRDefault="008B2C58" w:rsidP="008B2C58" w:rsidR="008B2C58">
      <w:pPr>
        <w:ind w:firstLine="720" w:left="2835"/>
        <w:rPr>
          <w:b/>
        </w:rPr>
      </w:pPr>
      <w:r>
        <w:rPr>
          <w:b/>
        </w:rPr>
        <w:t xml:space="preserve">Zagreb, </w:t>
      </w:r>
      <w:r w:rsidR="00E8752B" w:rsidRPr="00E8752B">
        <w:rPr>
          <w:b/>
        </w:rPr>
        <w:t>Braće Domany 8</w:t>
      </w:r>
      <w:r w:rsidRPr="008B2C58">
        <w:rPr>
          <w:b/>
        </w:rPr>
        <w:t xml:space="preserve"> </w:t>
      </w:r>
    </w:p>
    <w:p w:rsidRDefault="005833CE" w:rsidP="008B2C58" w:rsidR="00150301" w:rsidRPr="00E312F4">
      <w:pPr>
        <w:ind w:firstLine="720" w:left="2835"/>
        <w:rPr>
          <w:b/>
        </w:rPr>
      </w:pPr>
      <w:r w:rsidRPr="005833CE">
        <w:rPr>
          <w:b/>
        </w:rPr>
        <w:t xml:space="preserve">OIB: </w:t>
      </w:r>
      <w:r w:rsidR="00E8752B" w:rsidRPr="00E8752B">
        <w:rPr>
          <w:b/>
        </w:rPr>
        <w:t>45589254370</w:t>
      </w:r>
    </w:p>
    <w:p w:rsidRDefault="00172718" w:rsidP="00342CB5" w:rsidR="00172718" w:rsidRPr="00E312F4">
      <w:pPr>
        <w:rPr>
          <w:b/>
        </w:rPr>
      </w:pP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C87C59" w:rsidP="003E33CB" w:rsidR="00265FCA" w:rsidRPr="00C87C59">
      <w:pPr>
        <w:jc w:val="both"/>
      </w:pPr>
      <w:r w:rsidRPr="00C87C59">
        <w:t>U prilogu:</w:t>
      </w:r>
    </w:p>
    <w:p w:rsidRDefault="00C87C59" w:rsidP="003E33CB" w:rsidR="00C87C59" w:rsidRPr="00C87C59">
      <w:pPr>
        <w:jc w:val="both"/>
      </w:pPr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>
      <w:pPr>
        <w:jc w:val="both"/>
      </w:pPr>
    </w:p>
    <w:p w:rsidRDefault="00265FCA" w:rsidP="003E33CB" w:rsidR="00265FCA" w:rsidRPr="00C87C59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265FCA" w:rsidR="00265FCA" w:rsidRPr="00265FCA">
      <w:pPr>
        <w:jc w:val="both"/>
      </w:pPr>
      <w:r w:rsidRPr="00265FCA">
        <w:t>stečajni upravitelj</w:t>
      </w:r>
    </w:p>
    <w:p w:rsidRDefault="00A85FEA" w:rsidP="00265FCA" w:rsidR="00265FCA" w:rsidRPr="00265FCA">
      <w:pPr>
        <w:jc w:val="both"/>
      </w:pPr>
      <w:r>
        <w:t>Milan Kanjer</w:t>
      </w:r>
      <w:r w:rsidR="007D710E" w:rsidRPr="007D710E">
        <w:t>, dipl.oec.</w:t>
      </w:r>
    </w:p>
    <w:p w:rsidRDefault="00265FCA" w:rsidP="00265FCA" w:rsidR="00265FCA" w:rsidRPr="00265FCA">
      <w:pPr>
        <w:jc w:val="both"/>
      </w:pPr>
    </w:p>
    <w:p w:rsidRDefault="00265FCA" w:rsidP="00265FCA" w:rsidR="00265FCA" w:rsidRPr="00265FCA">
      <w:pPr>
        <w:jc w:val="both"/>
      </w:pPr>
    </w:p>
    <w:p w:rsidRDefault="00186648" w:rsidP="00265FCA" w:rsidR="00265FCA">
      <w:pPr>
        <w:jc w:val="center"/>
      </w:pPr>
      <w:r w:rsidRPr="00186648">
        <w:t xml:space="preserve">U Zagrebu, </w:t>
      </w:r>
      <w:r w:rsidR="00087308">
        <w:t>23</w:t>
      </w:r>
      <w:r w:rsidR="00265FCA" w:rsidRPr="00186648">
        <w:t xml:space="preserve">. </w:t>
      </w:r>
      <w:r w:rsidR="005C36A0">
        <w:t>lipnja</w:t>
      </w:r>
      <w:r w:rsidR="00A85FEA">
        <w:t xml:space="preserve"> 2017</w:t>
      </w:r>
      <w:r w:rsidR="00265FCA" w:rsidRPr="00186648">
        <w:t>. god.</w:t>
      </w: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</w:rPr>
      </w:pPr>
      <w:r w:rsidRPr="002B24EB">
        <w:rPr>
          <w:b/>
        </w:rPr>
        <w:lastRenderedPageBreak/>
        <w:t>OSNOVNI PODACI O STEČAJNOM DUŽNIKU</w:t>
      </w:r>
    </w:p>
    <w:p w:rsidRDefault="00265FCA" w:rsidP="00265FCA" w:rsidR="00265FCA">
      <w:pPr>
        <w:jc w:val="both"/>
      </w:pPr>
    </w:p>
    <w:p w:rsidRDefault="002B24EB" w:rsidP="005701A3" w:rsidR="002B24EB" w:rsidRPr="002B24EB">
      <w:pPr>
        <w:numPr>
          <w:ilvl w:val="1"/>
          <w:numId w:val="37"/>
        </w:numPr>
        <w:jc w:val="both"/>
        <w:rPr>
          <w:b/>
        </w:rPr>
      </w:pPr>
      <w:r w:rsidRPr="002B24EB">
        <w:rPr>
          <w:b/>
        </w:rPr>
        <w:t xml:space="preserve">STANJE UPISA - IZVADAK IZ SUDSKOG  REGISTRA </w:t>
      </w:r>
    </w:p>
    <w:p w:rsidRDefault="002B24EB" w:rsidP="002B24EB" w:rsidR="002B24EB">
      <w:pPr>
        <w:jc w:val="both"/>
      </w:pPr>
      <w:r w:rsidRPr="002B24EB">
        <w:t xml:space="preserve">        </w:t>
      </w:r>
      <w:r w:rsidRPr="002B24EB">
        <w:tab/>
        <w:t xml:space="preserve">Trgovačkog suda u </w:t>
      </w:r>
      <w:r w:rsidR="008B2C58">
        <w:t>Zagrebu</w:t>
      </w:r>
      <w:r w:rsidRPr="002B24EB">
        <w:tab/>
      </w:r>
    </w:p>
    <w:p w:rsidRDefault="008B2C58" w:rsidP="002B24EB" w:rsidR="008B2C58" w:rsidRPr="002B24EB">
      <w:pPr>
        <w:jc w:val="both"/>
      </w:pPr>
    </w:p>
    <w:p w:rsidRDefault="00010773" w:rsidP="00010773" w:rsidR="00010773">
      <w:pPr>
        <w:jc w:val="both"/>
      </w:pPr>
      <w:r>
        <w:t>Tvrtka</w:t>
      </w:r>
    </w:p>
    <w:p w:rsidRDefault="00E8752B" w:rsidP="00010773" w:rsidR="00010773">
      <w:pPr>
        <w:jc w:val="both"/>
      </w:pPr>
      <w:r w:rsidRPr="00E8752B">
        <w:t>MAŠINOPROJEKT - GRAĐEVINSKO ARHITEKTONSKI BIRO</w:t>
      </w:r>
      <w:r>
        <w:t xml:space="preserve"> </w:t>
      </w:r>
      <w:r w:rsidR="008B2C58" w:rsidRPr="008B2C58">
        <w:t>d.o.o. u stečaju</w:t>
      </w:r>
    </w:p>
    <w:p w:rsidRDefault="00010773" w:rsidP="00010773" w:rsidR="00010773">
      <w:pPr>
        <w:jc w:val="both"/>
      </w:pPr>
      <w:r>
        <w:t xml:space="preserve">MBS: </w:t>
      </w:r>
      <w:r w:rsidR="00E8752B" w:rsidRPr="00E8752B">
        <w:t>080334324</w:t>
      </w:r>
    </w:p>
    <w:p w:rsidRDefault="00010773" w:rsidP="00010773" w:rsidR="002B24EB">
      <w:pPr>
        <w:jc w:val="both"/>
      </w:pPr>
      <w:r>
        <w:t xml:space="preserve">OIB: </w:t>
      </w:r>
      <w:r w:rsidR="00E8752B" w:rsidRPr="00E8752B">
        <w:t>45589254370</w:t>
      </w:r>
    </w:p>
    <w:p w:rsidRDefault="007245A3" w:rsidP="002B24EB" w:rsidR="007245A3" w:rsidRPr="002B24EB">
      <w:pPr>
        <w:jc w:val="both"/>
      </w:pPr>
    </w:p>
    <w:p w:rsidRDefault="002B24EB" w:rsidP="00E8752B" w:rsidR="002B24EB">
      <w:pPr>
        <w:jc w:val="both"/>
      </w:pPr>
      <w:r w:rsidRPr="002B24EB">
        <w:tab/>
      </w:r>
      <w:r w:rsidR="00010773" w:rsidRPr="00010773">
        <w:t xml:space="preserve">Uvidom u izvadak iz sudskog registara utvrđeno je da je trgovačko društvo </w:t>
      </w:r>
      <w:r w:rsidR="00E8752B" w:rsidRPr="00E8752B">
        <w:t>MAŠINOPROJEKT - GRAĐEVINSKO ARHITEKTONSKI BIRO d.o.o. u stečaju</w:t>
      </w:r>
      <w:r w:rsidR="00010773" w:rsidRPr="00010773">
        <w:t xml:space="preserve">, osnovano u </w:t>
      </w:r>
      <w:r w:rsidR="008B2C58">
        <w:t>Zagrebu</w:t>
      </w:r>
      <w:r w:rsidR="00010773" w:rsidRPr="00010773">
        <w:t xml:space="preserve">. Isto je osnovano </w:t>
      </w:r>
      <w:r w:rsidR="00E8752B" w:rsidRPr="00E8752B">
        <w:t>29. travnja 1992. godine</w:t>
      </w:r>
      <w:r w:rsidR="008B2C58">
        <w:t xml:space="preserve"> </w:t>
      </w:r>
      <w:r w:rsidR="00E8752B">
        <w:t>Odlukom</w:t>
      </w:r>
      <w:r w:rsidR="008B2C58">
        <w:t xml:space="preserve"> o osnivanju društva</w:t>
      </w:r>
      <w:r w:rsidRPr="002B24EB">
        <w:t xml:space="preserve">. </w:t>
      </w:r>
      <w:r w:rsidR="00E8752B" w:rsidRPr="00E8752B">
        <w:t>Odluk</w:t>
      </w:r>
      <w:r w:rsidR="00E8752B">
        <w:t>y</w:t>
      </w:r>
      <w:r w:rsidR="00E8752B" w:rsidRPr="00E8752B">
        <w:t xml:space="preserve"> o pretvorbi donesena 24. lipnja 1992. godine</w:t>
      </w:r>
      <w:r w:rsidR="00E8752B">
        <w:t>.</w:t>
      </w:r>
    </w:p>
    <w:p w:rsidRDefault="00B079DA" w:rsidP="002B24EB" w:rsidR="00B079DA">
      <w:pPr>
        <w:jc w:val="both"/>
      </w:pPr>
    </w:p>
    <w:p w:rsidRDefault="00010773" w:rsidP="002B24EB" w:rsidR="00B079DA">
      <w:pPr>
        <w:jc w:val="both"/>
      </w:pPr>
      <w:r w:rsidRPr="00010773">
        <w:t xml:space="preserve">Djelatnost: </w:t>
      </w:r>
      <w:r w:rsidR="00E8752B" w:rsidRPr="00E8752B">
        <w:t xml:space="preserve">71.12 </w:t>
      </w:r>
      <w:bookmarkStart w:name="_Hlk485024424" w:id="2"/>
      <w:r w:rsidR="00E8752B" w:rsidRPr="00E8752B">
        <w:t xml:space="preserve">Inženjerstvo i s njim povezano tehničko savjetovanje </w:t>
      </w:r>
      <w:bookmarkEnd w:id="2"/>
      <w:r w:rsidR="00E8752B" w:rsidRPr="00E8752B">
        <w:t>(NKD 2007), 74.20.0 (NKD2002)</w:t>
      </w:r>
      <w:r w:rsidR="00B079DA" w:rsidRPr="00B079DA">
        <w:t xml:space="preserve">, </w:t>
      </w:r>
    </w:p>
    <w:p w:rsidRDefault="00B079DA" w:rsidP="002B24EB" w:rsidR="00B079DA">
      <w:pPr>
        <w:jc w:val="both"/>
      </w:pPr>
    </w:p>
    <w:p w:rsidRDefault="00B079DA" w:rsidP="002B24EB" w:rsidR="00B079DA">
      <w:pPr>
        <w:jc w:val="both"/>
      </w:pPr>
      <w:r w:rsidRPr="00B079DA">
        <w:t xml:space="preserve">Adresa: </w:t>
      </w:r>
      <w:r w:rsidR="008B2C58" w:rsidRPr="008B2C58">
        <w:t xml:space="preserve">10000 Zagreb, </w:t>
      </w:r>
      <w:r w:rsidR="00E8752B" w:rsidRPr="00E8752B">
        <w:t>Braće Domany 8</w:t>
      </w:r>
    </w:p>
    <w:p w:rsidRDefault="00B079DA" w:rsidP="002B24EB" w:rsidR="00B079DA" w:rsidRPr="002B24EB">
      <w:pPr>
        <w:jc w:val="both"/>
      </w:pPr>
    </w:p>
    <w:p w:rsidRDefault="002B24EB" w:rsidP="002B24EB" w:rsidR="002B24EB">
      <w:pPr>
        <w:jc w:val="both"/>
      </w:pPr>
      <w:r w:rsidRPr="002B24EB">
        <w:t>Predmet poslovanja:</w:t>
      </w:r>
    </w:p>
    <w:p w:rsidRDefault="00387B51" w:rsidP="002B24EB" w:rsidR="00387B51" w:rsidRPr="002B24EB">
      <w:pPr>
        <w:jc w:val="both"/>
      </w:pPr>
    </w:p>
    <w:p w:rsidRDefault="00E8752B" w:rsidP="00E8752B" w:rsidR="00E8752B">
      <w:pPr>
        <w:jc w:val="both"/>
      </w:pPr>
      <w:r>
        <w:t xml:space="preserve">51 Trgovina na veliko i posredovanje u trgovini, osim trgovine motornim vozilima i motociklima </w:t>
      </w:r>
    </w:p>
    <w:p w:rsidRDefault="00E8752B" w:rsidP="00E8752B" w:rsidR="008B2C58">
      <w:pPr>
        <w:jc w:val="both"/>
      </w:pPr>
      <w:r>
        <w:t>*  Građenje, projektiranje i nadzor</w:t>
      </w:r>
    </w:p>
    <w:p w:rsidRDefault="00E8752B" w:rsidP="002B24EB" w:rsidR="00E8752B">
      <w:pPr>
        <w:jc w:val="both"/>
      </w:pPr>
    </w:p>
    <w:p w:rsidRDefault="002B24EB" w:rsidP="002B24EB" w:rsidR="002B24EB" w:rsidRPr="002B24EB">
      <w:pPr>
        <w:jc w:val="both"/>
      </w:pPr>
      <w:r w:rsidRPr="002B24EB">
        <w:t xml:space="preserve">Osobe ovlaštene za zastupanje društva </w:t>
      </w:r>
      <w:r>
        <w:t>do dana otvaranja stečajnog postupka</w:t>
      </w:r>
    </w:p>
    <w:p w:rsidRDefault="007D710E" w:rsidP="007D710E" w:rsidR="007D710E">
      <w:pPr>
        <w:jc w:val="both"/>
      </w:pPr>
    </w:p>
    <w:p w:rsidRDefault="00E8752B" w:rsidP="00E8752B" w:rsidR="00E8752B">
      <w:pPr>
        <w:jc w:val="both"/>
      </w:pPr>
      <w:r>
        <w:t>Vesna Pristošek, OIB: 93053249489</w:t>
      </w:r>
    </w:p>
    <w:p w:rsidRDefault="00E8752B" w:rsidP="00E8752B" w:rsidR="00E8752B">
      <w:pPr>
        <w:jc w:val="both"/>
      </w:pPr>
      <w:r>
        <w:t xml:space="preserve">Orešje, Cvjetna 15 </w:t>
      </w:r>
    </w:p>
    <w:p w:rsidRDefault="002B24EB" w:rsidP="00E8752B" w:rsidR="002B24EB">
      <w:pPr>
        <w:jc w:val="both"/>
      </w:pPr>
      <w:r w:rsidRPr="002B24EB">
        <w:t>- zastupa pojedinačno i samostalno</w:t>
      </w:r>
    </w:p>
    <w:p w:rsidRDefault="007D710E" w:rsidP="007D710E" w:rsidR="007D710E" w:rsidRPr="002B24EB">
      <w:pPr>
        <w:jc w:val="both"/>
      </w:pPr>
    </w:p>
    <w:p w:rsidRDefault="007D710E" w:rsidP="002B24EB" w:rsidR="002B24EB">
      <w:pPr>
        <w:jc w:val="both"/>
      </w:pPr>
      <w:r>
        <w:t>Temeljni kapital društ</w:t>
      </w:r>
      <w:r w:rsidR="009D4395">
        <w:t xml:space="preserve">va je </w:t>
      </w:r>
      <w:r w:rsidR="00E8752B" w:rsidRPr="00E8752B">
        <w:t xml:space="preserve">706.700,00 </w:t>
      </w:r>
      <w:r w:rsidR="002B24EB" w:rsidRPr="002B24EB">
        <w:t>kuna.</w:t>
      </w:r>
    </w:p>
    <w:p w:rsidRDefault="002B24EB" w:rsidP="00265FCA" w:rsid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>Predloženi dužnik je svoje financijsko poslovanje obavljao preko žiro računa broj:</w:t>
      </w:r>
    </w:p>
    <w:p w:rsidRDefault="00010773" w:rsidP="002B24EB" w:rsidR="008B2C58">
      <w:pPr>
        <w:jc w:val="both"/>
      </w:pPr>
      <w:r>
        <w:t>•</w:t>
      </w:r>
      <w:r>
        <w:tab/>
      </w:r>
      <w:r w:rsidR="00E8752B" w:rsidRPr="00E8752B">
        <w:t>HR6124020061100084272</w:t>
      </w:r>
      <w:r w:rsidR="00E8752B">
        <w:t xml:space="preserve"> </w:t>
      </w:r>
      <w:r>
        <w:t xml:space="preserve">kod </w:t>
      </w:r>
      <w:r w:rsidR="008B2C58" w:rsidRPr="008B2C58">
        <w:t>ERSTE &amp; STEIERMÄRKISCHE BANK d.d. Rijeka</w:t>
      </w:r>
    </w:p>
    <w:p w:rsidRDefault="00E8752B" w:rsidP="002B24EB" w:rsidR="00EA6CA0">
      <w:pPr>
        <w:jc w:val="both"/>
      </w:pPr>
      <w:r>
        <w:t>•</w:t>
      </w:r>
      <w:r>
        <w:tab/>
      </w:r>
      <w:r w:rsidRPr="00E8752B">
        <w:t>HR1823600001101538448</w:t>
      </w:r>
      <w:r>
        <w:t xml:space="preserve"> kod </w:t>
      </w:r>
      <w:r w:rsidRPr="00E8752B">
        <w:t>ZAGREBAČKA BANKA d.d. Zagreb</w:t>
      </w:r>
    </w:p>
    <w:p w:rsidRDefault="00E8752B" w:rsidP="002B24EB" w:rsidR="00E8752B">
      <w:pPr>
        <w:jc w:val="both"/>
      </w:pPr>
    </w:p>
    <w:p w:rsidRDefault="00E8752B" w:rsidP="002B24EB" w:rsidR="008B2C58">
      <w:pPr>
        <w:jc w:val="both"/>
      </w:pPr>
      <w:r w:rsidRPr="00E8752B">
        <w:t xml:space="preserve">U trenutku otvaranja stečajnog postupka u društvu </w:t>
      </w:r>
      <w:r>
        <w:t>je bio prijavljen</w:t>
      </w:r>
      <w:r w:rsidRPr="00E8752B">
        <w:t xml:space="preserve"> zaposlenik, koj</w:t>
      </w:r>
      <w:r>
        <w:t>em je</w:t>
      </w:r>
      <w:r w:rsidRPr="00E8752B">
        <w:t xml:space="preserve"> </w:t>
      </w:r>
      <w:r>
        <w:t>otkazan ugovor</w:t>
      </w:r>
      <w:r w:rsidRPr="00E8752B">
        <w:t xml:space="preserve"> o radu.</w:t>
      </w:r>
    </w:p>
    <w:p w:rsidRDefault="002B24EB" w:rsidP="002B24EB" w:rsidR="002B24EB">
      <w:pPr>
        <w:jc w:val="both"/>
      </w:pPr>
      <w:r w:rsidRPr="002B24EB">
        <w:t xml:space="preserve"> </w:t>
      </w: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AC0FBE" w:rsidP="00AC0FBE" w:rsidR="00172718">
      <w:pPr>
        <w:numPr>
          <w:ilvl w:val="1"/>
          <w:numId w:val="23"/>
        </w:numPr>
        <w:jc w:val="both"/>
        <w:rPr>
          <w:b/>
        </w:rPr>
      </w:pPr>
      <w:r w:rsidRPr="00AC0FBE">
        <w:rPr>
          <w:b/>
        </w:rPr>
        <w:lastRenderedPageBreak/>
        <w:t xml:space="preserve">IZVJEŠĆE O GOSPODARSKOM POLOŽAJU STEČAJNOG DUŽNIKA </w:t>
      </w:r>
      <w:r w:rsidR="00EA2F01" w:rsidRPr="00AC0FBE">
        <w:rPr>
          <w:b/>
        </w:rPr>
        <w:tab/>
      </w:r>
    </w:p>
    <w:p w:rsidRDefault="00AE4C1F" w:rsidP="00AC0FBE" w:rsidR="00AE4C1F">
      <w:pPr>
        <w:jc w:val="both"/>
      </w:pPr>
    </w:p>
    <w:p w:rsidRDefault="00DB0AB6" w:rsidP="000417E7" w:rsidR="007245A3">
      <w:pPr>
        <w:ind w:firstLine="720"/>
        <w:jc w:val="both"/>
      </w:pPr>
      <w:r w:rsidRPr="00DB0AB6">
        <w:t xml:space="preserve">MAŠINOPROJEKT - GRAĐEVINSKO ARHITEKTONSKI BIRO d.o.o. u stečaju, osnovano </w:t>
      </w:r>
      <w:r>
        <w:t xml:space="preserve">je </w:t>
      </w:r>
      <w:r w:rsidRPr="00DB0AB6">
        <w:t>u Zagrebu</w:t>
      </w:r>
      <w:r>
        <w:t xml:space="preserve"> </w:t>
      </w:r>
      <w:r w:rsidRPr="00DB0AB6">
        <w:t xml:space="preserve">29. travnja 1992. godine </w:t>
      </w:r>
      <w:r>
        <w:t xml:space="preserve">Odlukom </w:t>
      </w:r>
      <w:r w:rsidR="008B2C58" w:rsidRPr="008B2C58">
        <w:t>o osnivanju društva</w:t>
      </w:r>
      <w:r w:rsidR="008B2C58">
        <w:t>.</w:t>
      </w:r>
    </w:p>
    <w:p w:rsidRDefault="00387B51" w:rsidP="007245A3" w:rsidR="008B2C58">
      <w:pPr>
        <w:jc w:val="both"/>
      </w:pPr>
      <w:r>
        <w:tab/>
        <w:t xml:space="preserve">Društvo je nastalo pretvorbom društva </w:t>
      </w:r>
      <w:r w:rsidRPr="00387B51">
        <w:t>MAŠINOPROJEKT - Biro za strojogradnju i energetiku</w:t>
      </w:r>
      <w:r>
        <w:t>.</w:t>
      </w:r>
    </w:p>
    <w:p w:rsidRDefault="00387B51" w:rsidP="007245A3" w:rsidR="00387B51">
      <w:pPr>
        <w:jc w:val="both"/>
      </w:pPr>
    </w:p>
    <w:p w:rsidRDefault="00387B51" w:rsidP="00387B51" w:rsidR="00387B51">
      <w:pPr>
        <w:jc w:val="both"/>
      </w:pPr>
      <w:r>
        <w:t xml:space="preserve">Do 1992. godine radi kao cjelovito društvo sa odjelima za </w:t>
      </w:r>
    </w:p>
    <w:p w:rsidRDefault="00387B51" w:rsidP="00387B51" w:rsidR="00387B51">
      <w:pPr>
        <w:jc w:val="both"/>
      </w:pPr>
      <w:r>
        <w:t>• strojarstvo,</w:t>
      </w:r>
    </w:p>
    <w:p w:rsidRDefault="00387B51" w:rsidP="00387B51" w:rsidR="00387B51">
      <w:pPr>
        <w:jc w:val="both"/>
      </w:pPr>
      <w:r>
        <w:t>• elektriku,</w:t>
      </w:r>
    </w:p>
    <w:p w:rsidRDefault="00387B51" w:rsidP="00387B51" w:rsidR="00387B51">
      <w:pPr>
        <w:jc w:val="both"/>
      </w:pPr>
      <w:r>
        <w:t>• građevinarstvo.</w:t>
      </w:r>
    </w:p>
    <w:p w:rsidRDefault="00387B51" w:rsidP="00387B51" w:rsidR="00387B51">
      <w:pPr>
        <w:jc w:val="both"/>
      </w:pPr>
    </w:p>
    <w:p w:rsidRDefault="00387B51" w:rsidP="00387B51" w:rsidR="00387B51">
      <w:pPr>
        <w:jc w:val="both"/>
      </w:pPr>
      <w:r>
        <w:t xml:space="preserve">Od 1992. godine </w:t>
      </w:r>
      <w:r w:rsidR="00E46150">
        <w:t>dijeli se na</w:t>
      </w:r>
      <w:r>
        <w:t xml:space="preserve">: </w:t>
      </w:r>
    </w:p>
    <w:p w:rsidRDefault="00E46150" w:rsidP="00387B51" w:rsidR="00E46150">
      <w:pPr>
        <w:jc w:val="both"/>
      </w:pPr>
      <w:r w:rsidRPr="00E46150">
        <w:t>•</w:t>
      </w:r>
      <w:r>
        <w:t xml:space="preserve"> </w:t>
      </w:r>
      <w:r w:rsidRPr="00E46150">
        <w:t>MAŠINOPROJEKT</w:t>
      </w:r>
    </w:p>
    <w:p w:rsidRDefault="00387B51" w:rsidP="00387B51" w:rsidR="00387B51">
      <w:pPr>
        <w:jc w:val="both"/>
      </w:pPr>
      <w:bookmarkStart w:name="_Hlk485628177" w:id="3"/>
      <w:r>
        <w:t xml:space="preserve">• </w:t>
      </w:r>
      <w:bookmarkStart w:name="_Hlk485628187" w:id="4"/>
      <w:bookmarkEnd w:id="3"/>
      <w:r>
        <w:t xml:space="preserve">MAŠINOPROJEKT </w:t>
      </w:r>
      <w:bookmarkEnd w:id="4"/>
      <w:r>
        <w:t xml:space="preserve">GAB (Građevinsko-arhitektonski biro), </w:t>
      </w:r>
    </w:p>
    <w:p w:rsidRDefault="00387B51" w:rsidP="00387B51" w:rsidR="00387B51">
      <w:pPr>
        <w:jc w:val="both"/>
      </w:pPr>
      <w:r>
        <w:t>• MAŠINOPROJEKT BEL (Biro za elektrotehniku).</w:t>
      </w:r>
    </w:p>
    <w:p w:rsidRDefault="00387B51" w:rsidP="007245A3" w:rsidR="00387B51">
      <w:pPr>
        <w:jc w:val="both"/>
      </w:pPr>
    </w:p>
    <w:p w:rsidRDefault="007245A3" w:rsidP="000417E7" w:rsidR="00AE4C1F">
      <w:pPr>
        <w:ind w:firstLine="720"/>
        <w:jc w:val="both"/>
      </w:pPr>
      <w:r>
        <w:t xml:space="preserve">Društvo je kao osnovnu djelatnost navelo </w:t>
      </w:r>
      <w:r w:rsidR="00387B51" w:rsidRPr="00387B51">
        <w:t>Inženjerstvo i s njim povezano tehničko savjetovanje</w:t>
      </w:r>
      <w:r w:rsidR="00AE4C1F">
        <w:t>.</w:t>
      </w:r>
    </w:p>
    <w:p w:rsidRDefault="00387B51" w:rsidP="00387B51" w:rsidR="002A6FF6">
      <w:pPr>
        <w:jc w:val="both"/>
      </w:pPr>
      <w:r>
        <w:t>Društvo se bavi projektiranjem</w:t>
      </w:r>
      <w:r w:rsidR="002A6FF6">
        <w:t xml:space="preserve">, i to u </w:t>
      </w:r>
      <w:r w:rsidR="00E442E8">
        <w:t>uglavnom</w:t>
      </w:r>
      <w:r w:rsidR="002A6FF6">
        <w:t xml:space="preserve"> za proizvodna postrojenja</w:t>
      </w:r>
      <w:r w:rsidR="00832D43">
        <w:t xml:space="preserve"> u industriji</w:t>
      </w:r>
      <w:r w:rsidR="002A6FF6">
        <w:t>.</w:t>
      </w:r>
    </w:p>
    <w:p w:rsidRDefault="00832D43" w:rsidP="00387B51" w:rsidR="00387B51">
      <w:pPr>
        <w:jc w:val="both"/>
      </w:pPr>
      <w:r>
        <w:t>Od 2008.godine</w:t>
      </w:r>
      <w:r w:rsidRPr="00832D43">
        <w:t xml:space="preserve"> </w:t>
      </w:r>
      <w:r>
        <w:t xml:space="preserve">društvo dolazi u </w:t>
      </w:r>
      <w:r w:rsidRPr="00832D43">
        <w:t>poteškoć</w:t>
      </w:r>
      <w:r>
        <w:t>e</w:t>
      </w:r>
      <w:r w:rsidRPr="00832D43">
        <w:t xml:space="preserve"> kad ne</w:t>
      </w:r>
      <w:r>
        <w:t xml:space="preserve"> može</w:t>
      </w:r>
      <w:r w:rsidRPr="00832D43">
        <w:t xml:space="preserve"> naplatiti projekte</w:t>
      </w:r>
      <w:r>
        <w:t>,</w:t>
      </w:r>
      <w:r w:rsidRPr="00832D43">
        <w:t xml:space="preserve"> a koje </w:t>
      </w:r>
      <w:r>
        <w:t xml:space="preserve">je </w:t>
      </w:r>
      <w:r w:rsidRPr="00832D43">
        <w:t>radil</w:t>
      </w:r>
      <w:r>
        <w:t>o kao kooperant</w:t>
      </w:r>
      <w:r w:rsidRPr="00832D43">
        <w:t xml:space="preserve"> </w:t>
      </w:r>
      <w:r>
        <w:t xml:space="preserve">društva </w:t>
      </w:r>
      <w:r w:rsidRPr="00832D43">
        <w:t>ROTERM iz Splita, za investitora Željezaru Split</w:t>
      </w:r>
      <w:r>
        <w:t>.</w:t>
      </w:r>
    </w:p>
    <w:p w:rsidRDefault="00832D43" w:rsidP="00387B51" w:rsidR="00E442E8">
      <w:pPr>
        <w:jc w:val="both"/>
      </w:pPr>
      <w:r>
        <w:tab/>
      </w:r>
    </w:p>
    <w:p w:rsidRDefault="00832D43" w:rsidP="00387B51" w:rsidR="00387B51">
      <w:pPr>
        <w:jc w:val="both"/>
      </w:pPr>
      <w:r>
        <w:t>Zbog nemogućnosti naplate potraživanja žiro račun društva je blokiran, te zbog nemogućnosti isplate plaća društvo napuštaju kvalificirani djelatnici, kada i prestaje poslovna aktivnost društva</w:t>
      </w:r>
    </w:p>
    <w:p w:rsidRDefault="00D13749" w:rsidP="00D13749" w:rsidR="00D13749" w:rsidRPr="00D13749">
      <w:pPr>
        <w:jc w:val="both"/>
      </w:pPr>
    </w:p>
    <w:p w:rsidRDefault="00D13749" w:rsidP="00D13749" w:rsidR="00D13749" w:rsidRPr="00D13749">
      <w:pPr>
        <w:jc w:val="both"/>
      </w:pPr>
      <w:r w:rsidRPr="00D13749">
        <w:t xml:space="preserve">      Društvo u stečaju ne obavlja više nikakvu djelatnost. </w:t>
      </w:r>
    </w:p>
    <w:p w:rsidRDefault="000448B9" w:rsidP="00D13749" w:rsidR="000448B9">
      <w:pPr>
        <w:jc w:val="both"/>
        <w:rPr>
          <w:b/>
        </w:rPr>
      </w:pPr>
    </w:p>
    <w:p w:rsidRDefault="007245A3" w:rsidP="007245A3" w:rsidR="007245A3" w:rsidRPr="001D5531">
      <w:pPr>
        <w:jc w:val="both"/>
        <w:rPr>
          <w:b/>
        </w:rPr>
      </w:pPr>
      <w:r w:rsidRPr="001D5531">
        <w:rPr>
          <w:b/>
        </w:rPr>
        <w:t>Dr</w:t>
      </w:r>
      <w:r w:rsidR="00AE4C1F">
        <w:rPr>
          <w:b/>
        </w:rPr>
        <w:t xml:space="preserve">uštvo </w:t>
      </w:r>
      <w:r w:rsidRPr="001D5531">
        <w:rPr>
          <w:b/>
        </w:rPr>
        <w:t xml:space="preserve">je vodilo poslovne knjige u skladu s računovodstvenim i knjigovodstvenim pravilima. </w:t>
      </w:r>
    </w:p>
    <w:p w:rsidRDefault="007245A3" w:rsidP="007245A3" w:rsidR="007245A3">
      <w:pPr>
        <w:jc w:val="both"/>
      </w:pPr>
    </w:p>
    <w:p w:rsidRDefault="003924A3" w:rsidP="003924A3" w:rsidR="003924A3">
      <w:pPr>
        <w:jc w:val="both"/>
      </w:pPr>
      <w:r w:rsidRPr="00B079DA">
        <w:t>Posljednja Financijska izvješća predana su za 201</w:t>
      </w:r>
      <w:r w:rsidR="00832D43">
        <w:t>6</w:t>
      </w:r>
      <w:r w:rsidRPr="00B079DA">
        <w:t>. godinu.</w:t>
      </w:r>
    </w:p>
    <w:p w:rsidRDefault="005138E7" w:rsidP="003924A3" w:rsidR="005138E7" w:rsidRPr="00B079DA">
      <w:pPr>
        <w:jc w:val="both"/>
      </w:pPr>
    </w:p>
    <w:tbl>
      <w:tblPr>
        <w:tblW w:type="pct" w:w="5283"/>
        <w:tblLook w:val="04A0" w:noVBand="1" w:noHBand="0" w:lastColumn="0" w:firstColumn="1" w:lastRow="0" w:firstRow="1"/>
      </w:tblPr>
      <w:tblGrid>
        <w:gridCol w:w="5300"/>
        <w:gridCol w:w="1364"/>
        <w:gridCol w:w="1171"/>
        <w:gridCol w:w="1169"/>
      </w:tblGrid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BILANCA - STANJE IMOVINE I OBVEZA</w:t>
            </w: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</w:tr>
      <w:tr w:rsidTr="00832D43" w:rsidR="003924A3" w:rsidRPr="00A342FA">
        <w:trPr>
          <w:trHeight w:val="132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AKTIVA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832D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832D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832D43">
              <w:rPr>
                <w:color w:val="000000"/>
                <w:sz w:val="22"/>
                <w:szCs w:val="22"/>
              </w:rPr>
              <w:t>6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1. DUGOTRAJNA IMOVINA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832D43">
              <w:rPr>
                <w:color w:val="000000"/>
                <w:sz w:val="22"/>
                <w:szCs w:val="22"/>
              </w:rPr>
              <w:t>240.700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</w:t>
            </w:r>
            <w:r w:rsidR="003924A3" w:rsidRPr="00A342F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  <w:r w:rsidR="003924A3" w:rsidRPr="00A342F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76.9</w:t>
            </w:r>
            <w:r w:rsidR="000417E7">
              <w:rPr>
                <w:color w:val="000000"/>
                <w:sz w:val="22"/>
                <w:szCs w:val="22"/>
              </w:rPr>
              <w:t>00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2. KRATKOTRAJNA IMOVINA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2.673.000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2.660.500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2.519.000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UKUPNO AKTIVA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2.913.700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2.819.300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2.595.800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PASIVA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42FA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832D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832D4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832D43">
              <w:rPr>
                <w:color w:val="000000"/>
                <w:sz w:val="22"/>
                <w:szCs w:val="22"/>
              </w:rPr>
              <w:t>6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1. KAPITAL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1.817.700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1.744.100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1.547.100</w:t>
            </w:r>
          </w:p>
        </w:tc>
      </w:tr>
      <w:tr w:rsidTr="00832D43" w:rsidR="00832D4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2D43" w:rsidP="00832D43" w:rsidR="00832D43" w:rsidRPr="00A342F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 REZERVIRANJA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2D43" w:rsidP="00993D8A" w:rsidR="00832D4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400.000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2D43" w:rsidP="00993D8A" w:rsidR="00832D43">
            <w:pPr>
              <w:jc w:val="right"/>
              <w:rPr>
                <w:color w:val="000000"/>
                <w:sz w:val="22"/>
                <w:szCs w:val="22"/>
              </w:rPr>
            </w:pPr>
            <w:r w:rsidRPr="00832D43">
              <w:rPr>
                <w:color w:val="000000"/>
                <w:sz w:val="22"/>
                <w:szCs w:val="22"/>
              </w:rPr>
              <w:t>400.000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32D43" w:rsidP="00993D8A" w:rsidR="00832D43">
            <w:pPr>
              <w:jc w:val="right"/>
              <w:rPr>
                <w:color w:val="000000"/>
                <w:sz w:val="22"/>
                <w:szCs w:val="22"/>
              </w:rPr>
            </w:pPr>
            <w:r w:rsidRPr="00832D43">
              <w:rPr>
                <w:color w:val="000000"/>
                <w:sz w:val="22"/>
                <w:szCs w:val="22"/>
              </w:rPr>
              <w:t>400.000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2. DUGOROČNE OBVEZE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832D43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3. KRATKOROČNE OBVEZE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696.000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675.200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648.800</w:t>
            </w:r>
          </w:p>
        </w:tc>
      </w:tr>
      <w:tr w:rsidTr="00832D43" w:rsidR="00832D4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D43" w:rsidP="00832D43" w:rsidR="00832D4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UKUPNO PASIVA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32D43" w:rsidP="00832D43" w:rsidR="00832D43" w:rsidRPr="00832D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2.913.7</w:t>
            </w:r>
            <w:r w:rsidRPr="00832D43">
              <w:rPr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32D43" w:rsidP="00832D43" w:rsidR="00832D43" w:rsidRPr="00832D43">
            <w:pPr>
              <w:jc w:val="right"/>
              <w:rPr>
                <w:sz w:val="22"/>
                <w:szCs w:val="22"/>
              </w:rPr>
            </w:pPr>
            <w:r w:rsidRPr="00832D43">
              <w:rPr>
                <w:sz w:val="22"/>
                <w:szCs w:val="22"/>
              </w:rPr>
              <w:t>2.819.300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32D43" w:rsidP="00832D43" w:rsidR="00832D43" w:rsidRPr="00832D43">
            <w:pPr>
              <w:jc w:val="right"/>
              <w:rPr>
                <w:sz w:val="22"/>
                <w:szCs w:val="22"/>
              </w:rPr>
            </w:pPr>
            <w:r w:rsidRPr="00832D43">
              <w:rPr>
                <w:sz w:val="22"/>
                <w:szCs w:val="22"/>
              </w:rPr>
              <w:t>2.595.800</w:t>
            </w:r>
          </w:p>
        </w:tc>
      </w:tr>
      <w:tr w:rsidTr="00832D43" w:rsidR="005138E7" w:rsidRPr="00DC292B">
        <w:trPr>
          <w:trHeight w:val="288"/>
        </w:trPr>
        <w:tc>
          <w:tcPr>
            <w:tcW w:type="pct" w:w="3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138E7" w:rsidP="00993D8A" w:rsidR="005138E7" w:rsidRPr="00DC29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138E7" w:rsidP="00993D8A" w:rsidR="005138E7" w:rsidRPr="00DC29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138E7" w:rsidP="00993D8A" w:rsidR="005138E7" w:rsidRPr="00DC292B">
            <w:pPr>
              <w:rPr>
                <w:sz w:val="22"/>
                <w:szCs w:val="22"/>
              </w:rPr>
            </w:pPr>
          </w:p>
        </w:tc>
      </w:tr>
      <w:tr w:rsidTr="00832D43" w:rsidR="003924A3" w:rsidRPr="00DC292B">
        <w:trPr>
          <w:trHeight w:val="288"/>
        </w:trPr>
        <w:tc>
          <w:tcPr>
            <w:tcW w:type="pct" w:w="3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RAČUN DOBITI I GUBITKA - BILANCA USPIJEHA POSLOVANJA</w:t>
            </w: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</w:tr>
      <w:tr w:rsidTr="00832D43" w:rsidR="003924A3" w:rsidRPr="00DC292B">
        <w:trPr>
          <w:trHeight w:val="127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</w:tr>
      <w:tr w:rsidTr="00832D43" w:rsidR="00A342FA" w:rsidRPr="00A342FA">
        <w:trPr>
          <w:trHeight w:val="288"/>
        </w:trPr>
        <w:tc>
          <w:tcPr>
            <w:tcW w:type="pct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42FA" w:rsidP="00A342FA" w:rsidR="00A342FA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342FA" w:rsidP="00A342FA" w:rsidR="00A342FA" w:rsidRPr="00A342FA">
            <w:pPr>
              <w:jc w:val="right"/>
              <w:rPr>
                <w:sz w:val="22"/>
                <w:szCs w:val="22"/>
              </w:rPr>
            </w:pPr>
            <w:r w:rsidRPr="00A342FA">
              <w:rPr>
                <w:sz w:val="22"/>
                <w:szCs w:val="22"/>
              </w:rPr>
              <w:t>201</w:t>
            </w:r>
            <w:r w:rsidR="00962D2A">
              <w:rPr>
                <w:sz w:val="22"/>
                <w:szCs w:val="22"/>
              </w:rPr>
              <w:t>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342FA" w:rsidP="00A342FA" w:rsidR="00A342FA" w:rsidRPr="00A342FA">
            <w:pPr>
              <w:jc w:val="right"/>
              <w:rPr>
                <w:sz w:val="22"/>
                <w:szCs w:val="22"/>
              </w:rPr>
            </w:pPr>
            <w:r w:rsidRPr="00A342FA">
              <w:rPr>
                <w:sz w:val="22"/>
                <w:szCs w:val="22"/>
              </w:rPr>
              <w:t>201</w:t>
            </w:r>
            <w:r w:rsidR="00962D2A">
              <w:rPr>
                <w:sz w:val="22"/>
                <w:szCs w:val="22"/>
              </w:rPr>
              <w:t>5</w:t>
            </w:r>
          </w:p>
        </w:tc>
        <w:tc>
          <w:tcPr>
            <w:tcW w:type="pct" w:w="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342FA" w:rsidP="00A342FA" w:rsidR="00A342FA" w:rsidRPr="00A342FA">
            <w:pPr>
              <w:jc w:val="right"/>
              <w:rPr>
                <w:sz w:val="22"/>
                <w:szCs w:val="22"/>
              </w:rPr>
            </w:pPr>
            <w:r w:rsidRPr="00A342FA">
              <w:rPr>
                <w:sz w:val="22"/>
                <w:szCs w:val="22"/>
              </w:rPr>
              <w:t>201</w:t>
            </w:r>
            <w:r w:rsidR="00962D2A">
              <w:rPr>
                <w:sz w:val="22"/>
                <w:szCs w:val="22"/>
              </w:rPr>
              <w:t>6</w:t>
            </w:r>
          </w:p>
        </w:tc>
      </w:tr>
      <w:tr w:rsidTr="00832D43" w:rsidR="003924A3" w:rsidRPr="00DC292B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1. UKUPNI PRIHODI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208.700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58.000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82.300</w:t>
            </w:r>
          </w:p>
        </w:tc>
      </w:tr>
      <w:tr w:rsidTr="00832D43" w:rsidR="003924A3" w:rsidRPr="00DC292B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2. UKUPNI RASHODI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240.000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131.600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 w:rsidRPr="00962D2A">
              <w:rPr>
                <w:color w:val="000000"/>
                <w:sz w:val="22"/>
                <w:szCs w:val="22"/>
              </w:rPr>
              <w:t>279.400</w:t>
            </w:r>
          </w:p>
        </w:tc>
      </w:tr>
      <w:tr w:rsidTr="00832D43" w:rsidR="003924A3" w:rsidRPr="00DC292B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DOBIT/ - GUBITAK RAZDOBLJA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6C8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962D2A">
              <w:rPr>
                <w:color w:val="000000"/>
                <w:sz w:val="22"/>
                <w:szCs w:val="22"/>
              </w:rPr>
              <w:t>31</w:t>
            </w:r>
            <w:r>
              <w:rPr>
                <w:color w:val="000000"/>
                <w:sz w:val="22"/>
                <w:szCs w:val="22"/>
              </w:rPr>
              <w:t>.</w:t>
            </w:r>
            <w:r w:rsidR="00962D2A">
              <w:rPr>
                <w:color w:val="000000"/>
                <w:sz w:val="22"/>
                <w:szCs w:val="22"/>
              </w:rPr>
              <w:t>3</w:t>
            </w:r>
            <w:r w:rsidR="00A342FA" w:rsidRPr="00A342F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6C8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962D2A">
              <w:rPr>
                <w:color w:val="000000"/>
                <w:sz w:val="22"/>
                <w:szCs w:val="22"/>
              </w:rPr>
              <w:t>73</w:t>
            </w:r>
            <w:r>
              <w:rPr>
                <w:color w:val="000000"/>
                <w:sz w:val="22"/>
                <w:szCs w:val="22"/>
              </w:rPr>
              <w:t>.</w:t>
            </w:r>
            <w:r w:rsidR="00962D2A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62D2A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-197</w:t>
            </w:r>
            <w:r w:rsidR="00266C8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  <w:r w:rsidR="00266C8F">
              <w:rPr>
                <w:color w:val="000000"/>
                <w:sz w:val="22"/>
                <w:szCs w:val="22"/>
              </w:rPr>
              <w:t>00</w:t>
            </w:r>
          </w:p>
        </w:tc>
      </w:tr>
    </w:tbl>
    <w:p w:rsidRDefault="003924A3" w:rsidP="003924A3" w:rsidR="003924A3">
      <w:pPr>
        <w:jc w:val="both"/>
        <w:rPr>
          <w:b/>
        </w:rPr>
      </w:pPr>
    </w:p>
    <w:p w:rsidRDefault="003924A3" w:rsidP="003924A3" w:rsidR="00A342FA">
      <w:pPr>
        <w:jc w:val="both"/>
      </w:pPr>
      <w:r w:rsidRPr="00CA3A2E">
        <w:t>Kako je vidljivo iz prethodne komparativne analize poslovanja za 201</w:t>
      </w:r>
      <w:r w:rsidR="00962D2A">
        <w:t>4</w:t>
      </w:r>
      <w:r w:rsidRPr="00CA3A2E">
        <w:t>., 201</w:t>
      </w:r>
      <w:r w:rsidR="00962D2A">
        <w:t>5</w:t>
      </w:r>
      <w:r w:rsidRPr="00CA3A2E">
        <w:t>. i 201</w:t>
      </w:r>
      <w:r w:rsidR="00962D2A">
        <w:t>5</w:t>
      </w:r>
      <w:r w:rsidRPr="00CA3A2E">
        <w:t xml:space="preserve">. godinu </w:t>
      </w:r>
      <w:r>
        <w:t xml:space="preserve">imovina društva </w:t>
      </w:r>
      <w:r w:rsidR="00266C8F">
        <w:t xml:space="preserve">se sastoji </w:t>
      </w:r>
      <w:r w:rsidR="00962D2A">
        <w:t xml:space="preserve">uglavnom </w:t>
      </w:r>
      <w:r w:rsidR="00266C8F">
        <w:t>od kratkotrajne imovine</w:t>
      </w:r>
      <w:r w:rsidR="00962D2A">
        <w:t>. Dugotrajna imovina je u većem dijelu amortizirana.</w:t>
      </w:r>
    </w:p>
    <w:p w:rsidRDefault="00266C8F" w:rsidP="003924A3" w:rsidR="003924A3" w:rsidRPr="00CA3A2E">
      <w:pPr>
        <w:jc w:val="both"/>
      </w:pPr>
      <w:r>
        <w:t>Prihoda</w:t>
      </w:r>
      <w:r w:rsidR="003924A3">
        <w:t xml:space="preserve"> u promatranom periodu</w:t>
      </w:r>
      <w:r w:rsidR="00A342FA">
        <w:t xml:space="preserve"> </w:t>
      </w:r>
      <w:r>
        <w:t>gotovo da i nema</w:t>
      </w:r>
      <w:r w:rsidR="00A342FA">
        <w:t xml:space="preserve">, te </w:t>
      </w:r>
      <w:r w:rsidR="003924A3">
        <w:t xml:space="preserve">nisu dovoljni za pokriće </w:t>
      </w:r>
      <w:r w:rsidR="00D6515A">
        <w:t xml:space="preserve">tekućih </w:t>
      </w:r>
      <w:r w:rsidR="00580145">
        <w:t>obveza društva.</w:t>
      </w:r>
    </w:p>
    <w:p w:rsidRDefault="00AC0FBE" w:rsidP="00AC0FBE" w:rsidR="00AC0FBE" w:rsidRPr="00AC0FBE">
      <w:pPr>
        <w:jc w:val="both"/>
        <w:rPr>
          <w:b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</w:rPr>
      </w:pPr>
      <w:r w:rsidRPr="0012779A">
        <w:rPr>
          <w:b/>
        </w:rPr>
        <w:t>PRIJEDLOG ZA OTVARANJE STEČAJNOG</w:t>
      </w:r>
      <w:r w:rsidRPr="00AE00E9">
        <w:rPr>
          <w:b/>
        </w:rPr>
        <w:t xml:space="preserve"> POSTUPKA</w:t>
      </w:r>
    </w:p>
    <w:p w:rsidRDefault="00187D7E" w:rsidP="009A307F" w:rsidR="00187D7E" w:rsidRPr="00E312F4">
      <w:pPr>
        <w:jc w:val="both"/>
        <w:rPr>
          <w:b/>
        </w:rPr>
      </w:pPr>
    </w:p>
    <w:p w:rsidRDefault="00D82C36" w:rsidP="008318FC" w:rsidR="0076734B">
      <w:pPr>
        <w:jc w:val="both"/>
      </w:pPr>
      <w:r w:rsidRPr="00D82C36">
        <w:t xml:space="preserve">Financijska agencija </w:t>
      </w:r>
      <w:r w:rsidR="001D5531" w:rsidRPr="001D5531">
        <w:t>podni</w:t>
      </w:r>
      <w:r>
        <w:t>jela</w:t>
      </w:r>
      <w:r w:rsidR="001D5531" w:rsidRPr="001D5531">
        <w:t xml:space="preserve"> je </w:t>
      </w:r>
      <w:r w:rsidR="00AD1F7B">
        <w:t xml:space="preserve">dana </w:t>
      </w:r>
      <w:r w:rsidR="00726017">
        <w:t>22</w:t>
      </w:r>
      <w:r w:rsidR="00AD1F7B">
        <w:t>.</w:t>
      </w:r>
      <w:r w:rsidR="00726017">
        <w:t>03</w:t>
      </w:r>
      <w:r w:rsidR="00EA6CA0">
        <w:t>.201</w:t>
      </w:r>
      <w:r w:rsidR="00726017">
        <w:t>6</w:t>
      </w:r>
      <w:r w:rsidR="00AD1F7B">
        <w:t xml:space="preserve">. godine </w:t>
      </w:r>
      <w:r w:rsidR="008318FC">
        <w:t xml:space="preserve">prijedlog za otvaranje </w:t>
      </w:r>
      <w:r>
        <w:t xml:space="preserve">stečajnog </w:t>
      </w:r>
      <w:r w:rsidR="001D5531" w:rsidRPr="001D5531">
        <w:t>postupka nad dužnikom</w:t>
      </w:r>
      <w:r w:rsidR="008318FC">
        <w:t xml:space="preserve"> u skladu sa člankom </w:t>
      </w:r>
      <w:r w:rsidR="00AD1F7B">
        <w:t>444</w:t>
      </w:r>
      <w:r w:rsidR="008318FC">
        <w:t>.</w:t>
      </w:r>
      <w:r w:rsidR="00AD1F7B">
        <w:t xml:space="preserve"> st. 2.</w:t>
      </w:r>
      <w:r w:rsidR="008318FC">
        <w:t xml:space="preserve"> Stečajnog zakona</w:t>
      </w:r>
      <w:r w:rsidR="001D5531">
        <w:t>.</w:t>
      </w:r>
      <w:r>
        <w:t xml:space="preserve"> </w:t>
      </w:r>
    </w:p>
    <w:p w:rsidRDefault="002B24EB" w:rsidP="002B24EB" w:rsidR="002B24EB" w:rsidRPr="002B24EB">
      <w:pPr>
        <w:jc w:val="both"/>
      </w:pPr>
    </w:p>
    <w:p w:rsidRDefault="008318FC" w:rsidP="00054CB1" w:rsidR="008D0B96">
      <w:pPr>
        <w:jc w:val="both"/>
      </w:pPr>
      <w:r w:rsidRPr="008318FC">
        <w:t xml:space="preserve">Rješenjem Trgovačkog suda u </w:t>
      </w:r>
      <w:r w:rsidR="00EA6CA0">
        <w:t xml:space="preserve">Zagrebu, </w:t>
      </w:r>
      <w:r w:rsidRPr="008318FC">
        <w:t xml:space="preserve">posl.br. </w:t>
      </w:r>
      <w:r w:rsidR="00ED1D69" w:rsidRPr="00ED1D69">
        <w:t>7 St-2791/16</w:t>
      </w:r>
      <w:r w:rsidR="00ED1D69">
        <w:t xml:space="preserve"> </w:t>
      </w:r>
      <w:r w:rsidRPr="008318FC">
        <w:t xml:space="preserve">od </w:t>
      </w:r>
      <w:r w:rsidR="00ED1D69" w:rsidRPr="00ED1D69">
        <w:t>13. travnja 2017.</w:t>
      </w:r>
      <w:r w:rsidRPr="008318FC">
        <w:t xml:space="preserve"> godine, otvoren je stečajni postupak nad društvom </w:t>
      </w:r>
      <w:bookmarkStart w:name="_Hlk485632737" w:id="5"/>
      <w:r w:rsidR="00ED1D69" w:rsidRPr="00ED1D69">
        <w:t>MAŠINOPROJEKT – GRAĐEVINSKO ARHITEKTONSKI BIRO d. o. o.</w:t>
      </w:r>
      <w:bookmarkEnd w:id="5"/>
      <w:r w:rsidR="00ED1D69" w:rsidRPr="00ED1D69">
        <w:t>, Zagreb, Braće Domany 8, OIB 45589254370</w:t>
      </w:r>
      <w:r w:rsidRPr="008318FC">
        <w:t>, a za stečajnog upravitelja imenovan je Milan Kanjer, II Praćanska 6a, Zagreb</w:t>
      </w:r>
      <w:r w:rsidR="008D0B96">
        <w:t>.</w:t>
      </w:r>
    </w:p>
    <w:p w:rsidRDefault="008318FC" w:rsidP="009A307F" w:rsidR="008318FC">
      <w:pPr>
        <w:jc w:val="both"/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</w:rPr>
      </w:pPr>
      <w:r w:rsidRPr="002253DA">
        <w:rPr>
          <w:b/>
        </w:rPr>
        <w:t>TIJEK STEČAJNOG POSTUPKA</w:t>
      </w:r>
    </w:p>
    <w:p w:rsidRDefault="002253DA" w:rsidP="009A307F" w:rsidR="002253DA">
      <w:pPr>
        <w:jc w:val="both"/>
      </w:pPr>
    </w:p>
    <w:p w:rsidRDefault="009A307F" w:rsidP="009A307F" w:rsidR="009A307F">
      <w:pPr>
        <w:jc w:val="both"/>
      </w:pPr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Default="002253DA" w:rsidP="009A307F" w:rsidR="002253DA" w:rsidRPr="00E312F4">
      <w:pPr>
        <w:jc w:val="both"/>
      </w:pPr>
    </w:p>
    <w:p w:rsidRDefault="008318FC" w:rsidP="00F54B62" w:rsidR="008318FC">
      <w:pPr>
        <w:spacing w:after="240"/>
        <w:jc w:val="both"/>
      </w:pPr>
      <w:r>
        <w:t>1. Izrađen je novi pečat stečajnog dužnika. Od bivših ovlaštenih osoba stečajnog dužnika preuzet je stari pečat te je isti arhiviran.</w:t>
      </w:r>
    </w:p>
    <w:p w:rsidRDefault="008318FC" w:rsidP="00F54B62" w:rsidR="008318FC">
      <w:pPr>
        <w:spacing w:after="240"/>
        <w:jc w:val="both"/>
      </w:pPr>
      <w:r>
        <w:t>2. Pri Državnom zavodu za statistiku izvršena je registracija promjene tvrtke društva stečajnog dužnika.</w:t>
      </w:r>
    </w:p>
    <w:p w:rsidRDefault="008318FC" w:rsidP="00F54B62" w:rsidR="008318FC">
      <w:pPr>
        <w:spacing w:after="240"/>
        <w:jc w:val="both"/>
      </w:pPr>
      <w:r>
        <w:t>3. Za slijedeće banke poslani su zahtjevi za zatvaranje žiro računa:</w:t>
      </w:r>
    </w:p>
    <w:p w:rsidRDefault="00ED1D69" w:rsidP="00F54B62" w:rsidR="00ED1D69">
      <w:pPr>
        <w:spacing w:after="240"/>
        <w:jc w:val="both"/>
      </w:pPr>
      <w:r w:rsidRPr="00ED1D69">
        <w:t>HR1823600001101538448 kod ZAGREBAČKA BANKA d.d. Zagreb</w:t>
      </w:r>
    </w:p>
    <w:p w:rsidRDefault="008318FC" w:rsidP="00F54B62" w:rsidR="008318FC">
      <w:pPr>
        <w:spacing w:after="240"/>
        <w:jc w:val="both"/>
      </w:pPr>
      <w:r>
        <w:t xml:space="preserve">4. Otvoren je novi žiro račun stečajnog dužnika kod Podravske banke d.d., broj žiro-računa IBAN: </w:t>
      </w:r>
      <w:r w:rsidR="00ED1D69" w:rsidRPr="00ED1D69">
        <w:t>HR6323860021119017132</w:t>
      </w:r>
      <w:r>
        <w:t>.</w:t>
      </w:r>
    </w:p>
    <w:p w:rsidRDefault="008318FC" w:rsidP="00F54B62" w:rsidR="008318FC">
      <w:pPr>
        <w:spacing w:after="240"/>
        <w:jc w:val="both"/>
      </w:pPr>
      <w:r>
        <w:t>5. Poduzete su sve zakonom predviđene radnje iz područja računovodstva.</w:t>
      </w:r>
    </w:p>
    <w:p w:rsidRDefault="00CB7399" w:rsidP="00F54B62" w:rsidR="00CB7399">
      <w:pPr>
        <w:spacing w:after="240"/>
        <w:jc w:val="both"/>
      </w:pPr>
      <w:r>
        <w:t xml:space="preserve">6. </w:t>
      </w:r>
      <w:r w:rsidR="00F54B62">
        <w:t>N</w:t>
      </w:r>
      <w:r>
        <w:t xml:space="preserve">apravljen </w:t>
      </w:r>
      <w:r w:rsidR="00F54B62">
        <w:t xml:space="preserve">je </w:t>
      </w:r>
      <w:r>
        <w:t>popis imovine.</w:t>
      </w:r>
    </w:p>
    <w:p w:rsidRDefault="00A03981" w:rsidP="00F54B62" w:rsidR="0076734B">
      <w:pPr>
        <w:spacing w:after="240"/>
        <w:jc w:val="both"/>
      </w:pPr>
      <w:r>
        <w:t>7</w:t>
      </w:r>
      <w:r w:rsidR="008318FC">
        <w:t>. Izvršena je procjena nekretnine od strane stalnog sudskog vještaka dipl.ing.arh. Bojane Sajko iz Zagreba, Bužanova 15.</w:t>
      </w:r>
    </w:p>
    <w:p w:rsidRDefault="00F54B62" w:rsidP="00F54B62" w:rsidR="00C9036F">
      <w:pPr>
        <w:spacing w:after="240"/>
        <w:jc w:val="both"/>
      </w:pPr>
      <w:r>
        <w:t>8</w:t>
      </w:r>
      <w:r w:rsidR="00C9036F" w:rsidRPr="00C9036F">
        <w:t xml:space="preserve">. Sačinjen je </w:t>
      </w:r>
      <w:r w:rsidR="00AD7411" w:rsidRPr="00AD7411">
        <w:t>Popis predmeta stečajne mase</w:t>
      </w:r>
      <w:r w:rsidR="00C9036F" w:rsidRPr="00C9036F">
        <w:t xml:space="preserve"> </w:t>
      </w:r>
      <w:r w:rsidR="00AD7411">
        <w:t>(sukladno čl. 221. SZ)</w:t>
      </w:r>
      <w:r w:rsidR="00C9036F" w:rsidRPr="00C9036F">
        <w:t>.</w:t>
      </w:r>
    </w:p>
    <w:p w:rsidRDefault="00F54B62" w:rsidP="00F54B62" w:rsidR="00AD7411">
      <w:pPr>
        <w:spacing w:after="240"/>
        <w:jc w:val="both"/>
      </w:pPr>
      <w:r>
        <w:lastRenderedPageBreak/>
        <w:t>9</w:t>
      </w:r>
      <w:r w:rsidR="00AD7411">
        <w:t xml:space="preserve">. </w:t>
      </w:r>
      <w:r w:rsidR="00AD7411" w:rsidRPr="00AD7411">
        <w:t>Sačinjen je Popis vjerovnika (sukladno čl. 22</w:t>
      </w:r>
      <w:r w:rsidR="00AD7411">
        <w:t>2</w:t>
      </w:r>
      <w:r w:rsidR="00AD7411" w:rsidRPr="00AD7411">
        <w:t>. SZ).</w:t>
      </w:r>
    </w:p>
    <w:p w:rsidRDefault="00A03981" w:rsidP="00F54B62" w:rsidR="0076734B" w:rsidRPr="00C9036F">
      <w:pPr>
        <w:spacing w:after="240"/>
        <w:jc w:val="both"/>
      </w:pPr>
      <w:r>
        <w:t>1</w:t>
      </w:r>
      <w:r w:rsidR="00F54B62">
        <w:t>0</w:t>
      </w:r>
      <w:r w:rsidR="00AD7411" w:rsidRPr="00AD7411">
        <w:t xml:space="preserve">. Sačinjen je Pregled imovine i obveza </w:t>
      </w:r>
      <w:r w:rsidR="00AD7411">
        <w:t>(sukladno čl. 223</w:t>
      </w:r>
      <w:r w:rsidR="00AD7411" w:rsidRPr="00AD7411">
        <w:t>. SZ).</w:t>
      </w:r>
    </w:p>
    <w:p w:rsidRDefault="00F54B62" w:rsidP="00F54B62" w:rsidR="00C9036F">
      <w:pPr>
        <w:spacing w:after="240"/>
        <w:jc w:val="both"/>
      </w:pPr>
      <w:r>
        <w:t>11</w:t>
      </w:r>
      <w:r w:rsidR="00C9036F" w:rsidRPr="00C9036F">
        <w:t>. Izvršene su i sve druge potrebne radnje u tijeku stečajnog postupka.</w:t>
      </w:r>
    </w:p>
    <w:p w:rsidRDefault="00F54B62" w:rsidP="00C9036F" w:rsidR="00F54B62">
      <w:pPr>
        <w:jc w:val="both"/>
      </w:pPr>
    </w:p>
    <w:p w:rsidRDefault="00F54B62" w:rsidP="00C9036F" w:rsidR="00F54B62">
      <w:pPr>
        <w:jc w:val="both"/>
      </w:pPr>
    </w:p>
    <w:p w:rsidRDefault="00AD7411" w:rsidP="00054CB1" w:rsidR="00133E31" w:rsidRPr="009616A8">
      <w:pPr>
        <w:numPr>
          <w:ilvl w:val="0"/>
          <w:numId w:val="23"/>
        </w:numPr>
        <w:jc w:val="both"/>
        <w:rPr>
          <w:b/>
        </w:rPr>
      </w:pPr>
      <w:r w:rsidRPr="009616A8">
        <w:rPr>
          <w:b/>
        </w:rPr>
        <w:t>IMOVINA DRUŠTVA</w:t>
      </w:r>
    </w:p>
    <w:p w:rsidRDefault="00133E31" w:rsidP="00133E31" w:rsidR="00133E31">
      <w:pPr>
        <w:jc w:val="both"/>
        <w:rPr>
          <w:b/>
        </w:rPr>
      </w:pPr>
    </w:p>
    <w:p w:rsidRDefault="006C35FB" w:rsidP="006C35FB" w:rsidR="006C35FB" w:rsidRPr="00D8630F">
      <w:pPr>
        <w:jc w:val="both"/>
      </w:pPr>
      <w:r w:rsidRPr="00D8630F">
        <w:t>Stečajni upravitelj utvrdio je slijedeću imovinu društva:</w:t>
      </w:r>
    </w:p>
    <w:p w:rsidRDefault="006C35FB" w:rsidP="006C35FB" w:rsidR="006C35FB" w:rsidRPr="006C35FB">
      <w:pPr>
        <w:jc w:val="both"/>
        <w:rPr>
          <w:b/>
        </w:rPr>
      </w:pPr>
    </w:p>
    <w:p w:rsidRDefault="007B650A" w:rsidP="008D0B96" w:rsidR="007B650A">
      <w:pPr>
        <w:ind w:firstLine="360"/>
        <w:jc w:val="both"/>
        <w:rPr>
          <w:b/>
        </w:rPr>
      </w:pPr>
      <w:r>
        <w:rPr>
          <w:b/>
        </w:rPr>
        <w:t>3.1. NEKRETNINE</w:t>
      </w:r>
    </w:p>
    <w:p w:rsidRDefault="007B650A" w:rsidP="00133E31" w:rsidR="007B650A">
      <w:pPr>
        <w:jc w:val="both"/>
        <w:rPr>
          <w:b/>
        </w:rPr>
      </w:pPr>
    </w:p>
    <w:p w:rsidRDefault="00D8630F" w:rsidP="007B650A" w:rsidR="00120254">
      <w:pPr>
        <w:jc w:val="both"/>
      </w:pPr>
      <w:r w:rsidRPr="00D8630F">
        <w:t>Nekretnin</w:t>
      </w:r>
      <w:r w:rsidR="004512C1">
        <w:t>e</w:t>
      </w:r>
      <w:r w:rsidRPr="00D8630F">
        <w:t xml:space="preserve"> ukupno </w:t>
      </w:r>
      <w:r w:rsidR="00753CDE" w:rsidRPr="00D8630F">
        <w:t>procijenjene</w:t>
      </w:r>
      <w:r w:rsidRPr="00D8630F">
        <w:t xml:space="preserve"> vrijednosti od </w:t>
      </w:r>
      <w:r w:rsidR="004512C1" w:rsidRPr="004512C1">
        <w:t xml:space="preserve">859.232,00 </w:t>
      </w:r>
      <w:r w:rsidRPr="00C47AB2">
        <w:t xml:space="preserve">kuna, odnosno </w:t>
      </w:r>
      <w:r w:rsidR="004512C1" w:rsidRPr="004512C1">
        <w:t xml:space="preserve">115.963,65 </w:t>
      </w:r>
      <w:r w:rsidRPr="00C47AB2">
        <w:t>EUR prema procjeni stalnog sudskog vještaka za gradi</w:t>
      </w:r>
      <w:r w:rsidRPr="00D8630F">
        <w:t>teljstvo i procjenu nekretnina dipl.ing.arh. Bojane Sajko i to:</w:t>
      </w:r>
    </w:p>
    <w:p w:rsidRDefault="00D8630F" w:rsidP="00D8630F" w:rsidR="00D8630F">
      <w:pPr>
        <w:jc w:val="both"/>
      </w:pPr>
    </w:p>
    <w:p w:rsidRDefault="00F5542E" w:rsidP="00F5542E" w:rsidR="00D60575">
      <w:pPr>
        <w:numPr>
          <w:ilvl w:val="0"/>
          <w:numId w:val="43"/>
        </w:numPr>
        <w:jc w:val="both"/>
      </w:pPr>
      <w:r w:rsidRPr="00F5542E">
        <w:t>POSLOVNI PROSTOR</w:t>
      </w:r>
      <w:r w:rsidR="008F1D5C">
        <w:t>, u  naravi soba</w:t>
      </w:r>
      <w:r w:rsidRPr="00F5542E">
        <w:t xml:space="preserve"> br. 41</w:t>
      </w:r>
      <w:r>
        <w:t>, obračunske površine 14,77 m2</w:t>
      </w:r>
      <w:r w:rsidRPr="00F5542E">
        <w:t>, na 1.katu u neboderu, ulica braće Domany 8</w:t>
      </w:r>
      <w:r w:rsidR="00D60575" w:rsidRPr="00D36873">
        <w:t>.</w:t>
      </w:r>
    </w:p>
    <w:p w:rsidRDefault="00F5542E" w:rsidP="00D60575" w:rsidR="00D60575">
      <w:pPr>
        <w:jc w:val="both"/>
      </w:pPr>
      <w:r w:rsidRPr="00F5542E">
        <w:t>Procijenjena vrijednost  je 94.528,00</w:t>
      </w:r>
      <w:r>
        <w:t xml:space="preserve"> </w:t>
      </w:r>
      <w:r w:rsidRPr="00F5542E">
        <w:t>kn ili 12.817,35</w:t>
      </w:r>
      <w:r>
        <w:t xml:space="preserve"> </w:t>
      </w:r>
      <w:r w:rsidRPr="00F5542E">
        <w:t>EUR.</w:t>
      </w:r>
    </w:p>
    <w:p w:rsidRDefault="00F5542E" w:rsidP="00D60575" w:rsidR="00F5542E">
      <w:pPr>
        <w:jc w:val="both"/>
      </w:pPr>
    </w:p>
    <w:p w:rsidRDefault="00F5542E" w:rsidP="00F5542E" w:rsidR="00F5542E">
      <w:pPr>
        <w:numPr>
          <w:ilvl w:val="0"/>
          <w:numId w:val="43"/>
        </w:numPr>
        <w:jc w:val="both"/>
      </w:pPr>
      <w:r>
        <w:t>POSLOVNI PROSTOR</w:t>
      </w:r>
      <w:r w:rsidR="008F1D5C">
        <w:t>, u  naravi soba</w:t>
      </w:r>
      <w:r>
        <w:t xml:space="preserve"> br. 45, obračunske površine 74,20 m2, na 1.katu u neboderu, ulica braće Domany 8.</w:t>
      </w:r>
    </w:p>
    <w:p w:rsidRDefault="00F5542E" w:rsidP="00F5542E" w:rsidR="00F5542E">
      <w:pPr>
        <w:jc w:val="both"/>
      </w:pPr>
      <w:r>
        <w:t xml:space="preserve">Procijenjena vrijednost  je </w:t>
      </w:r>
      <w:r w:rsidRPr="00F5542E">
        <w:t>478.880,00</w:t>
      </w:r>
      <w:r>
        <w:t xml:space="preserve"> kn ili </w:t>
      </w:r>
      <w:r w:rsidRPr="00F5542E">
        <w:t>64.390,50</w:t>
      </w:r>
      <w:r>
        <w:t xml:space="preserve"> EUR.</w:t>
      </w:r>
    </w:p>
    <w:p w:rsidRDefault="00F5542E" w:rsidP="00D60575" w:rsidR="00F5542E">
      <w:pPr>
        <w:jc w:val="both"/>
      </w:pPr>
    </w:p>
    <w:p w:rsidRDefault="00F5542E" w:rsidP="00F5542E" w:rsidR="00F5542E">
      <w:pPr>
        <w:numPr>
          <w:ilvl w:val="0"/>
          <w:numId w:val="43"/>
        </w:numPr>
        <w:jc w:val="both"/>
      </w:pPr>
      <w:r>
        <w:t>POSLOVNI PROSTOR</w:t>
      </w:r>
      <w:r w:rsidR="008F1D5C">
        <w:t>, u  naravi soba</w:t>
      </w:r>
      <w:r>
        <w:t xml:space="preserve"> br. 46 i 47, obračunske površine 44,66 m2, na 1.katu u neboderu, ulica braće Domany 8.</w:t>
      </w:r>
    </w:p>
    <w:p w:rsidRDefault="00F5542E" w:rsidP="00F5542E" w:rsidR="00F5542E">
      <w:pPr>
        <w:jc w:val="both"/>
      </w:pPr>
      <w:r>
        <w:t xml:space="preserve">Procijenjena vrijednost  je </w:t>
      </w:r>
      <w:r w:rsidRPr="00F5542E">
        <w:t>285.824,00</w:t>
      </w:r>
      <w:r>
        <w:t xml:space="preserve"> kn ili </w:t>
      </w:r>
      <w:r w:rsidRPr="00F5542E">
        <w:t>38.755,80</w:t>
      </w:r>
      <w:r>
        <w:t xml:space="preserve"> EUR.</w:t>
      </w:r>
    </w:p>
    <w:p w:rsidRDefault="00F5542E" w:rsidP="00F5542E" w:rsidR="00F5542E">
      <w:pPr>
        <w:ind w:left="720"/>
        <w:jc w:val="both"/>
      </w:pPr>
    </w:p>
    <w:p w:rsidRDefault="00F5542E" w:rsidP="00432D0E" w:rsidR="00432D0E">
      <w:pPr>
        <w:jc w:val="both"/>
      </w:pPr>
      <w:r>
        <w:t>Navedene nekretnine nisu upisane u zemljišne knjige.</w:t>
      </w:r>
      <w:r w:rsidR="008F1D5C">
        <w:t xml:space="preserve"> </w:t>
      </w:r>
    </w:p>
    <w:p w:rsidRDefault="00F5542E" w:rsidP="00432D0E" w:rsidR="00F5542E">
      <w:pPr>
        <w:jc w:val="both"/>
      </w:pPr>
    </w:p>
    <w:p w:rsidRDefault="00F5542E" w:rsidP="00432D0E" w:rsidR="005D36B8">
      <w:pPr>
        <w:jc w:val="both"/>
      </w:pPr>
      <w:r>
        <w:t xml:space="preserve">Dužnik je </w:t>
      </w:r>
      <w:r w:rsidR="00B52B80">
        <w:t>2012. godine O</w:t>
      </w:r>
      <w:r>
        <w:t>djelu za etažiranje Gradsko stambeno komunalno gospodarstvo dostavio zahtjev za etažiranje</w:t>
      </w:r>
      <w:r w:rsidR="005D36B8">
        <w:t xml:space="preserve"> sa potrebnom dokumentacijom.</w:t>
      </w:r>
    </w:p>
    <w:p w:rsidRDefault="005D36B8" w:rsidP="00432D0E" w:rsidR="005D36B8">
      <w:pPr>
        <w:jc w:val="both"/>
      </w:pPr>
    </w:p>
    <w:p w:rsidRDefault="005D36B8" w:rsidP="00432D0E" w:rsidR="00F5542E">
      <w:pPr>
        <w:jc w:val="both"/>
      </w:pPr>
      <w:r>
        <w:t>Zemljišnoknjižni postupak upisa poslovnih prostora vodi se pod brojem Z-9125/14 Općinskog građanskog suda u Zagrebu.</w:t>
      </w:r>
    </w:p>
    <w:p w:rsidRDefault="008F1D5C" w:rsidP="00432D0E" w:rsidR="008F1D5C">
      <w:pPr>
        <w:jc w:val="both"/>
      </w:pPr>
    </w:p>
    <w:p w:rsidRDefault="008F1D5C" w:rsidP="00432D0E" w:rsidR="008F1D5C">
      <w:pPr>
        <w:jc w:val="both"/>
      </w:pPr>
      <w:r>
        <w:t>Za očekivati je kako će navedene nekretnine postići višu prodajnu cijenu ako su upisane u zemljišne knjige.</w:t>
      </w:r>
    </w:p>
    <w:p w:rsidRDefault="00F5542E" w:rsidP="00432D0E" w:rsidR="00F5542E">
      <w:pPr>
        <w:jc w:val="both"/>
      </w:pPr>
    </w:p>
    <w:p w:rsidRDefault="00D8630F" w:rsidP="00CB7399" w:rsidR="00D8630F" w:rsidRPr="007B650A">
      <w:pPr>
        <w:jc w:val="both"/>
      </w:pP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POKRETNINE</w:t>
      </w:r>
      <w:r w:rsidR="007B650A" w:rsidRPr="00A85F82">
        <w:rPr>
          <w:b/>
        </w:rPr>
        <w:t xml:space="preserve"> </w:t>
      </w:r>
    </w:p>
    <w:p w:rsidRDefault="00A85F82" w:rsidP="007B650A" w:rsidR="00A85F82">
      <w:pPr>
        <w:jc w:val="both"/>
      </w:pPr>
    </w:p>
    <w:p w:rsidRDefault="00D63223" w:rsidP="00CB7399" w:rsidR="001977F9">
      <w:pPr>
        <w:jc w:val="both"/>
      </w:pPr>
      <w:r>
        <w:t>Pre</w:t>
      </w:r>
      <w:r w:rsidRPr="00D63223">
        <w:t>ma Uvjerenju izdanom od PU Zagrebačka, u službenoj evidenciji registracije cestovnih vozila dužnik nema evidentiranih vozila.</w:t>
      </w:r>
    </w:p>
    <w:p w:rsidRDefault="001977F9" w:rsidP="001977F9" w:rsidR="001977F9">
      <w:pPr>
        <w:jc w:val="both"/>
      </w:pPr>
    </w:p>
    <w:p w:rsidRDefault="005D36B8" w:rsidP="001977F9" w:rsidR="005D36B8">
      <w:pPr>
        <w:jc w:val="both"/>
      </w:pPr>
      <w:r>
        <w:t>U poslovnom prostoru zatečene su pokretnine koje se sastoje od uredskog namještaja neznatne vrijednosti, a prema popisu imovine.</w:t>
      </w:r>
    </w:p>
    <w:p w:rsidRDefault="00087308" w:rsidP="001977F9" w:rsidR="00087308">
      <w:pPr>
        <w:jc w:val="both"/>
      </w:pP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lastRenderedPageBreak/>
        <w:t>POTRAŽIVANJA</w:t>
      </w:r>
    </w:p>
    <w:p w:rsidRDefault="00A85F82" w:rsidP="007B650A" w:rsidR="00A85F82">
      <w:pPr>
        <w:jc w:val="both"/>
      </w:pPr>
    </w:p>
    <w:p w:rsidRDefault="00021BA8" w:rsidP="00D63223" w:rsidR="00EE33DB">
      <w:pPr>
        <w:jc w:val="both"/>
      </w:pPr>
      <w:bookmarkStart w:name="_Hlk479692054" w:id="6"/>
      <w:r w:rsidRPr="00021BA8">
        <w:t>Prema knjigovodstvenoj evidenciji</w:t>
      </w:r>
      <w:bookmarkEnd w:id="6"/>
      <w:r w:rsidR="00EB0CC9">
        <w:t>, D</w:t>
      </w:r>
      <w:r w:rsidRPr="00021BA8">
        <w:t xml:space="preserve">užnik ima u poslovnim knjigama evidentirana potraživanja u iznosu od </w:t>
      </w:r>
      <w:r w:rsidR="005D36B8" w:rsidRPr="005D36B8">
        <w:rPr>
          <w:b/>
        </w:rPr>
        <w:t>2.519.000</w:t>
      </w:r>
      <w:r w:rsidR="005D36B8">
        <w:rPr>
          <w:b/>
        </w:rPr>
        <w:t xml:space="preserve"> </w:t>
      </w:r>
      <w:r w:rsidR="00D63223">
        <w:t>kn</w:t>
      </w:r>
      <w:r w:rsidR="00EB0CC9">
        <w:t xml:space="preserve"> </w:t>
      </w:r>
      <w:r w:rsidR="00ED1D69">
        <w:t>koja</w:t>
      </w:r>
      <w:r w:rsidR="00005D0C">
        <w:t xml:space="preserve"> potraživanja</w:t>
      </w:r>
      <w:r w:rsidR="00EB0CC9">
        <w:t xml:space="preserve"> </w:t>
      </w:r>
      <w:r w:rsidR="00ED1D69">
        <w:t>su</w:t>
      </w:r>
      <w:r w:rsidR="00EB0CC9">
        <w:t xml:space="preserve"> u zastari.</w:t>
      </w:r>
    </w:p>
    <w:p w:rsidRDefault="00C47AB2" w:rsidP="007B650A" w:rsidR="00C47AB2">
      <w:pPr>
        <w:jc w:val="both"/>
      </w:pPr>
    </w:p>
    <w:p w:rsidRDefault="00A85F82" w:rsidP="00054CB1" w:rsid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AKTIVNI SUDSKI PREDMETI</w:t>
      </w:r>
    </w:p>
    <w:p w:rsidRDefault="00A85F82" w:rsidP="00A85F82" w:rsidR="00A85F82">
      <w:pPr>
        <w:ind w:left="720"/>
        <w:jc w:val="both"/>
        <w:rPr>
          <w:b/>
        </w:rPr>
      </w:pPr>
    </w:p>
    <w:p w:rsidRDefault="00A85F82" w:rsidP="00D63223" w:rsidR="00EE33DB">
      <w:pPr>
        <w:jc w:val="both"/>
      </w:pPr>
      <w:r w:rsidRPr="00A85F82">
        <w:t xml:space="preserve">Prema </w:t>
      </w:r>
      <w:r>
        <w:t xml:space="preserve">dostupnoj dokumentaciji </w:t>
      </w:r>
      <w:r w:rsidR="00021BA8">
        <w:t xml:space="preserve">Dužnik </w:t>
      </w:r>
      <w:r w:rsidR="00D63223">
        <w:t>ne</w:t>
      </w:r>
      <w:r w:rsidR="00021BA8">
        <w:t xml:space="preserve">ma </w:t>
      </w:r>
      <w:r w:rsidR="00BD29F2" w:rsidRPr="00BD29F2">
        <w:t xml:space="preserve">u tijeku </w:t>
      </w:r>
      <w:r w:rsidR="00EE33DB">
        <w:t>aktivn</w:t>
      </w:r>
      <w:r w:rsidR="00D63223">
        <w:t>ih sudskih</w:t>
      </w:r>
      <w:r w:rsidR="00BD29F2" w:rsidRPr="00BD29F2">
        <w:t xml:space="preserve"> predmeta koji bi se vodili</w:t>
      </w:r>
      <w:r w:rsidR="00021BA8">
        <w:t xml:space="preserve"> u korist stečajne mase</w:t>
      </w:r>
      <w:r w:rsidR="00D63223">
        <w:t>.</w:t>
      </w:r>
    </w:p>
    <w:p w:rsidRDefault="00EE33DB" w:rsidP="00EE33DB" w:rsidR="00EE33DB">
      <w:pPr>
        <w:ind w:left="720"/>
        <w:jc w:val="both"/>
      </w:pPr>
    </w:p>
    <w:p w:rsidRDefault="00ED1D69" w:rsidP="00EE33DB" w:rsidR="00ED1D69">
      <w:pPr>
        <w:ind w:left="720"/>
        <w:jc w:val="both"/>
      </w:pPr>
    </w:p>
    <w:p w:rsidRDefault="00005D0C" w:rsidP="00EE33DB" w:rsidR="00005D0C">
      <w:pPr>
        <w:ind w:left="720"/>
        <w:jc w:val="both"/>
      </w:pPr>
    </w:p>
    <w:p w:rsidRDefault="00BD29F2" w:rsidP="00054CB1" w:rsidR="00BD29F2">
      <w:pPr>
        <w:numPr>
          <w:ilvl w:val="0"/>
          <w:numId w:val="23"/>
        </w:numPr>
        <w:jc w:val="both"/>
        <w:rPr>
          <w:b/>
        </w:rPr>
      </w:pPr>
      <w:r w:rsidRPr="00BD29F2">
        <w:rPr>
          <w:b/>
        </w:rPr>
        <w:t>OBVEZE STEČAJNE MASE</w:t>
      </w:r>
    </w:p>
    <w:p w:rsidRDefault="00D36873" w:rsidP="00D36873" w:rsidR="00D36873">
      <w:pPr>
        <w:ind w:left="720"/>
        <w:jc w:val="both"/>
        <w:rPr>
          <w:b/>
        </w:rPr>
      </w:pPr>
    </w:p>
    <w:p w:rsidRDefault="001977F9" w:rsidP="001977F9" w:rsidR="001977F9">
      <w:pPr>
        <w:jc w:val="both"/>
      </w:pPr>
      <w:r w:rsidRPr="00231BCA">
        <w:t>OBVEZE društva prema prijavljenim i ispitanim tražbinama stečajnih vjerovnika ukupno iznose ………………………………………</w:t>
      </w:r>
      <w:r w:rsidR="00C106D8" w:rsidRPr="00231BCA">
        <w:t>…….</w:t>
      </w:r>
      <w:r w:rsidRPr="00231BCA">
        <w:t>………..</w:t>
      </w:r>
      <w:r w:rsidR="00C106D8" w:rsidRPr="00231BCA">
        <w:t xml:space="preserve"> </w:t>
      </w:r>
      <w:r w:rsidR="00087308" w:rsidRPr="00087308">
        <w:t>1.042.310,30</w:t>
      </w:r>
      <w:r w:rsidR="00087308">
        <w:t xml:space="preserve"> </w:t>
      </w:r>
      <w:r w:rsidRPr="00231BCA">
        <w:t>kuna</w:t>
      </w:r>
    </w:p>
    <w:p w:rsidRDefault="00D36873" w:rsidP="001977F9" w:rsidR="00D36873">
      <w:pPr>
        <w:jc w:val="both"/>
      </w:pPr>
    </w:p>
    <w:p w:rsidRDefault="00BD29F2" w:rsidP="00BD29F2" w:rsidR="00BD29F2">
      <w:pPr>
        <w:ind w:left="284"/>
        <w:jc w:val="both"/>
        <w:rPr>
          <w:b/>
        </w:rPr>
      </w:pPr>
      <w:r>
        <w:rPr>
          <w:b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</w:rPr>
      </w:pPr>
    </w:p>
    <w:p w:rsidRDefault="00BD29F2" w:rsidP="00BD29F2" w:rsidR="00A85F82">
      <w:pPr>
        <w:jc w:val="both"/>
      </w:pPr>
      <w:r w:rsidRPr="00C13E37">
        <w:t xml:space="preserve">Stečajni upravitelj je </w:t>
      </w:r>
      <w:r w:rsidR="00716CF6" w:rsidRPr="00C13E37">
        <w:t>z</w:t>
      </w:r>
      <w:r w:rsidRPr="00C13E37">
        <w:t xml:space="preserve">aprimio </w:t>
      </w:r>
      <w:r w:rsidR="00EB0CC9">
        <w:t>7</w:t>
      </w:r>
      <w:r w:rsidRPr="00C13E37">
        <w:t xml:space="preserve"> (</w:t>
      </w:r>
      <w:r w:rsidR="00EB0CC9">
        <w:t>sedam</w:t>
      </w:r>
      <w:r w:rsidR="00120254">
        <w:t xml:space="preserve">) </w:t>
      </w:r>
      <w:r w:rsidR="00EB0CC9">
        <w:t xml:space="preserve">prijava </w:t>
      </w:r>
      <w:r w:rsidR="00120254">
        <w:t>tražbin</w:t>
      </w:r>
      <w:r w:rsidR="00EB0CC9">
        <w:t>a</w:t>
      </w:r>
      <w:r w:rsidRPr="00C13E37">
        <w:t xml:space="preserve"> vjerovnika stečajnog dužnika.</w:t>
      </w:r>
    </w:p>
    <w:p w:rsidRDefault="00EB0CC9" w:rsidP="00BD29F2" w:rsidR="00EB0CC9">
      <w:pPr>
        <w:jc w:val="both"/>
      </w:pPr>
    </w:p>
    <w:p w:rsidRDefault="00BD29F2" w:rsidP="000B279B" w:rsidR="00BD29F2">
      <w:pPr>
        <w:jc w:val="both"/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005D0C" w:rsidP="000B279B" w:rsidR="00005D0C" w:rsidRPr="000B279B">
      <w:pPr>
        <w:jc w:val="both"/>
        <w:rPr>
          <w:rFonts w:eastAsia="Calibri"/>
        </w:rPr>
      </w:pPr>
    </w:p>
    <w:tbl>
      <w:tblPr>
        <w:tblW w:type="pct" w:w="5000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3807"/>
        <w:gridCol w:w="1492"/>
        <w:gridCol w:w="2045"/>
        <w:gridCol w:w="1178"/>
      </w:tblGrid>
      <w:tr w:rsidTr="00087308" w:rsidR="00087308">
        <w:trPr>
          <w:trHeight w:val="330"/>
        </w:trPr>
        <w:tc>
          <w:tcPr>
            <w:tcW w:type="pct" w:w="238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pct" w:w="8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Prijavljeno</w:t>
            </w:r>
          </w:p>
        </w:tc>
        <w:tc>
          <w:tcPr>
            <w:tcW w:type="pct" w:w="13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Priznato</w:t>
            </w:r>
          </w:p>
        </w:tc>
        <w:tc>
          <w:tcPr>
            <w:tcW w:type="pct" w:w="4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Osporeno</w:t>
            </w:r>
          </w:p>
        </w:tc>
      </w:tr>
      <w:tr w:rsidTr="00087308" w:rsidR="00087308">
        <w:trPr>
          <w:trHeight w:val="330"/>
        </w:trPr>
        <w:tc>
          <w:tcPr>
            <w:tcW w:type="pct" w:w="23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I. viši isplatni red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35.152,91</w:t>
            </w:r>
          </w:p>
        </w:tc>
        <w:tc>
          <w:tcPr>
            <w:tcW w:type="pct" w:w="13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35.152,91</w:t>
            </w:r>
          </w:p>
        </w:tc>
        <w:tc>
          <w:tcPr>
            <w:tcW w:type="pct" w:w="4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</w:tr>
      <w:tr w:rsidTr="00087308" w:rsidR="00087308">
        <w:trPr>
          <w:trHeight w:val="330"/>
        </w:trPr>
        <w:tc>
          <w:tcPr>
            <w:tcW w:type="pct" w:w="23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II. viši isplatni red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1.007.157,39</w:t>
            </w:r>
          </w:p>
        </w:tc>
        <w:tc>
          <w:tcPr>
            <w:tcW w:type="pct" w:w="13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1.007.157,39</w:t>
            </w:r>
          </w:p>
        </w:tc>
        <w:tc>
          <w:tcPr>
            <w:tcW w:type="pct" w:w="4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</w:tr>
      <w:tr w:rsidTr="00087308" w:rsidR="00087308">
        <w:trPr>
          <w:trHeight w:val="330"/>
        </w:trPr>
        <w:tc>
          <w:tcPr>
            <w:tcW w:type="pct" w:w="23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Ukupno: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1.042.310,30</w:t>
            </w:r>
          </w:p>
        </w:tc>
        <w:tc>
          <w:tcPr>
            <w:tcW w:type="pct" w:w="13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1.042.310,30</w:t>
            </w:r>
          </w:p>
        </w:tc>
        <w:tc>
          <w:tcPr>
            <w:tcW w:type="pct" w:w="4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</w:tr>
    </w:tbl>
    <w:p w:rsidRDefault="00CD3C63" w:rsidP="00BD29F2" w:rsidR="00CD3C63">
      <w:pPr>
        <w:jc w:val="both"/>
      </w:pPr>
    </w:p>
    <w:p w:rsidRDefault="00087308" w:rsidP="00BD29F2" w:rsidR="00087308">
      <w:pPr>
        <w:jc w:val="both"/>
      </w:pPr>
    </w:p>
    <w:p w:rsidRDefault="006C0B3A" w:rsidP="00054CB1" w:rsidR="00BD29F2" w:rsidRPr="006C0B3A">
      <w:pPr>
        <w:numPr>
          <w:ilvl w:val="1"/>
          <w:numId w:val="23"/>
        </w:numPr>
        <w:jc w:val="both"/>
        <w:rPr>
          <w:b/>
        </w:rPr>
      </w:pPr>
      <w:r w:rsidRPr="006C0B3A">
        <w:rPr>
          <w:b/>
        </w:rPr>
        <w:t xml:space="preserve">PREDRAČUN TROŠKOVA ZA NAREDNO </w:t>
      </w:r>
      <w:r>
        <w:rPr>
          <w:b/>
        </w:rPr>
        <w:t>ŠESTOMJESEČNO</w:t>
      </w:r>
      <w:r w:rsidRPr="006C0B3A">
        <w:rPr>
          <w:b/>
        </w:rPr>
        <w:t xml:space="preserve"> RAZDOBLJE</w:t>
      </w:r>
    </w:p>
    <w:p w:rsidRDefault="00BD29F2" w:rsidP="00BD29F2" w:rsidR="00BD29F2">
      <w:pPr>
        <w:jc w:val="both"/>
      </w:pPr>
    </w:p>
    <w:p w:rsidRDefault="00431CE9" w:rsidP="00BD29F2" w:rsidR="000B279B">
      <w:pPr>
        <w:jc w:val="both"/>
      </w:pPr>
      <w:r>
        <w:t>U skladu sa čl.89</w:t>
      </w:r>
      <w:r w:rsidR="000B279B">
        <w:t>. SZ stečajni upravitelj donosi predračun troškova stečajnog postupka za naredno šestomjesečno razdoblje.</w:t>
      </w:r>
    </w:p>
    <w:p w:rsidRDefault="00EE36B8" w:rsidP="00BD29F2" w:rsidR="00EE36B8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04"/>
        <w:gridCol w:w="6286"/>
        <w:gridCol w:w="1532"/>
      </w:tblGrid>
      <w:tr w:rsidTr="001F1EF6" w:rsidR="00DF3C18">
        <w:trPr>
          <w:trHeight w:val="321"/>
        </w:trPr>
        <w:tc>
          <w:tcPr>
            <w:tcW w:type="pct" w:w="4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rb</w:t>
            </w:r>
          </w:p>
        </w:tc>
        <w:tc>
          <w:tcPr>
            <w:tcW w:type="pct" w:w="36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Troškovi</w:t>
            </w:r>
          </w:p>
        </w:tc>
        <w:tc>
          <w:tcPr>
            <w:tcW w:type="pct" w:w="8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u kn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Materijalni troškovi 100,00 kn/mj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Naknada za platni promet 70,00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Najam ureda stečajnog upravitelja 675,00 kn/mj bruto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4.050,00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Knjigovodstvene usluge 1.125,00 kn bruto mj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6.750,00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7.180,00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19.000,00</w:t>
            </w:r>
          </w:p>
        </w:tc>
      </w:tr>
    </w:tbl>
    <w:p w:rsidRDefault="00C13E37" w:rsidP="00975554" w:rsidR="00C13E37">
      <w:pPr>
        <w:jc w:val="both"/>
        <w:rPr>
          <w:lang w:val="pl-PL"/>
        </w:rPr>
      </w:pPr>
    </w:p>
    <w:p w:rsidRDefault="00005D0C" w:rsidP="00975554" w:rsidR="00005D0C">
      <w:pPr>
        <w:jc w:val="both"/>
        <w:rPr>
          <w:lang w:val="pl-PL"/>
        </w:rPr>
      </w:pPr>
    </w:p>
    <w:p w:rsidRDefault="00005D0C" w:rsidP="00975554" w:rsidR="00005D0C">
      <w:pPr>
        <w:jc w:val="both"/>
        <w:rPr>
          <w:lang w:val="pl-PL"/>
        </w:rPr>
      </w:pPr>
    </w:p>
    <w:p w:rsidRDefault="00005D0C" w:rsidP="00975554" w:rsidR="00005D0C">
      <w:pPr>
        <w:jc w:val="both"/>
        <w:rPr>
          <w:lang w:val="pl-PL"/>
        </w:rPr>
      </w:pPr>
    </w:p>
    <w:p w:rsidRDefault="005B49EE" w:rsidP="00054CB1" w:rsidR="005B49EE" w:rsidRPr="005B49EE">
      <w:pPr>
        <w:numPr>
          <w:ilvl w:val="0"/>
          <w:numId w:val="23"/>
        </w:numPr>
        <w:jc w:val="both"/>
        <w:rPr>
          <w:b/>
        </w:rPr>
      </w:pPr>
      <w:r w:rsidRPr="005B49EE">
        <w:rPr>
          <w:b/>
          <w:lang w:val="pl-PL"/>
        </w:rPr>
        <w:lastRenderedPageBreak/>
        <w:t>ODNOS IMOVINE I OBVEZA STEČAJNOG DUŽNIKA</w:t>
      </w:r>
    </w:p>
    <w:p w:rsidRDefault="006C0B3A" w:rsidP="00975554" w:rsidR="006C0B3A">
      <w:pPr>
        <w:jc w:val="both"/>
        <w:rPr>
          <w:b/>
        </w:rPr>
      </w:pPr>
    </w:p>
    <w:tbl>
      <w:tblPr>
        <w:tblW w:type="dxa" w:w="8800"/>
        <w:tblInd w:type="dxa" w:w="118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6653"/>
        <w:gridCol w:w="2147"/>
      </w:tblGrid>
      <w:tr w:rsidTr="00C41138" w:rsidR="00C41138">
        <w:trPr>
          <w:trHeight w:val="330"/>
        </w:trPr>
        <w:tc>
          <w:tcPr>
            <w:tcW w:type="dxa" w:w="665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13.04.2017. godine</w:t>
            </w:r>
          </w:p>
        </w:tc>
        <w:tc>
          <w:tcPr>
            <w:tcW w:type="dxa" w:w="214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859.232,00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859.232,00</w:t>
            </w:r>
          </w:p>
        </w:tc>
      </w:tr>
      <w:tr w:rsidTr="00C41138" w:rsidR="00C41138" w:rsidRPr="00C41138">
        <w:trPr>
          <w:trHeight w:val="330"/>
        </w:trPr>
        <w:tc>
          <w:tcPr>
            <w:tcW w:type="dxa" w:w="665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C41138" w:rsidR="00C41138" w:rsidRPr="00C411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C41138" w:rsidR="00C41138" w:rsidRPr="00C41138">
            <w:pPr>
              <w:jc w:val="center"/>
              <w:rPr>
                <w:sz w:val="16"/>
                <w:szCs w:val="16"/>
              </w:rPr>
            </w:pP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19.000,00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35.152,91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1.007.157,39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1.061.310,30</w:t>
            </w:r>
          </w:p>
        </w:tc>
      </w:tr>
      <w:tr w:rsidTr="00C41138" w:rsidR="00C41138" w:rsidRPr="00C41138">
        <w:trPr>
          <w:trHeight w:val="330"/>
        </w:trPr>
        <w:tc>
          <w:tcPr>
            <w:tcW w:type="dxa" w:w="6653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C41138" w:rsidR="00C41138" w:rsidRPr="00C411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hideMark/>
          </w:tcPr>
          <w:p w:rsidRDefault="00C41138" w:rsidR="00C41138" w:rsidRPr="00C41138">
            <w:pPr>
              <w:jc w:val="center"/>
              <w:rPr>
                <w:sz w:val="16"/>
                <w:szCs w:val="16"/>
              </w:rPr>
            </w:pP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hideMark/>
          </w:tcPr>
          <w:p w:rsidRDefault="00C41138" w:rsidR="00C41138">
            <w:pPr>
              <w:rPr>
                <w:color w:val="000000"/>
              </w:rPr>
            </w:pPr>
          </w:p>
        </w:tc>
      </w:tr>
      <w:tr w:rsidTr="00C41138" w:rsidR="00C41138">
        <w:trPr>
          <w:trHeight w:val="330"/>
        </w:trPr>
        <w:tc>
          <w:tcPr>
            <w:tcW w:type="dxa" w:w="665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1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41138" w:rsidR="00C411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-202.078,30</w:t>
            </w:r>
          </w:p>
        </w:tc>
      </w:tr>
    </w:tbl>
    <w:p w:rsidRDefault="00C41138" w:rsidP="00975554" w:rsidR="00C41138">
      <w:pPr>
        <w:jc w:val="center"/>
      </w:pPr>
    </w:p>
    <w:p w:rsidRDefault="007D1490" w:rsidP="00975554" w:rsidR="007D1490">
      <w:pPr>
        <w:jc w:val="center"/>
      </w:pPr>
    </w:p>
    <w:p w:rsidRDefault="00975554" w:rsidP="00975554" w:rsidR="00975554" w:rsidRPr="00E312F4">
      <w:pPr>
        <w:jc w:val="center"/>
        <w:rPr>
          <w:b/>
        </w:rPr>
      </w:pPr>
      <w:r w:rsidRPr="00E312F4">
        <w:rPr>
          <w:b/>
        </w:rPr>
        <w:t>ZAKLJUČAK</w:t>
      </w:r>
    </w:p>
    <w:p w:rsidRDefault="00291525" w:rsidP="00975554" w:rsidR="00291525">
      <w:pPr>
        <w:jc w:val="both"/>
      </w:pPr>
    </w:p>
    <w:p w:rsidRDefault="009E5359" w:rsidP="009E5359" w:rsidR="009E5359" w:rsidRPr="00957C18">
      <w:pPr>
        <w:jc w:val="both"/>
      </w:pPr>
      <w:r w:rsidRPr="00957C18">
        <w:t>Društvo ima imovinu, a sve sukladno navedenom u ovom Izvješću.</w:t>
      </w:r>
    </w:p>
    <w:p w:rsidRDefault="009E5359" w:rsidP="009E5359" w:rsidR="009E5359" w:rsidRPr="00957C18">
      <w:pPr>
        <w:jc w:val="both"/>
      </w:pPr>
      <w:r w:rsidRPr="00957C18">
        <w:t>Mišljenja sam kako postoji mogućnost djelomičnog namirenja stečajnih vjerovnika višeg isplatnog reda, kao i troškova stečajnog postupka.</w:t>
      </w:r>
    </w:p>
    <w:p w:rsidRDefault="009E5359" w:rsidP="009E5359" w:rsidR="009E5359" w:rsidRPr="00957C18">
      <w:pPr>
        <w:jc w:val="both"/>
      </w:pPr>
      <w:r w:rsidRPr="00957C18">
        <w:t>Smatram kako nema potrebe za osnivanjem odbora vjerovnika.</w:t>
      </w:r>
    </w:p>
    <w:p w:rsidRDefault="009E5359" w:rsidP="009E5359" w:rsidR="009E5359" w:rsidRPr="00957C18">
      <w:pPr>
        <w:jc w:val="both"/>
      </w:pPr>
    </w:p>
    <w:p w:rsidRDefault="009E5359" w:rsidP="009E5359" w:rsidR="009E5359" w:rsidRPr="00957C18">
      <w:pPr>
        <w:jc w:val="both"/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odluka:</w:t>
      </w:r>
    </w:p>
    <w:p w:rsidRDefault="009E5359" w:rsidP="00005D0C" w:rsidR="009E5359">
      <w:pPr>
        <w:numPr>
          <w:ilvl w:val="0"/>
          <w:numId w:val="5"/>
        </w:numPr>
        <w:tabs>
          <w:tab w:pos="720" w:val="clear"/>
        </w:tabs>
        <w:jc w:val="both"/>
        <w:rPr>
          <w:b/>
        </w:rPr>
      </w:pPr>
      <w:r w:rsidRPr="00957C18">
        <w:rPr>
          <w:b/>
        </w:rPr>
        <w:t>da se prihvati Izvješće stečajnog upravitelja o gospodarskom položaju stečajnog dužnika, te da se odobre sve do sada poduzete radnje.</w:t>
      </w:r>
    </w:p>
    <w:p w:rsidRDefault="00C41138" w:rsidP="00C41138" w:rsidR="00C41138" w:rsidRPr="00957C18">
      <w:pPr>
        <w:spacing w:lineRule="auto" w:line="120"/>
        <w:ind w:left="720"/>
        <w:jc w:val="both"/>
        <w:rPr>
          <w:b/>
        </w:rPr>
      </w:pPr>
    </w:p>
    <w:p w:rsidRDefault="00EE1BF7" w:rsidP="00005D0C" w:rsidR="00EE1BF7">
      <w:pPr>
        <w:numPr>
          <w:ilvl w:val="0"/>
          <w:numId w:val="5"/>
        </w:numPr>
        <w:jc w:val="both"/>
        <w:rPr>
          <w:b/>
        </w:rPr>
      </w:pPr>
      <w:r w:rsidRPr="00145984">
        <w:rPr>
          <w:b/>
        </w:rPr>
        <w:t>da se da suglasnost stečajnom upravitelju za sklapanje ugovora o zakupu za zakup prostora u vlasništvu Stečajnog dužnika</w:t>
      </w:r>
      <w:r w:rsidR="00F86B4A">
        <w:rPr>
          <w:b/>
        </w:rPr>
        <w:t xml:space="preserve"> do prodaje istih</w:t>
      </w:r>
      <w:r w:rsidRPr="00145984">
        <w:rPr>
          <w:b/>
        </w:rPr>
        <w:t>.</w:t>
      </w:r>
    </w:p>
    <w:p w:rsidRDefault="00C41138" w:rsidP="00C41138" w:rsidR="00C41138">
      <w:pPr>
        <w:spacing w:lineRule="auto" w:line="120"/>
        <w:ind w:left="720"/>
        <w:jc w:val="both"/>
        <w:rPr>
          <w:b/>
        </w:rPr>
      </w:pPr>
    </w:p>
    <w:p w:rsidRDefault="00005D0C" w:rsidP="008F1D5C" w:rsidR="00CD3C63">
      <w:pPr>
        <w:numPr>
          <w:ilvl w:val="0"/>
          <w:numId w:val="5"/>
        </w:numPr>
        <w:jc w:val="both"/>
        <w:rPr>
          <w:b/>
        </w:rPr>
      </w:pPr>
      <w:bookmarkStart w:name="_Hlk485647006" w:id="7"/>
      <w:r w:rsidRPr="00005D0C">
        <w:rPr>
          <w:b/>
        </w:rPr>
        <w:t xml:space="preserve">da se da suglasnost stečajnom upravitelju da </w:t>
      </w:r>
      <w:bookmarkEnd w:id="7"/>
      <w:r w:rsidRPr="00005D0C">
        <w:rPr>
          <w:b/>
        </w:rPr>
        <w:t>za pokretnu imovinu stečajnog dužnika pristupi prodaji na način, da prikupi pisane ponude na temelju izvršene objave koju će oglasiti na web stranicama Visokog trgovačkog suda RH i istu proda najpovoljnijem ponuditelju.</w:t>
      </w:r>
    </w:p>
    <w:p w:rsidRDefault="00C41138" w:rsidP="00C41138" w:rsidR="00C41138">
      <w:pPr>
        <w:spacing w:lineRule="auto" w:line="120"/>
        <w:ind w:left="720"/>
        <w:jc w:val="both"/>
        <w:rPr>
          <w:b/>
        </w:rPr>
      </w:pPr>
    </w:p>
    <w:p w:rsidRDefault="008F1D5C" w:rsidP="008F1D5C" w:rsidR="008F1D5C">
      <w:pPr>
        <w:numPr>
          <w:ilvl w:val="0"/>
          <w:numId w:val="5"/>
        </w:numPr>
        <w:jc w:val="both"/>
        <w:rPr>
          <w:b/>
        </w:rPr>
      </w:pPr>
      <w:r w:rsidRPr="00005D0C">
        <w:rPr>
          <w:b/>
        </w:rPr>
        <w:t>da se da suglasnost stečajnom upravitelju da</w:t>
      </w:r>
      <w:r>
        <w:rPr>
          <w:b/>
        </w:rPr>
        <w:t xml:space="preserve"> preuzme zemljišnoknjižni postupak koji se vodi pod brojem </w:t>
      </w:r>
      <w:r w:rsidRPr="008F1D5C">
        <w:rPr>
          <w:b/>
        </w:rPr>
        <w:t>Z-9125/14</w:t>
      </w:r>
      <w:r>
        <w:rPr>
          <w:b/>
        </w:rPr>
        <w:t>.</w:t>
      </w:r>
    </w:p>
    <w:p w:rsidRDefault="00F86B4A" w:rsidP="00D31A7F" w:rsidR="00F86B4A">
      <w:pPr>
        <w:jc w:val="both"/>
        <w:rPr>
          <w:b/>
        </w:rPr>
      </w:pPr>
    </w:p>
    <w:p w:rsidRDefault="00C41138" w:rsidP="00D31A7F" w:rsidR="00C41138">
      <w:pPr>
        <w:jc w:val="both"/>
        <w:rPr>
          <w:b/>
        </w:rPr>
      </w:pPr>
    </w:p>
    <w:p w:rsidRDefault="00145984" w:rsidP="00D31A7F" w:rsidR="00D31A7F" w:rsidRPr="00E312F4">
      <w:pPr>
        <w:jc w:val="right"/>
      </w:pPr>
      <w:r>
        <w:t>Milan Kanjer</w:t>
      </w:r>
      <w:r w:rsidR="00D31A7F" w:rsidRPr="00E312F4">
        <w:t>, dipl</w:t>
      </w:r>
      <w:r w:rsidR="00EC6727" w:rsidRPr="00E312F4">
        <w:t xml:space="preserve">. </w:t>
      </w:r>
      <w:r w:rsidR="00D31A7F" w:rsidRPr="00E312F4">
        <w:t xml:space="preserve"> oec</w:t>
      </w:r>
      <w:r w:rsidR="00855F32">
        <w:t>.</w:t>
      </w:r>
    </w:p>
    <w:p w:rsidRDefault="008F2DF8" w:rsidP="00EC5192" w:rsidR="00D31A7F">
      <w:pPr>
        <w:jc w:val="right"/>
      </w:pPr>
      <w:r w:rsidRPr="00E312F4">
        <w:t>S</w:t>
      </w:r>
      <w:r w:rsidR="00D31A7F" w:rsidRPr="00E312F4">
        <w:t>tečajni upravitelj</w:t>
      </w:r>
    </w:p>
    <w:p w:rsidRDefault="001A00F3" w:rsidP="001A00F3" w:rsidR="001A00F3" w:rsidRPr="00C86839">
      <w:pPr>
        <w:rPr>
          <w:b/>
          <w:lang w:eastAsia="en-US"/>
        </w:rPr>
      </w:pPr>
      <w:r w:rsidRPr="00C86839">
        <w:rPr>
          <w:b/>
          <w:lang w:eastAsia="en-US"/>
        </w:rPr>
        <w:lastRenderedPageBreak/>
        <w:t xml:space="preserve">MAŠINOPROJEKT - GRAĐEVINSKO ARHITEKTONSKI BIRO d.o.o. u stečaju Zagreb, Braće Domany 8 </w:t>
      </w:r>
    </w:p>
    <w:p w:rsidRDefault="001A00F3" w:rsidP="001A00F3" w:rsidR="001A00F3">
      <w:pPr>
        <w:rPr>
          <w:b/>
        </w:rPr>
      </w:pPr>
      <w:r w:rsidRPr="00C86839">
        <w:rPr>
          <w:b/>
          <w:lang w:eastAsia="en-US"/>
        </w:rPr>
        <w:t>OIB: 45589254370</w:t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A00F3" w:rsidP="001A00F3" w:rsidR="001A00F3" w:rsidRPr="005D5048">
      <w:pPr>
        <w:ind w:firstLine="708" w:left="4248"/>
        <w:rPr>
          <w:b/>
        </w:rPr>
      </w:pPr>
      <w:r w:rsidRPr="005D5048">
        <w:rPr>
          <w:b/>
        </w:rPr>
        <w:t>TRGOVAČKI SUD U ZAGREBU</w:t>
      </w:r>
    </w:p>
    <w:p w:rsidRDefault="001A00F3" w:rsidP="001A00F3" w:rsidR="001A00F3" w:rsidRPr="005D5048">
      <w:pPr>
        <w:ind w:firstLine="708" w:left="4248"/>
      </w:pPr>
      <w:r w:rsidRPr="005D5048">
        <w:t xml:space="preserve">Poslovni broj spisa: </w:t>
      </w:r>
      <w:r w:rsidRPr="00C86839">
        <w:t>7 St-2791/16</w:t>
      </w:r>
    </w:p>
    <w:p w:rsidRDefault="001A00F3" w:rsidP="001A00F3" w:rsidR="001A00F3"/>
    <w:p w:rsidRDefault="001A00F3" w:rsidP="001A00F3" w:rsidR="001A00F3"/>
    <w:p w:rsidRDefault="001A00F3" w:rsidP="001A00F3" w:rsidR="001A00F3" w:rsidRPr="00F20DCB"/>
    <w:p w:rsidRDefault="001A00F3" w:rsidP="001A00F3" w:rsidR="001A00F3" w:rsidRPr="00005C7A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1A00F3" w:rsidP="001A00F3" w:rsidR="001A00F3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1A00F3" w:rsidP="001A00F3" w:rsidR="001A00F3">
      <w:pPr>
        <w:jc w:val="center"/>
      </w:pPr>
    </w:p>
    <w:p w:rsidRDefault="001A00F3" w:rsidP="001A00F3" w:rsidR="001A00F3" w:rsidRPr="00005C7A">
      <w:pPr>
        <w:jc w:val="center"/>
      </w:pPr>
    </w:p>
    <w:p w:rsidRDefault="001A00F3" w:rsidP="001A00F3" w:rsidR="001A00F3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1A00F3" w:rsidP="001A00F3" w:rsidR="001A00F3">
      <w:pPr>
        <w:rPr>
          <w:b/>
        </w:rPr>
      </w:pPr>
    </w:p>
    <w:p w:rsidRDefault="001A00F3" w:rsidP="001A00F3" w:rsidR="001A00F3">
      <w:pPr>
        <w:jc w:val="both"/>
      </w:pPr>
      <w:r>
        <w:t>Nekretnine ukupno procijenjene vrijednosti od 859.232,00 kuna, odnosno 115.963,65 EUR prema procjeni stalnog sudskog vještaka za graditeljstvo i procjenu nekretnina dipl.ing.arh. Bojane Sajko i to:</w:t>
      </w:r>
    </w:p>
    <w:p w:rsidRDefault="001A00F3" w:rsidP="001A00F3" w:rsidR="001A00F3">
      <w:pPr>
        <w:jc w:val="both"/>
      </w:pPr>
    </w:p>
    <w:p w:rsidRDefault="001A00F3" w:rsidP="001A00F3" w:rsidR="001A00F3">
      <w:pPr>
        <w:jc w:val="both"/>
      </w:pPr>
      <w:r>
        <w:t>1.</w:t>
      </w:r>
      <w:r>
        <w:tab/>
        <w:t>POSLOVNI PROSTOR, u  naravi soba br. 41, obračunske površine 14,77 m2, na 1.katu u neboderu, ulica braće Domany 8.</w:t>
      </w:r>
    </w:p>
    <w:p w:rsidRDefault="001A00F3" w:rsidP="001A00F3" w:rsidR="001A00F3">
      <w:pPr>
        <w:jc w:val="both"/>
      </w:pPr>
      <w:r>
        <w:t>Procijenjena vrijednost  je 94.528,00 kn ili 12.817,35 EUR.</w:t>
      </w:r>
    </w:p>
    <w:p w:rsidRDefault="001A00F3" w:rsidP="001A00F3" w:rsidR="001A00F3">
      <w:pPr>
        <w:jc w:val="both"/>
      </w:pPr>
    </w:p>
    <w:p w:rsidRDefault="001A00F3" w:rsidP="001A00F3" w:rsidR="001A00F3">
      <w:pPr>
        <w:jc w:val="both"/>
      </w:pPr>
      <w:r>
        <w:t>2.</w:t>
      </w:r>
      <w:r>
        <w:tab/>
        <w:t>POSLOVNI PROSTOR, u  naravi soba br. 45, obračunske površine 74,20 m2, na 1.katu u neboderu, ulica braće Domany 8.</w:t>
      </w:r>
    </w:p>
    <w:p w:rsidRDefault="001A00F3" w:rsidP="001A00F3" w:rsidR="001A00F3">
      <w:pPr>
        <w:jc w:val="both"/>
      </w:pPr>
      <w:r>
        <w:t>Procijenjena vrijednost  je 478.880,00 kn ili 64.390,50 EUR.</w:t>
      </w:r>
    </w:p>
    <w:p w:rsidRDefault="001A00F3" w:rsidP="001A00F3" w:rsidR="001A00F3">
      <w:pPr>
        <w:jc w:val="both"/>
      </w:pPr>
    </w:p>
    <w:p w:rsidRDefault="001A00F3" w:rsidP="001A00F3" w:rsidR="001A00F3">
      <w:pPr>
        <w:jc w:val="both"/>
      </w:pPr>
      <w:r>
        <w:t>3.</w:t>
      </w:r>
      <w:r>
        <w:tab/>
        <w:t>POSLOVNI PROSTOR, u  naravi soba br. 46 i 47, obračunske površine 44,66 m2, na 1.katu u neboderu, ulica braće Domany 8.</w:t>
      </w:r>
    </w:p>
    <w:p w:rsidRDefault="001A00F3" w:rsidP="001A00F3" w:rsidR="001A00F3">
      <w:pPr>
        <w:jc w:val="both"/>
      </w:pPr>
      <w:r>
        <w:t>Procijenjena vrijednost  je 285.824,00 kn ili 38.755,80 EUR.</w:t>
      </w:r>
    </w:p>
    <w:p w:rsidRDefault="001A00F3" w:rsidP="001A00F3" w:rsidR="001A00F3" w:rsidRPr="00DA300A"/>
    <w:p w:rsidRDefault="001A00F3" w:rsidP="001A00F3" w:rsidR="001A00F3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1A00F3" w:rsidP="001A00F3" w:rsidR="001A00F3" w:rsidRPr="00C25628">
      <w:pPr>
        <w:rPr>
          <w:b/>
        </w:rPr>
      </w:pPr>
    </w:p>
    <w:p w:rsidRDefault="001A00F3" w:rsidP="001A00F3" w:rsidR="001A00F3">
      <w:pPr>
        <w:pStyle w:val="Uvuenotijeloteksta"/>
      </w:pPr>
      <w:r>
        <w:t>Uredski namještaj neznatne vrijednosti.</w:t>
      </w:r>
    </w:p>
    <w:p w:rsidRDefault="001A00F3" w:rsidP="001A00F3" w:rsidR="001A00F3">
      <w:pPr>
        <w:pStyle w:val="Uvuenotijeloteksta"/>
      </w:pPr>
    </w:p>
    <w:p w:rsidRDefault="001A00F3" w:rsidP="001A00F3" w:rsidR="001A00F3">
      <w:pPr>
        <w:pStyle w:val="Uvuenotijeloteksta"/>
      </w:pPr>
    </w:p>
    <w:p w:rsidRDefault="001A00F3" w:rsidP="001A00F3" w:rsidR="001A00F3" w:rsidRPr="006263F9">
      <w:pPr>
        <w:ind w:firstLine="708" w:left="4956"/>
      </w:pPr>
      <w:r w:rsidRPr="006263F9">
        <w:t>Stečajni upravitelj</w:t>
      </w:r>
    </w:p>
    <w:p w:rsidRDefault="001A00F3" w:rsidP="001A00F3" w:rsidR="001A00F3">
      <w:pPr>
        <w:ind w:firstLine="708" w:left="4956"/>
      </w:pPr>
      <w:r>
        <w:t>Milan Kanjer</w:t>
      </w:r>
      <w:r w:rsidRPr="006263F9">
        <w:t xml:space="preserve"> dipl.  oec.</w:t>
      </w: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 w:rsidRPr="00C86839">
      <w:pPr>
        <w:rPr>
          <w:b/>
          <w:lang w:eastAsia="en-US"/>
        </w:rPr>
      </w:pPr>
      <w:r w:rsidRPr="00C86839">
        <w:rPr>
          <w:b/>
          <w:lang w:eastAsia="en-US"/>
        </w:rPr>
        <w:t xml:space="preserve">MAŠINOPROJEKT - GRAĐEVINSKO ARHITEKTONSKI BIRO d.o.o. u stečaju Zagreb, Braće Domany 8 </w:t>
      </w:r>
    </w:p>
    <w:p w:rsidRDefault="001A00F3" w:rsidP="001A00F3" w:rsidR="001A00F3">
      <w:pPr>
        <w:rPr>
          <w:b/>
        </w:rPr>
      </w:pPr>
      <w:r w:rsidRPr="00C86839">
        <w:rPr>
          <w:b/>
          <w:lang w:eastAsia="en-US"/>
        </w:rPr>
        <w:t>OIB: 45589254370</w:t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A00F3" w:rsidP="001A00F3" w:rsidR="001A00F3" w:rsidRPr="005D5048">
      <w:pPr>
        <w:ind w:firstLine="708" w:left="4248"/>
        <w:rPr>
          <w:b/>
        </w:rPr>
      </w:pPr>
      <w:r w:rsidRPr="005D5048">
        <w:rPr>
          <w:b/>
        </w:rPr>
        <w:t>TRGOVAČKI SUD U ZAGREBU</w:t>
      </w:r>
    </w:p>
    <w:p w:rsidRDefault="001A00F3" w:rsidP="001A00F3" w:rsidR="001A00F3" w:rsidRPr="005D5048">
      <w:pPr>
        <w:ind w:firstLine="708" w:left="4248"/>
      </w:pPr>
      <w:r w:rsidRPr="005D5048">
        <w:t xml:space="preserve">Poslovni broj spisa: </w:t>
      </w:r>
      <w:r w:rsidRPr="00C86839">
        <w:t>7 St-2791/16</w:t>
      </w:r>
    </w:p>
    <w:p w:rsidRDefault="001A00F3" w:rsidP="001A00F3" w:rsidR="001A00F3">
      <w:pPr>
        <w:ind w:firstLine="708" w:left="4248"/>
      </w:pPr>
    </w:p>
    <w:p w:rsidRDefault="001A00F3" w:rsidP="001A00F3" w:rsidR="001A00F3">
      <w:pPr>
        <w:ind w:firstLine="708" w:left="4248"/>
      </w:pPr>
    </w:p>
    <w:p w:rsidRDefault="001A00F3" w:rsidP="001A00F3" w:rsidR="001A00F3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1A00F3" w:rsidP="001A00F3" w:rsidR="001A00F3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:rsidRDefault="001A00F3" w:rsidP="001A00F3" w:rsidR="001A00F3"/>
    <w:p w:rsidRDefault="001A00F3" w:rsidP="001A00F3" w:rsidR="001A00F3" w:rsidRPr="004B1D9F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  <w:r>
        <w:tab/>
        <w:t xml:space="preserve">predmet raz. prava </w:t>
      </w:r>
    </w:p>
    <w:p w:rsidRDefault="001A00F3" w:rsidP="001A00F3" w:rsidR="001A00F3"/>
    <w:p w:rsidRDefault="001A00F3" w:rsidP="001A00F3" w:rsidR="001A00F3" w:rsidRPr="00005C7A">
      <w:r>
        <w:tab/>
      </w:r>
      <w:r>
        <w:tab/>
      </w:r>
      <w:r>
        <w:tab/>
      </w:r>
    </w:p>
    <w:p w:rsidRDefault="001A00F3" w:rsidP="001A00F3" w:rsidR="001A00F3">
      <w:pPr>
        <w:rPr>
          <w:b/>
        </w:rPr>
      </w:pPr>
      <w:r>
        <w:rPr>
          <w:b/>
        </w:rPr>
        <w:t>B</w:t>
      </w:r>
      <w:r w:rsidRPr="00005C7A">
        <w:rPr>
          <w:b/>
        </w:rPr>
        <w:t>/</w:t>
      </w:r>
      <w:r w:rsidRPr="00005C7A">
        <w:rPr>
          <w:b/>
        </w:rPr>
        <w:tab/>
        <w:t>PRIJAVLJENE TRAŽBINE STEČAJNIH VJEROVNKA</w:t>
      </w:r>
    </w:p>
    <w:p w:rsidRDefault="001A00F3" w:rsidP="001A00F3" w:rsidR="001A00F3" w:rsidRPr="00005C7A">
      <w:pPr>
        <w:rPr>
          <w:b/>
        </w:rPr>
      </w:pPr>
    </w:p>
    <w:p w:rsidRDefault="001A00F3" w:rsidP="001A00F3" w:rsidR="001A00F3" w:rsidRPr="00005C7A">
      <w:pPr>
        <w:spacing w:lineRule="auto" w:line="360"/>
      </w:pPr>
      <w:r w:rsidRPr="00005C7A">
        <w:rPr>
          <w:b/>
        </w:rPr>
        <w:t>PRIZNATE TRAŽBINE – 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1A00F3" w:rsidP="001A00F3" w:rsidR="001A00F3">
      <w:pPr>
        <w:numPr>
          <w:ilvl w:val="0"/>
          <w:numId w:val="44"/>
        </w:numPr>
        <w:ind w:firstLine="0" w:left="0"/>
      </w:pPr>
      <w:r>
        <w:t xml:space="preserve">RH, MF, POREZNA UPRAVA, </w:t>
      </w:r>
    </w:p>
    <w:p w:rsidRDefault="001A00F3" w:rsidP="001A00F3" w:rsidR="001A00F3">
      <w:pPr>
        <w:ind w:firstLine="708"/>
      </w:pPr>
      <w:r>
        <w:t>PODRUČNI URED ZAGREB, OIB:18683136487</w:t>
      </w:r>
      <w:r>
        <w:tab/>
      </w:r>
      <w:r>
        <w:tab/>
      </w:r>
      <w:r>
        <w:tab/>
      </w:r>
      <w:r>
        <w:tab/>
        <w:t xml:space="preserve">    </w:t>
      </w:r>
      <w:bookmarkStart w:name="_Hlk485648751" w:id="8"/>
      <w:r>
        <w:t>35.152,91</w:t>
      </w:r>
      <w:bookmarkEnd w:id="8"/>
    </w:p>
    <w:p w:rsidRDefault="001A00F3" w:rsidP="001A00F3" w:rsidR="001A00F3" w:rsidRPr="00005C7A">
      <w:r w:rsidRPr="00005C7A">
        <w:t>-----------------------------------------------------------------------------------------------------------------</w:t>
      </w:r>
    </w:p>
    <w:p w:rsidRDefault="001A00F3" w:rsidP="001A00F3" w:rsidR="001A00F3">
      <w:pPr>
        <w:rPr>
          <w:b/>
        </w:rPr>
      </w:pPr>
      <w:r w:rsidRPr="00005C7A">
        <w:rPr>
          <w:b/>
        </w:rPr>
        <w:t xml:space="preserve">UKUPNO I. VIŠI ISPLATNI RED: </w:t>
      </w:r>
      <w:r w:rsidRPr="00005C7A"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B72900">
        <w:rPr>
          <w:b/>
        </w:rPr>
        <w:t>35.152,91</w:t>
      </w:r>
    </w:p>
    <w:p w:rsidRDefault="001A00F3" w:rsidP="001A00F3" w:rsidR="001A00F3" w:rsidRPr="007E69BC">
      <w:pPr>
        <w:rPr>
          <w:b/>
        </w:rPr>
      </w:pPr>
    </w:p>
    <w:p w:rsidRDefault="001A00F3" w:rsidP="001A00F3" w:rsidR="001A00F3" w:rsidRPr="00005C7A">
      <w:pPr>
        <w:spacing w:lineRule="auto" w:line="360"/>
      </w:pPr>
      <w:r w:rsidRPr="00005C7A">
        <w:rPr>
          <w:b/>
        </w:rPr>
        <w:t>PRIZNATE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1A00F3" w:rsidP="001A00F3" w:rsidR="001A00F3">
      <w:pPr>
        <w:numPr>
          <w:ilvl w:val="0"/>
          <w:numId w:val="44"/>
        </w:numPr>
        <w:ind w:hanging="720"/>
      </w:pPr>
      <w:r>
        <w:t xml:space="preserve">Suvlasnici stambene zgrade u Zagrebu, Braće Domany 8, koje </w:t>
      </w:r>
    </w:p>
    <w:p w:rsidRDefault="001A00F3" w:rsidP="001A00F3" w:rsidR="001A00F3">
      <w:pPr>
        <w:ind w:hanging="12" w:left="720"/>
      </w:pPr>
      <w:r>
        <w:t>zastupa Gradsko stambeno komunalno gospodarstvo d.o.o.</w:t>
      </w:r>
    </w:p>
    <w:p w:rsidRDefault="001A00F3" w:rsidP="001A00F3" w:rsidR="001A00F3">
      <w:pPr>
        <w:ind w:hanging="12" w:left="720"/>
      </w:pPr>
      <w:r>
        <w:t xml:space="preserve">Zagreb, </w:t>
      </w:r>
      <w:r w:rsidRPr="00C86839">
        <w:t>Savska cesta 1</w:t>
      </w:r>
      <w:r>
        <w:t>, OIB:</w:t>
      </w:r>
      <w:r w:rsidRPr="00C86839">
        <w:t xml:space="preserve"> </w:t>
      </w:r>
      <w:r>
        <w:t>03744272526</w:t>
      </w:r>
      <w:r>
        <w:tab/>
      </w:r>
      <w:r>
        <w:tab/>
      </w:r>
      <w:r>
        <w:tab/>
      </w:r>
      <w:r>
        <w:tab/>
      </w:r>
      <w:r>
        <w:tab/>
        <w:t xml:space="preserve">   104.814,00</w:t>
      </w:r>
    </w:p>
    <w:p w:rsidRDefault="001A00F3" w:rsidP="001A00F3" w:rsidR="001A00F3">
      <w:pPr>
        <w:numPr>
          <w:ilvl w:val="0"/>
          <w:numId w:val="44"/>
        </w:numPr>
        <w:ind w:hanging="720"/>
      </w:pPr>
      <w:r>
        <w:t xml:space="preserve">HRVATSKE VODE  </w:t>
      </w:r>
    </w:p>
    <w:p w:rsidRDefault="001A00F3" w:rsidP="001A00F3" w:rsidR="001A00F3">
      <w:pPr>
        <w:ind w:hanging="12" w:left="720"/>
      </w:pPr>
      <w:r>
        <w:t>Zagreb, Ulica grada Vukovara 220, OIB:</w:t>
      </w:r>
      <w:r w:rsidRPr="00C86839">
        <w:t xml:space="preserve"> </w:t>
      </w:r>
      <w:r>
        <w:t>28921383001</w:t>
      </w:r>
      <w:r>
        <w:tab/>
      </w:r>
      <w:r>
        <w:tab/>
      </w:r>
      <w:r>
        <w:tab/>
        <w:t xml:space="preserve">     21.907,41</w:t>
      </w:r>
    </w:p>
    <w:p w:rsidRDefault="001A00F3" w:rsidP="001A00F3" w:rsidR="001A00F3">
      <w:pPr>
        <w:numPr>
          <w:ilvl w:val="0"/>
          <w:numId w:val="44"/>
        </w:numPr>
        <w:ind w:hanging="720"/>
      </w:pPr>
      <w:r>
        <w:t>GRAD ZAGREB</w:t>
      </w:r>
      <w:r>
        <w:tab/>
      </w:r>
    </w:p>
    <w:p w:rsidRDefault="001A00F3" w:rsidP="001A00F3" w:rsidR="001A00F3">
      <w:pPr>
        <w:ind w:hanging="12" w:left="720"/>
      </w:pPr>
      <w:r>
        <w:t>Zagreb, Trg Stjepana Radića 1, OIB:</w:t>
      </w:r>
      <w:r w:rsidRPr="00C86839">
        <w:t xml:space="preserve"> </w:t>
      </w:r>
      <w:r>
        <w:t>61817894937</w:t>
      </w:r>
      <w:r>
        <w:tab/>
      </w:r>
      <w:r>
        <w:tab/>
      </w:r>
      <w:r>
        <w:tab/>
      </w:r>
      <w:r>
        <w:tab/>
        <w:t xml:space="preserve">   137.915,40</w:t>
      </w:r>
    </w:p>
    <w:p w:rsidRDefault="001A00F3" w:rsidP="001A00F3" w:rsidR="001A00F3">
      <w:pPr>
        <w:numPr>
          <w:ilvl w:val="0"/>
          <w:numId w:val="44"/>
        </w:numPr>
        <w:ind w:hanging="720"/>
      </w:pPr>
      <w:r w:rsidRPr="00C86839">
        <w:t>HEP-TOPLINARSTVO d.o.o.</w:t>
      </w:r>
    </w:p>
    <w:p w:rsidRDefault="001A00F3" w:rsidP="001A00F3" w:rsidR="001A00F3">
      <w:pPr>
        <w:ind w:hanging="720" w:left="720"/>
      </w:pPr>
      <w:r>
        <w:tab/>
        <w:t>Zagreb, Miševečka 15a, OIB:</w:t>
      </w:r>
      <w:r w:rsidRPr="00C86839">
        <w:t xml:space="preserve"> </w:t>
      </w:r>
      <w:r>
        <w:t>15907062900</w:t>
      </w:r>
      <w:r>
        <w:tab/>
      </w:r>
      <w:r>
        <w:tab/>
      </w:r>
      <w:r>
        <w:tab/>
      </w:r>
      <w:r>
        <w:tab/>
      </w:r>
      <w:r>
        <w:tab/>
        <w:t xml:space="preserve">   218.444,38</w:t>
      </w:r>
    </w:p>
    <w:p w:rsidRDefault="001A00F3" w:rsidP="001A00F3" w:rsidR="001A00F3">
      <w:pPr>
        <w:numPr>
          <w:ilvl w:val="0"/>
          <w:numId w:val="44"/>
        </w:numPr>
        <w:ind w:hanging="720"/>
      </w:pPr>
      <w:r>
        <w:t xml:space="preserve">RH, MF, POREZNA UPRAVA, </w:t>
      </w:r>
    </w:p>
    <w:p w:rsidRDefault="001A00F3" w:rsidP="001A00F3" w:rsidR="001A00F3">
      <w:pPr>
        <w:ind w:hanging="12" w:left="720"/>
      </w:pPr>
      <w:r>
        <w:t>PODRUČNI URED ZAGREB, OIB:18683136487</w:t>
      </w:r>
      <w:r>
        <w:tab/>
      </w:r>
      <w:r>
        <w:tab/>
      </w:r>
      <w:r>
        <w:tab/>
        <w:t xml:space="preserve">  </w:t>
      </w:r>
      <w:r>
        <w:tab/>
        <w:t xml:space="preserve">   501.801,22</w:t>
      </w:r>
    </w:p>
    <w:p w:rsidRDefault="001A00F3" w:rsidP="001A00F3" w:rsidR="001A00F3">
      <w:pPr>
        <w:numPr>
          <w:ilvl w:val="0"/>
          <w:numId w:val="44"/>
        </w:numPr>
        <w:ind w:hanging="720"/>
      </w:pPr>
      <w:r>
        <w:t>Zagrebački holding d.o.o.</w:t>
      </w:r>
    </w:p>
    <w:p w:rsidRDefault="001A00F3" w:rsidP="001A00F3" w:rsidR="001A00F3">
      <w:pPr>
        <w:ind w:hanging="720" w:left="720"/>
      </w:pPr>
      <w:r>
        <w:lastRenderedPageBreak/>
        <w:tab/>
        <w:t xml:space="preserve">Zagreb, Ulica grada Vukovara 41, </w:t>
      </w:r>
      <w:r w:rsidRPr="00B72900">
        <w:t xml:space="preserve">OIB: </w:t>
      </w:r>
      <w:r>
        <w:t>85584865987</w:t>
      </w:r>
      <w:r>
        <w:tab/>
      </w:r>
      <w:r>
        <w:tab/>
      </w:r>
      <w:r>
        <w:tab/>
        <w:t xml:space="preserve">     22.274,98</w:t>
      </w:r>
    </w:p>
    <w:p w:rsidRDefault="001A00F3" w:rsidP="001A00F3" w:rsidR="001A00F3" w:rsidRPr="00005C7A">
      <w:r w:rsidRPr="00005C7A">
        <w:t>-----------------------------------------------------------------------------------------------------------------</w:t>
      </w:r>
    </w:p>
    <w:p w:rsidRDefault="001A00F3" w:rsidP="001A00F3" w:rsidR="001A00F3" w:rsidRPr="00005C7A">
      <w:pPr>
        <w:ind w:firstLine="708" w:left="2124"/>
        <w:rPr>
          <w:b/>
        </w:rPr>
      </w:pPr>
      <w:r w:rsidRPr="00005C7A">
        <w:rPr>
          <w:b/>
        </w:rPr>
        <w:t xml:space="preserve">UKUPNO II. VIŠI ISPLATNI RED: </w:t>
      </w:r>
      <w:r w:rsidRPr="00005C7A">
        <w:rPr>
          <w:b/>
        </w:rPr>
        <w:tab/>
      </w:r>
      <w:r>
        <w:rPr>
          <w:b/>
        </w:rPr>
        <w:tab/>
      </w:r>
      <w:r w:rsidRPr="0040497F">
        <w:rPr>
          <w:b/>
        </w:rPr>
        <w:t>1.007.157,39</w:t>
      </w:r>
    </w:p>
    <w:p w:rsidRDefault="001A00F3" w:rsidP="001A00F3" w:rsidR="001A00F3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075595" w:rsidR="001A00F3" w:rsidRPr="00005C7A">
        <w:tc>
          <w:tcPr>
            <w:tcW w:type="dxa" w:w="9039"/>
          </w:tcPr>
          <w:p w:rsidRDefault="001A00F3" w:rsidP="00075595" w:rsidR="001A00F3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9"/>
            <w:r w:rsidRPr="00005C7A">
              <w:rPr>
                <w:b/>
                <w:bCs/>
              </w:rPr>
              <w:t xml:space="preserve">                                        </w:t>
            </w:r>
            <w:bookmarkEnd w:id="9"/>
            <w:r>
              <w:rPr>
                <w:b/>
                <w:bCs/>
              </w:rPr>
              <w:t xml:space="preserve">         </w:t>
            </w:r>
            <w:r w:rsidRPr="0040497F">
              <w:rPr>
                <w:b/>
                <w:bCs/>
              </w:rPr>
              <w:t>1.042.310,30</w:t>
            </w:r>
            <w:r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1A00F3" w:rsidP="001A00F3" w:rsidR="001A00F3">
      <w:pPr>
        <w:spacing w:lineRule="auto" w:line="360"/>
      </w:pPr>
      <w:r w:rsidRPr="00005C7A">
        <w:rPr>
          <w:b/>
        </w:rPr>
        <w:t>OSPORENE TRAŽBINE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1A00F3" w:rsidP="001A00F3" w:rsidR="001A00F3"/>
    <w:p w:rsidRDefault="001A00F3" w:rsidP="001A00F3" w:rsidR="001A00F3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075595" w:rsidR="001A00F3" w:rsidRPr="00005C7A">
        <w:tc>
          <w:tcPr>
            <w:tcW w:type="dxa" w:w="9039"/>
          </w:tcPr>
          <w:p w:rsidRDefault="001A00F3" w:rsidP="00075595" w:rsidR="001A00F3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                                       </w:t>
            </w:r>
            <w:r>
              <w:rPr>
                <w:b/>
                <w:bCs/>
              </w:rPr>
              <w:t xml:space="preserve">                       0,00 kn </w:t>
            </w:r>
          </w:p>
        </w:tc>
      </w:tr>
    </w:tbl>
    <w:p w:rsidRDefault="001A00F3" w:rsidP="001A00F3" w:rsidR="001A00F3"/>
    <w:p w:rsidRDefault="001A00F3" w:rsidP="001A00F3" w:rsidR="001A00F3"/>
    <w:p w:rsidRDefault="001A00F3" w:rsidP="001A00F3" w:rsidR="001A00F3"/>
    <w:p w:rsidRDefault="001A00F3" w:rsidP="001A00F3" w:rsidR="001A00F3"/>
    <w:p w:rsidRDefault="001A00F3" w:rsidP="001A00F3" w:rsidR="001A00F3" w:rsidRPr="00005C7A"/>
    <w:p w:rsidRDefault="001A00F3" w:rsidP="001A00F3" w:rsidR="001A00F3" w:rsidRPr="00005C7A">
      <w:pPr>
        <w:tabs>
          <w:tab w:pos="4320" w:val="left"/>
        </w:tabs>
        <w:rPr>
          <w:b/>
        </w:rPr>
      </w:pPr>
    </w:p>
    <w:p w:rsidRDefault="001A00F3" w:rsidP="001A00F3" w:rsidR="001A00F3" w:rsidRPr="00005C7A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</w:t>
      </w:r>
      <w:r w:rsidRPr="00005C7A">
        <w:rPr>
          <w:b/>
        </w:rPr>
        <w:t>/</w:t>
      </w:r>
      <w:r w:rsidRPr="00005C7A">
        <w:rPr>
          <w:b/>
        </w:rPr>
        <w:tab/>
        <w:t>NEPRIJAVLJENE TRAŽBINE STEČAJNIH VJEROVNIKA</w:t>
      </w:r>
    </w:p>
    <w:p w:rsidRDefault="001A00F3" w:rsidP="001A00F3" w:rsidR="001A00F3"/>
    <w:p w:rsidRDefault="001A00F3" w:rsidP="001A00F3" w:rsidR="001A00F3" w:rsidRPr="00005C7A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075595" w:rsidR="001A00F3" w:rsidRPr="00005C7A">
        <w:trPr>
          <w:trHeight w:val="330"/>
        </w:trPr>
        <w:tc>
          <w:tcPr>
            <w:tcW w:type="dxa" w:w="9039"/>
          </w:tcPr>
          <w:p w:rsidRDefault="001A00F3" w:rsidP="00075595" w:rsidR="001A00F3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NEPRIJAVLJENE TRAŽBINE UKUPNO                                                  </w:t>
            </w:r>
            <w:r>
              <w:rPr>
                <w:b/>
                <w:bCs/>
              </w:rPr>
              <w:t xml:space="preserve"> 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1A00F3" w:rsidP="001A00F3" w:rsidR="001A00F3" w:rsidRPr="00005C7A"/>
    <w:p w:rsidRDefault="001A00F3" w:rsidP="001A00F3" w:rsidR="001A00F3" w:rsidRPr="00005C7A">
      <w:pPr>
        <w:pStyle w:val="Naslov1"/>
      </w:pPr>
      <w:r w:rsidRPr="00005C7A"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075595" w:rsidR="001A00F3" w:rsidRPr="00005C7A">
        <w:trPr>
          <w:trHeight w:val="300"/>
        </w:trPr>
        <w:tc>
          <w:tcPr>
            <w:tcW w:type="dxa" w:w="9039"/>
          </w:tcPr>
          <w:p w:rsidRDefault="001A00F3" w:rsidP="00075595" w:rsidR="001A00F3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Pr="0040497F">
              <w:rPr>
                <w:b/>
                <w:bCs/>
              </w:rPr>
              <w:t>1.042.310,30</w:t>
            </w:r>
            <w:r>
              <w:rPr>
                <w:b/>
                <w:bCs/>
              </w:rPr>
              <w:t xml:space="preserve"> </w:t>
            </w:r>
            <w:r w:rsidRPr="009E534A">
              <w:rPr>
                <w:b/>
                <w:bCs/>
              </w:rPr>
              <w:t>kn</w:t>
            </w:r>
          </w:p>
        </w:tc>
      </w:tr>
    </w:tbl>
    <w:p w:rsidRDefault="001A00F3" w:rsidP="001A00F3" w:rsidR="001A00F3" w:rsidRPr="00005C7A"/>
    <w:p w:rsidRDefault="001A00F3" w:rsidP="001A00F3" w:rsidR="001A00F3">
      <w:pPr>
        <w:pStyle w:val="Naslov2"/>
      </w:pPr>
    </w:p>
    <w:p w:rsidRDefault="001A00F3" w:rsidP="001A00F3" w:rsidR="001A00F3">
      <w:pPr>
        <w:rPr>
          <w:b/>
        </w:rPr>
      </w:pPr>
      <w:r w:rsidRPr="00611778">
        <w:rPr>
          <w:b/>
        </w:rPr>
        <w:t xml:space="preserve">D/ </w:t>
      </w:r>
      <w:r w:rsidRPr="00611778">
        <w:rPr>
          <w:b/>
        </w:rPr>
        <w:tab/>
        <w:t>MOGUĆNOST ZA PRIJEBOJ</w:t>
      </w:r>
    </w:p>
    <w:p w:rsidRDefault="001A00F3" w:rsidP="001A00F3" w:rsidR="001A00F3">
      <w:pPr>
        <w:rPr>
          <w:b/>
        </w:rPr>
      </w:pPr>
    </w:p>
    <w:p w:rsidRDefault="001A00F3" w:rsidP="001A00F3" w:rsidR="001A00F3" w:rsidRPr="00611778">
      <w:pPr>
        <w:rPr>
          <w:b/>
        </w:rPr>
      </w:pPr>
      <w:r>
        <w:rPr>
          <w:b/>
        </w:rPr>
        <w:t>Nema</w:t>
      </w:r>
    </w:p>
    <w:p w:rsidRDefault="001A00F3" w:rsidP="001A00F3" w:rsidR="001A00F3">
      <w:pPr>
        <w:pStyle w:val="Uvuenotijeloteksta"/>
      </w:pPr>
    </w:p>
    <w:p w:rsidRDefault="001A00F3" w:rsidP="001A00F3" w:rsidR="001A00F3">
      <w:pPr>
        <w:pStyle w:val="Uvuenotijeloteksta"/>
      </w:pPr>
    </w:p>
    <w:p w:rsidRDefault="001A00F3" w:rsidP="001A00F3" w:rsidR="001A00F3" w:rsidRPr="006263F9">
      <w:pPr>
        <w:pStyle w:val="Uvuenotijeloteksta"/>
      </w:pPr>
    </w:p>
    <w:p w:rsidRDefault="001A00F3" w:rsidP="001A00F3" w:rsidR="001A00F3" w:rsidRPr="006263F9">
      <w:pPr>
        <w:ind w:firstLine="708" w:left="4956"/>
      </w:pPr>
      <w:r w:rsidRPr="006263F9">
        <w:t>Stečajni upravitelj</w:t>
      </w:r>
    </w:p>
    <w:p w:rsidRDefault="001A00F3" w:rsidP="001A00F3" w:rsidR="001A00F3">
      <w:pPr>
        <w:ind w:firstLine="708" w:left="4956"/>
      </w:pPr>
      <w:r>
        <w:t>Milan Kanjer</w:t>
      </w:r>
      <w:r w:rsidRPr="006263F9">
        <w:t>, dipl.  oec.</w:t>
      </w: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/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>
      <w:pPr>
        <w:ind w:firstLine="708" w:left="4956"/>
      </w:pPr>
    </w:p>
    <w:p w:rsidRDefault="001A00F3" w:rsidP="001A00F3" w:rsidR="001A00F3" w:rsidRPr="00C86839">
      <w:pPr>
        <w:rPr>
          <w:b/>
          <w:lang w:eastAsia="en-US"/>
        </w:rPr>
      </w:pPr>
      <w:r w:rsidRPr="00C86839">
        <w:rPr>
          <w:b/>
          <w:lang w:eastAsia="en-US"/>
        </w:rPr>
        <w:lastRenderedPageBreak/>
        <w:t xml:space="preserve">MAŠINOPROJEKT - GRAĐEVINSKO ARHITEKTONSKI BIRO d.o.o. u stečaju Zagreb, Braće Domany 8 </w:t>
      </w:r>
    </w:p>
    <w:p w:rsidRDefault="001A00F3" w:rsidP="001A00F3" w:rsidR="001A00F3">
      <w:pPr>
        <w:rPr>
          <w:b/>
        </w:rPr>
      </w:pPr>
      <w:r w:rsidRPr="00C86839">
        <w:rPr>
          <w:b/>
          <w:lang w:eastAsia="en-US"/>
        </w:rPr>
        <w:t>OIB: 45589254370</w:t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A00F3" w:rsidP="001A00F3" w:rsidR="001A00F3" w:rsidRPr="005D5048">
      <w:pPr>
        <w:ind w:firstLine="708" w:left="4248"/>
        <w:rPr>
          <w:b/>
        </w:rPr>
      </w:pPr>
      <w:r w:rsidRPr="005D5048">
        <w:rPr>
          <w:b/>
        </w:rPr>
        <w:t>TRGOVAČKI SUD U ZAGREBU</w:t>
      </w:r>
    </w:p>
    <w:p w:rsidRDefault="001A00F3" w:rsidP="001A00F3" w:rsidR="001A00F3" w:rsidRPr="005D5048">
      <w:pPr>
        <w:ind w:firstLine="708" w:left="4248"/>
      </w:pPr>
      <w:r w:rsidRPr="005D5048">
        <w:t xml:space="preserve">Poslovni broj spisa: </w:t>
      </w:r>
      <w:r w:rsidRPr="00C86839">
        <w:t>7 St-2791/16</w:t>
      </w:r>
    </w:p>
    <w:p w:rsidRDefault="001A00F3" w:rsidP="001A00F3" w:rsidR="001A00F3"/>
    <w:p w:rsidRDefault="001A00F3" w:rsidP="001A00F3" w:rsidR="001A00F3" w:rsidRPr="009E534A"/>
    <w:p w:rsidRDefault="001A00F3" w:rsidP="001A00F3" w:rsidR="001A00F3" w:rsidRPr="00005C7A">
      <w:pPr>
        <w:pStyle w:val="Naslov2"/>
      </w:pPr>
      <w:r>
        <w:t>PREGLED</w:t>
      </w:r>
      <w:r w:rsidRPr="00005C7A">
        <w:t xml:space="preserve"> IMOVINE I OBVEZA  </w:t>
      </w:r>
    </w:p>
    <w:p w:rsidRDefault="001A00F3" w:rsidP="001A00F3" w:rsidR="001A00F3" w:rsidRPr="00005C7A">
      <w:pPr>
        <w:jc w:val="center"/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:rsidRDefault="001A00F3" w:rsidP="001A00F3" w:rsidR="001A00F3">
      <w:pPr>
        <w:tabs>
          <w:tab w:pos="720" w:val="left"/>
        </w:tabs>
        <w:ind w:left="3"/>
        <w:rPr>
          <w:b/>
        </w:rPr>
      </w:pPr>
    </w:p>
    <w:p w:rsidRDefault="001A00F3" w:rsidP="001A00F3" w:rsidR="001A00F3" w:rsidRPr="009E534A">
      <w:pPr>
        <w:jc w:val="both"/>
        <w:rPr>
          <w:lang w:eastAsia="en-US"/>
        </w:rPr>
      </w:pPr>
    </w:p>
    <w:tbl>
      <w:tblPr>
        <w:tblW w:type="dxa" w:w="8800"/>
        <w:tblInd w:type="dxa" w:w="118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6520"/>
        <w:gridCol w:w="2280"/>
      </w:tblGrid>
      <w:tr w:rsidTr="00075595" w:rsidR="001A00F3">
        <w:trPr>
          <w:trHeight w:val="330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13.04.2017. godine</w:t>
            </w:r>
          </w:p>
        </w:tc>
        <w:tc>
          <w:tcPr>
            <w:tcW w:type="dxa" w:w="2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859.232,00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859.232,00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1A00F3" w:rsidP="00075595" w:rsidR="001A00F3">
            <w:pPr>
              <w:jc w:val="center"/>
              <w:rPr>
                <w:sz w:val="20"/>
                <w:szCs w:val="20"/>
              </w:rPr>
            </w:pP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19.000,00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35.152,91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1.007.157,39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1.061.310,30</w:t>
            </w: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hideMark/>
          </w:tcPr>
          <w:p w:rsidRDefault="001A00F3" w:rsidP="00075595" w:rsidR="001A00F3">
            <w:pPr>
              <w:jc w:val="center"/>
              <w:rPr>
                <w:sz w:val="20"/>
                <w:szCs w:val="20"/>
              </w:rPr>
            </w:pP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hideMark/>
          </w:tcPr>
          <w:p w:rsidRDefault="001A00F3" w:rsidP="00075595" w:rsidR="001A00F3">
            <w:pPr>
              <w:rPr>
                <w:color w:val="000000"/>
              </w:rPr>
            </w:pPr>
          </w:p>
        </w:tc>
      </w:tr>
      <w:tr w:rsidTr="00075595" w:rsidR="001A00F3">
        <w:trPr>
          <w:trHeight w:val="330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A00F3" w:rsidP="00075595" w:rsidR="001A00F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-202.078,30</w:t>
            </w:r>
          </w:p>
        </w:tc>
      </w:tr>
    </w:tbl>
    <w:p w:rsidRDefault="001A00F3" w:rsidP="001A00F3" w:rsidR="001A00F3" w:rsidRPr="00005C7A">
      <w:pPr>
        <w:tabs>
          <w:tab w:pos="720" w:val="left"/>
        </w:tabs>
        <w:ind w:left="3"/>
        <w:rPr>
          <w:b/>
        </w:rPr>
      </w:pPr>
    </w:p>
    <w:p w:rsidRDefault="001A00F3" w:rsidP="001A00F3" w:rsidR="001A00F3" w:rsidRPr="004B1D9F">
      <w:pPr>
        <w:pStyle w:val="Uvuenotijeloteksta"/>
      </w:pPr>
    </w:p>
    <w:p w:rsidRDefault="001A00F3" w:rsidP="001A00F3" w:rsidR="001A00F3">
      <w:pPr>
        <w:pStyle w:val="Uvuenotijeloteksta"/>
      </w:pPr>
    </w:p>
    <w:p w:rsidRDefault="001A00F3" w:rsidP="001A00F3" w:rsidR="001A00F3" w:rsidRPr="00005C7A">
      <w:pPr>
        <w:pStyle w:val="Uvuenotijeloteksta"/>
      </w:pPr>
    </w:p>
    <w:p w:rsidRDefault="001A00F3" w:rsidP="001A00F3" w:rsidR="001A00F3" w:rsidRPr="006263F9">
      <w:pPr>
        <w:pStyle w:val="Uvuenotijeloteksta"/>
      </w:pPr>
    </w:p>
    <w:p w:rsidRDefault="001A00F3" w:rsidP="001A00F3" w:rsidR="001A00F3" w:rsidRPr="006263F9">
      <w:pPr>
        <w:ind w:firstLine="708" w:left="4956"/>
      </w:pPr>
      <w:r w:rsidRPr="006263F9">
        <w:t>Stečajni upravitelj</w:t>
      </w:r>
    </w:p>
    <w:p w:rsidRDefault="001A00F3" w:rsidP="001A00F3" w:rsidR="001A00F3" w:rsidRPr="006263F9">
      <w:pPr>
        <w:ind w:firstLine="708" w:left="4956"/>
      </w:pPr>
      <w:r>
        <w:t>Milan Kanjer</w:t>
      </w:r>
      <w:r w:rsidRPr="006263F9">
        <w:t>, dipl.  oec.</w:t>
      </w:r>
    </w:p>
    <w:p w:rsidRDefault="001A00F3" w:rsidP="001A00F3" w:rsidR="001A00F3" w:rsidRPr="00005C7A">
      <w:pPr>
        <w:rPr>
          <w:b/>
          <w:bCs/>
        </w:rPr>
      </w:pPr>
    </w:p>
    <w:p w:rsidRDefault="001A00F3" w:rsidP="00EC5192" w:rsidR="001A00F3" w:rsidRPr="00E312F4">
      <w:pPr>
        <w:jc w:val="right"/>
      </w:pPr>
    </w:p>
    <w:sectPr w:rsidR="001A00F3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F74" w:rsidR="00370F74">
      <w:r>
        <w:separator/>
      </w:r>
    </w:p>
  </w:endnote>
  <w:endnote w:id="0" w:type="continuationSeparator">
    <w:p w:rsidRDefault="00370F74" w:rsidR="00370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B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F74" w:rsidR="00370F74">
      <w:r>
        <w:separator/>
      </w:r>
    </w:p>
  </w:footnote>
  <w:footnote w:id="0" w:type="continuationSeparator">
    <w:p w:rsidRDefault="00370F74" w:rsidR="00370F7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0EC2531A"/>
    <w:multiLevelType w:val="hybridMultilevel"/>
    <w:tmpl w:val="291EB6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4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1297C5C"/>
    <w:multiLevelType w:val="hybridMultilevel"/>
    <w:tmpl w:val="1D2217EE"/>
    <w:lvl w:tplc="3D904F06" w:ilvl="0">
      <w:start w:val="36"/>
      <w:numFmt w:val="bullet"/>
      <w:lvlText w:val=""/>
      <w:lvlJc w:val="left"/>
      <w:pPr>
        <w:ind w:hanging="360" w:left="106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41C13CE1"/>
    <w:multiLevelType w:val="hybridMultilevel"/>
    <w:tmpl w:val="4E3481E2"/>
    <w:lvl w:tplc="D5469846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0">
    <w:nsid w:val="49C00AD9"/>
    <w:multiLevelType w:val="hybridMultilevel"/>
    <w:tmpl w:val="8F3C6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0150506"/>
    <w:multiLevelType w:val="hybridMultilevel"/>
    <w:tmpl w:val="8F3C6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6A66CEC"/>
    <w:multiLevelType w:val="hybridMultilevel"/>
    <w:tmpl w:val="3F8A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E9848E7"/>
    <w:multiLevelType w:val="hybridMultilevel"/>
    <w:tmpl w:val="DA48B49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7">
    <w:nsid w:val="65B465F5"/>
    <w:multiLevelType w:val="hybridMultilevel"/>
    <w:tmpl w:val="5762C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3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3"/>
  </w:num>
  <w:num w:numId="3">
    <w:abstractNumId w:val="0"/>
  </w:num>
  <w:num w:numId="4">
    <w:abstractNumId w:val="12"/>
  </w:num>
  <w:num w:numId="5">
    <w:abstractNumId w:val="11"/>
  </w:num>
  <w:num w:numId="6">
    <w:abstractNumId w:val="14"/>
  </w:num>
  <w:num w:numId="7">
    <w:abstractNumId w:val="17"/>
  </w:num>
  <w:num w:numId="8">
    <w:abstractNumId w:val="26"/>
  </w:num>
  <w:num w:numId="9">
    <w:abstractNumId w:val="8"/>
  </w:num>
  <w:num w:numId="10">
    <w:abstractNumId w:val="41"/>
  </w:num>
  <w:num w:numId="11">
    <w:abstractNumId w:val="23"/>
  </w:num>
  <w:num w:numId="12">
    <w:abstractNumId w:val="1"/>
  </w:num>
  <w:num w:numId="13">
    <w:abstractNumId w:val="10"/>
  </w:num>
  <w:num w:numId="14">
    <w:abstractNumId w:val="13"/>
  </w:num>
  <w:num w:numId="15">
    <w:abstractNumId w:val="40"/>
  </w:num>
  <w:num w:numId="16">
    <w:abstractNumId w:val="21"/>
  </w:num>
  <w:num w:numId="17">
    <w:abstractNumId w:val="38"/>
  </w:num>
  <w:num w:numId="18">
    <w:abstractNumId w:val="39"/>
  </w:num>
  <w:num w:numId="19">
    <w:abstractNumId w:val="28"/>
  </w:num>
  <w:num w:numId="20">
    <w:abstractNumId w:val="3"/>
  </w:num>
  <w:num w:numId="21">
    <w:abstractNumId w:val="16"/>
  </w:num>
  <w:num w:numId="22">
    <w:abstractNumId w:val="29"/>
  </w:num>
  <w:num w:numId="23">
    <w:abstractNumId w:val="36"/>
  </w:num>
  <w:num w:numId="24">
    <w:abstractNumId w:val="19"/>
  </w:num>
  <w:num w:numId="25">
    <w:abstractNumId w:val="42"/>
  </w:num>
  <w:num w:numId="26">
    <w:abstractNumId w:val="9"/>
  </w:num>
  <w:num w:numId="27">
    <w:abstractNumId w:val="32"/>
  </w:num>
  <w:num w:numId="28">
    <w:abstractNumId w:val="22"/>
  </w:num>
  <w:num w:numId="29">
    <w:abstractNumId w:val="7"/>
  </w:num>
  <w:num w:numId="30">
    <w:abstractNumId w:val="27"/>
  </w:num>
  <w:num w:numId="31">
    <w:abstractNumId w:val="18"/>
  </w:num>
  <w:num w:numId="32">
    <w:abstractNumId w:val="15"/>
  </w:num>
  <w:num w:numId="33">
    <w:abstractNumId w:val="34"/>
  </w:num>
  <w:num w:numId="34">
    <w:abstractNumId w:val="24"/>
  </w:num>
  <w:num w:numId="35">
    <w:abstractNumId w:val="4"/>
  </w:num>
  <w:num w:numId="36">
    <w:abstractNumId w:val="20"/>
  </w:num>
  <w:num w:numId="37">
    <w:abstractNumId w:val="2"/>
  </w:num>
  <w:num w:numId="38">
    <w:abstractNumId w:val="37"/>
  </w:num>
  <w:num w:numId="39">
    <w:abstractNumId w:val="30"/>
  </w:num>
  <w:num w:numId="40">
    <w:abstractNumId w:val="31"/>
  </w:num>
  <w:num w:numId="41">
    <w:abstractNumId w:val="25"/>
  </w:num>
  <w:num w:numId="42">
    <w:abstractNumId w:val="33"/>
  </w:num>
  <w:num w:numId="43">
    <w:abstractNumId w:val="6"/>
  </w:num>
  <w:num w:numId="44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05D0C"/>
    <w:rsid w:val="00010773"/>
    <w:rsid w:val="0001447E"/>
    <w:rsid w:val="00014EF5"/>
    <w:rsid w:val="00021BA8"/>
    <w:rsid w:val="000228D1"/>
    <w:rsid w:val="00036634"/>
    <w:rsid w:val="0004108A"/>
    <w:rsid w:val="000417E7"/>
    <w:rsid w:val="00044156"/>
    <w:rsid w:val="000448B9"/>
    <w:rsid w:val="000476C3"/>
    <w:rsid w:val="000524E4"/>
    <w:rsid w:val="000526A9"/>
    <w:rsid w:val="00054AF8"/>
    <w:rsid w:val="00054CB1"/>
    <w:rsid w:val="00064EF7"/>
    <w:rsid w:val="0007571E"/>
    <w:rsid w:val="00085D00"/>
    <w:rsid w:val="00087308"/>
    <w:rsid w:val="00092B57"/>
    <w:rsid w:val="000A6862"/>
    <w:rsid w:val="000B279B"/>
    <w:rsid w:val="000B4185"/>
    <w:rsid w:val="000C101A"/>
    <w:rsid w:val="000C2874"/>
    <w:rsid w:val="000D01AE"/>
    <w:rsid w:val="000D2137"/>
    <w:rsid w:val="000D6C47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1452"/>
    <w:rsid w:val="0013227C"/>
    <w:rsid w:val="00133E31"/>
    <w:rsid w:val="00135FC2"/>
    <w:rsid w:val="00142B07"/>
    <w:rsid w:val="0014388A"/>
    <w:rsid w:val="00145984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977F9"/>
    <w:rsid w:val="001A00F3"/>
    <w:rsid w:val="001B2893"/>
    <w:rsid w:val="001B6AFC"/>
    <w:rsid w:val="001D0A22"/>
    <w:rsid w:val="001D5531"/>
    <w:rsid w:val="001F1EF6"/>
    <w:rsid w:val="001F3599"/>
    <w:rsid w:val="001F37E1"/>
    <w:rsid w:val="001F3CF1"/>
    <w:rsid w:val="001F71B4"/>
    <w:rsid w:val="00203BCC"/>
    <w:rsid w:val="00206E15"/>
    <w:rsid w:val="002253DA"/>
    <w:rsid w:val="00231BCA"/>
    <w:rsid w:val="00235016"/>
    <w:rsid w:val="00242E1D"/>
    <w:rsid w:val="00250A75"/>
    <w:rsid w:val="0025360B"/>
    <w:rsid w:val="00264546"/>
    <w:rsid w:val="0026556B"/>
    <w:rsid w:val="00265FCA"/>
    <w:rsid w:val="00266C8F"/>
    <w:rsid w:val="002679C0"/>
    <w:rsid w:val="00270535"/>
    <w:rsid w:val="00270F39"/>
    <w:rsid w:val="002805F6"/>
    <w:rsid w:val="00283BFB"/>
    <w:rsid w:val="00286C48"/>
    <w:rsid w:val="00291525"/>
    <w:rsid w:val="002A6FF6"/>
    <w:rsid w:val="002B24EB"/>
    <w:rsid w:val="002B7B1E"/>
    <w:rsid w:val="002C283B"/>
    <w:rsid w:val="002C349B"/>
    <w:rsid w:val="002C51F9"/>
    <w:rsid w:val="002D601E"/>
    <w:rsid w:val="002E135D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0F74"/>
    <w:rsid w:val="00371707"/>
    <w:rsid w:val="0037292C"/>
    <w:rsid w:val="00375F70"/>
    <w:rsid w:val="00387B51"/>
    <w:rsid w:val="003924A3"/>
    <w:rsid w:val="003A0715"/>
    <w:rsid w:val="003A1D7B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30C22"/>
    <w:rsid w:val="00431CE9"/>
    <w:rsid w:val="00432969"/>
    <w:rsid w:val="00432D0E"/>
    <w:rsid w:val="004512C1"/>
    <w:rsid w:val="00452B57"/>
    <w:rsid w:val="0045321D"/>
    <w:rsid w:val="00454F34"/>
    <w:rsid w:val="00456DA3"/>
    <w:rsid w:val="00460C42"/>
    <w:rsid w:val="00465141"/>
    <w:rsid w:val="004718D5"/>
    <w:rsid w:val="00471ABE"/>
    <w:rsid w:val="00477081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2A1F"/>
    <w:rsid w:val="004D5FE2"/>
    <w:rsid w:val="004E0916"/>
    <w:rsid w:val="004F12A4"/>
    <w:rsid w:val="00511669"/>
    <w:rsid w:val="005138E7"/>
    <w:rsid w:val="00515011"/>
    <w:rsid w:val="00520932"/>
    <w:rsid w:val="00527779"/>
    <w:rsid w:val="00537AAA"/>
    <w:rsid w:val="00541D24"/>
    <w:rsid w:val="00541DD3"/>
    <w:rsid w:val="00550018"/>
    <w:rsid w:val="00554FEF"/>
    <w:rsid w:val="00562F46"/>
    <w:rsid w:val="005701A3"/>
    <w:rsid w:val="005765FD"/>
    <w:rsid w:val="00580145"/>
    <w:rsid w:val="005833CE"/>
    <w:rsid w:val="0058493A"/>
    <w:rsid w:val="00592589"/>
    <w:rsid w:val="0059591E"/>
    <w:rsid w:val="005A00E9"/>
    <w:rsid w:val="005B49EE"/>
    <w:rsid w:val="005C0D88"/>
    <w:rsid w:val="005C36A0"/>
    <w:rsid w:val="005C62B4"/>
    <w:rsid w:val="005D36B8"/>
    <w:rsid w:val="005E0758"/>
    <w:rsid w:val="005E1D82"/>
    <w:rsid w:val="005F19A0"/>
    <w:rsid w:val="005F36CA"/>
    <w:rsid w:val="005F43EC"/>
    <w:rsid w:val="00601566"/>
    <w:rsid w:val="006125FB"/>
    <w:rsid w:val="00621847"/>
    <w:rsid w:val="006236D1"/>
    <w:rsid w:val="006244BB"/>
    <w:rsid w:val="0062509C"/>
    <w:rsid w:val="00625627"/>
    <w:rsid w:val="0062780F"/>
    <w:rsid w:val="0063093C"/>
    <w:rsid w:val="00631226"/>
    <w:rsid w:val="006347FE"/>
    <w:rsid w:val="00657124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35FB"/>
    <w:rsid w:val="006C655D"/>
    <w:rsid w:val="006D4B30"/>
    <w:rsid w:val="006F09F8"/>
    <w:rsid w:val="006F1B75"/>
    <w:rsid w:val="007015AC"/>
    <w:rsid w:val="00716CF6"/>
    <w:rsid w:val="007176B6"/>
    <w:rsid w:val="00723758"/>
    <w:rsid w:val="00723ED1"/>
    <w:rsid w:val="007245A3"/>
    <w:rsid w:val="00726017"/>
    <w:rsid w:val="00727C61"/>
    <w:rsid w:val="0073298A"/>
    <w:rsid w:val="0073614F"/>
    <w:rsid w:val="00742335"/>
    <w:rsid w:val="00751834"/>
    <w:rsid w:val="00753CDE"/>
    <w:rsid w:val="0076734B"/>
    <w:rsid w:val="007715F0"/>
    <w:rsid w:val="007741A6"/>
    <w:rsid w:val="007745C5"/>
    <w:rsid w:val="007819EB"/>
    <w:rsid w:val="007875D9"/>
    <w:rsid w:val="007A0E13"/>
    <w:rsid w:val="007A57F2"/>
    <w:rsid w:val="007B046C"/>
    <w:rsid w:val="007B0824"/>
    <w:rsid w:val="007B1954"/>
    <w:rsid w:val="007B650A"/>
    <w:rsid w:val="007C5261"/>
    <w:rsid w:val="007D1490"/>
    <w:rsid w:val="007D24D7"/>
    <w:rsid w:val="007D43E5"/>
    <w:rsid w:val="007D710E"/>
    <w:rsid w:val="007E6785"/>
    <w:rsid w:val="007F043A"/>
    <w:rsid w:val="007F3FA4"/>
    <w:rsid w:val="00801037"/>
    <w:rsid w:val="008046C2"/>
    <w:rsid w:val="00817245"/>
    <w:rsid w:val="00823DAF"/>
    <w:rsid w:val="008318FC"/>
    <w:rsid w:val="00831F0F"/>
    <w:rsid w:val="00832D43"/>
    <w:rsid w:val="00833275"/>
    <w:rsid w:val="008456F0"/>
    <w:rsid w:val="008524A5"/>
    <w:rsid w:val="0085347A"/>
    <w:rsid w:val="008548DB"/>
    <w:rsid w:val="00855F32"/>
    <w:rsid w:val="008562E7"/>
    <w:rsid w:val="00856B95"/>
    <w:rsid w:val="00861148"/>
    <w:rsid w:val="00873B97"/>
    <w:rsid w:val="00894E40"/>
    <w:rsid w:val="008B1414"/>
    <w:rsid w:val="008B2C58"/>
    <w:rsid w:val="008C243B"/>
    <w:rsid w:val="008D0B96"/>
    <w:rsid w:val="008F0EDA"/>
    <w:rsid w:val="008F1D5C"/>
    <w:rsid w:val="008F2DF8"/>
    <w:rsid w:val="008F687D"/>
    <w:rsid w:val="009007D7"/>
    <w:rsid w:val="00906E07"/>
    <w:rsid w:val="00912A4A"/>
    <w:rsid w:val="0092029C"/>
    <w:rsid w:val="009304B8"/>
    <w:rsid w:val="00930FDD"/>
    <w:rsid w:val="0094464C"/>
    <w:rsid w:val="009457AE"/>
    <w:rsid w:val="009567A3"/>
    <w:rsid w:val="00957C18"/>
    <w:rsid w:val="009616A8"/>
    <w:rsid w:val="00962D2A"/>
    <w:rsid w:val="00963E4F"/>
    <w:rsid w:val="00975554"/>
    <w:rsid w:val="00975778"/>
    <w:rsid w:val="00986E49"/>
    <w:rsid w:val="00993D8A"/>
    <w:rsid w:val="00997508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E5359"/>
    <w:rsid w:val="009F7E3C"/>
    <w:rsid w:val="009F7FA5"/>
    <w:rsid w:val="00A03981"/>
    <w:rsid w:val="00A27440"/>
    <w:rsid w:val="00A342FA"/>
    <w:rsid w:val="00A46E9D"/>
    <w:rsid w:val="00A473B6"/>
    <w:rsid w:val="00A47432"/>
    <w:rsid w:val="00A72CF7"/>
    <w:rsid w:val="00A802A3"/>
    <w:rsid w:val="00A85F82"/>
    <w:rsid w:val="00A85FEA"/>
    <w:rsid w:val="00A86468"/>
    <w:rsid w:val="00A9233D"/>
    <w:rsid w:val="00A94E32"/>
    <w:rsid w:val="00AA2515"/>
    <w:rsid w:val="00AA2862"/>
    <w:rsid w:val="00AB3460"/>
    <w:rsid w:val="00AC0FBE"/>
    <w:rsid w:val="00AC2FCB"/>
    <w:rsid w:val="00AD0CB8"/>
    <w:rsid w:val="00AD1F7B"/>
    <w:rsid w:val="00AD2935"/>
    <w:rsid w:val="00AD373C"/>
    <w:rsid w:val="00AD7411"/>
    <w:rsid w:val="00AE00E9"/>
    <w:rsid w:val="00AE2572"/>
    <w:rsid w:val="00AE4C1F"/>
    <w:rsid w:val="00AF71AC"/>
    <w:rsid w:val="00B01266"/>
    <w:rsid w:val="00B018B2"/>
    <w:rsid w:val="00B079DA"/>
    <w:rsid w:val="00B13FA7"/>
    <w:rsid w:val="00B15758"/>
    <w:rsid w:val="00B24D1C"/>
    <w:rsid w:val="00B27E18"/>
    <w:rsid w:val="00B52B80"/>
    <w:rsid w:val="00B5697F"/>
    <w:rsid w:val="00B6135E"/>
    <w:rsid w:val="00B6391A"/>
    <w:rsid w:val="00B64EBA"/>
    <w:rsid w:val="00B72BBF"/>
    <w:rsid w:val="00B735A9"/>
    <w:rsid w:val="00BA1520"/>
    <w:rsid w:val="00BA3F45"/>
    <w:rsid w:val="00BA3F9A"/>
    <w:rsid w:val="00BB0852"/>
    <w:rsid w:val="00BB7C67"/>
    <w:rsid w:val="00BC001B"/>
    <w:rsid w:val="00BD03FF"/>
    <w:rsid w:val="00BD0596"/>
    <w:rsid w:val="00BD2278"/>
    <w:rsid w:val="00BD29F2"/>
    <w:rsid w:val="00BD2DFA"/>
    <w:rsid w:val="00BD3330"/>
    <w:rsid w:val="00BE5B1B"/>
    <w:rsid w:val="00BE6D53"/>
    <w:rsid w:val="00BE713C"/>
    <w:rsid w:val="00C106D8"/>
    <w:rsid w:val="00C13E37"/>
    <w:rsid w:val="00C15B32"/>
    <w:rsid w:val="00C214B9"/>
    <w:rsid w:val="00C41138"/>
    <w:rsid w:val="00C47AB2"/>
    <w:rsid w:val="00C5247B"/>
    <w:rsid w:val="00C630D5"/>
    <w:rsid w:val="00C659B5"/>
    <w:rsid w:val="00C66D4A"/>
    <w:rsid w:val="00C70A1A"/>
    <w:rsid w:val="00C7757F"/>
    <w:rsid w:val="00C80ABF"/>
    <w:rsid w:val="00C81800"/>
    <w:rsid w:val="00C81D13"/>
    <w:rsid w:val="00C87713"/>
    <w:rsid w:val="00C87C59"/>
    <w:rsid w:val="00C9036F"/>
    <w:rsid w:val="00CA3A2E"/>
    <w:rsid w:val="00CB14D0"/>
    <w:rsid w:val="00CB2DC8"/>
    <w:rsid w:val="00CB6D61"/>
    <w:rsid w:val="00CB7399"/>
    <w:rsid w:val="00CC1EC0"/>
    <w:rsid w:val="00CD3C63"/>
    <w:rsid w:val="00CD4A2F"/>
    <w:rsid w:val="00CD4D99"/>
    <w:rsid w:val="00CF1978"/>
    <w:rsid w:val="00CF3ECE"/>
    <w:rsid w:val="00D0087C"/>
    <w:rsid w:val="00D01085"/>
    <w:rsid w:val="00D04CA8"/>
    <w:rsid w:val="00D05E96"/>
    <w:rsid w:val="00D10FA9"/>
    <w:rsid w:val="00D13749"/>
    <w:rsid w:val="00D14A7D"/>
    <w:rsid w:val="00D31A7F"/>
    <w:rsid w:val="00D35313"/>
    <w:rsid w:val="00D36873"/>
    <w:rsid w:val="00D4591B"/>
    <w:rsid w:val="00D46159"/>
    <w:rsid w:val="00D60575"/>
    <w:rsid w:val="00D627E2"/>
    <w:rsid w:val="00D63223"/>
    <w:rsid w:val="00D6515A"/>
    <w:rsid w:val="00D752C3"/>
    <w:rsid w:val="00D80477"/>
    <w:rsid w:val="00D82C36"/>
    <w:rsid w:val="00D8630F"/>
    <w:rsid w:val="00D87B42"/>
    <w:rsid w:val="00D92916"/>
    <w:rsid w:val="00DA0460"/>
    <w:rsid w:val="00DB0AB6"/>
    <w:rsid w:val="00DB10A1"/>
    <w:rsid w:val="00DB1EF2"/>
    <w:rsid w:val="00DB2CB6"/>
    <w:rsid w:val="00DC292B"/>
    <w:rsid w:val="00DC759A"/>
    <w:rsid w:val="00DD15D1"/>
    <w:rsid w:val="00DD5099"/>
    <w:rsid w:val="00DE6D65"/>
    <w:rsid w:val="00DF3C18"/>
    <w:rsid w:val="00E03A93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442E8"/>
    <w:rsid w:val="00E46150"/>
    <w:rsid w:val="00E71F02"/>
    <w:rsid w:val="00E72209"/>
    <w:rsid w:val="00E735A1"/>
    <w:rsid w:val="00E82E54"/>
    <w:rsid w:val="00E84C46"/>
    <w:rsid w:val="00E8752B"/>
    <w:rsid w:val="00E94EF6"/>
    <w:rsid w:val="00E96A03"/>
    <w:rsid w:val="00EA2F01"/>
    <w:rsid w:val="00EA6CA0"/>
    <w:rsid w:val="00EB0CC9"/>
    <w:rsid w:val="00EB1055"/>
    <w:rsid w:val="00EB5DCF"/>
    <w:rsid w:val="00EC1E59"/>
    <w:rsid w:val="00EC5192"/>
    <w:rsid w:val="00EC6727"/>
    <w:rsid w:val="00ED1D69"/>
    <w:rsid w:val="00ED2D79"/>
    <w:rsid w:val="00EE1BF7"/>
    <w:rsid w:val="00EE27D0"/>
    <w:rsid w:val="00EE33DB"/>
    <w:rsid w:val="00EE36B8"/>
    <w:rsid w:val="00EE7C9F"/>
    <w:rsid w:val="00EF067D"/>
    <w:rsid w:val="00EF1F93"/>
    <w:rsid w:val="00EF52C1"/>
    <w:rsid w:val="00F025C7"/>
    <w:rsid w:val="00F0657A"/>
    <w:rsid w:val="00F07093"/>
    <w:rsid w:val="00F12665"/>
    <w:rsid w:val="00F24F16"/>
    <w:rsid w:val="00F4189D"/>
    <w:rsid w:val="00F4472E"/>
    <w:rsid w:val="00F50317"/>
    <w:rsid w:val="00F53D33"/>
    <w:rsid w:val="00F54B62"/>
    <w:rsid w:val="00F5542E"/>
    <w:rsid w:val="00F82D7F"/>
    <w:rsid w:val="00F8681C"/>
    <w:rsid w:val="00F86B4A"/>
    <w:rsid w:val="00F90DEA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739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D1F7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3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B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B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B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B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739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D1F7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3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B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B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B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B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8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37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56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76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26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9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4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8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2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92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St-2791/2016-24</izvorni_sadrzaj>
    <derivirana_varijabla naziv="DomainObject.Oznaka_1">St-2791/2016-24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MAŠINOPROJEKT - GRAĐEVINSKO ARHITEKTONSKI BIRO d.o.o.</izvorni_sadrzaj>
    <derivirana_varijabla naziv="DomainObject.Predmet.ProtustrankaFormated_1">  MAŠINOPROJEKT - GRAĐEVINSKO ARHITEKTONSKI BIRO d.o.o.</derivirana_varijabla>
  </DomainObject.Predmet.ProtustrankaFormated>
  <DomainObject.Predmet.ProtustrankaFormatedOIB>
    <izvorni_sadrzaj>  MAŠINOPROJEKT - GRAĐEVINSKO ARHITEKTONSKI BIRO d.o.o., OIB 45589254370</izvorni_sadrzaj>
    <derivirana_varijabla naziv="DomainObject.Predmet.ProtustrankaFormatedOIB_1">  MAŠINOPROJEKT - GRAĐEVINSKO ARHITEKTONSKI BIRO d.o.o., OIB 45589254370</derivirana_varijabla>
  </DomainObject.Predmet.ProtustrankaFormatedOIB>
  <DomainObject.Predmet.ProtustrankaFormatedWithAdress>
    <izvorni_sadrzaj> MAŠINOPROJEKT - GRAĐEVINSKO ARHITEKTONSKI BIRO d.o.o., Braće Domany 8, 10000 Zagreb</izvorni_sadrzaj>
    <derivirana_varijabla naziv="DomainObject.Predmet.ProtustrankaFormatedWithAdress_1"> MAŠINOPROJEKT - GRAĐEVINSKO ARHITEKTONSKI BIRO d.o.o., Braće Domany 8, 10000 Zagreb</derivirana_varijabla>
  </DomainObject.Predmet.ProtustrankaFormatedWithAdress>
  <DomainObject.Predmet.ProtustrankaFormatedWithAdressOIB>
    <izvorni_sadrzaj> MAŠINOPROJEKT - GRAĐEVINSKO ARHITEKTONSKI BIRO d.o.o., OIB 45589254370, Braće Domany 8, 10000 Zagreb</izvorni_sadrzaj>
    <derivirana_varijabla naziv="DomainObject.Predmet.ProtustrankaFormatedWithAdressOIB_1"> MAŠINOPROJEKT - GRAĐEVINSKO ARHITEKTONSKI BIRO d.o.o., OIB 45589254370, Braće Domany 8, 10000 Zagreb</derivirana_varijabla>
  </DomainObject.Predmet.ProtustrankaFormatedWithAdressOIB>
  <DomainObject.Predmet.ProtustrankaWithAdress>
    <izvorni_sadrzaj>MAŠINOPROJEKT - GRAĐEVINSKO ARHITEKTONSKI BIRO d.o.o. Braće Domany 8, 10000 Zagreb</izvorni_sadrzaj>
    <derivirana_varijabla naziv="DomainObject.Predmet.ProtustrankaWithAdress_1">MAŠINOPROJEKT - GRAĐEVINSKO ARHITEKTONSKI BIRO d.o.o. Braće Domany 8, 10000 Zagreb</derivirana_varijabla>
  </DomainObject.Predmet.ProtustrankaWithAdress>
  <DomainObject.Predmet.ProtustrankaWithAdressOIB>
    <izvorni_sadrzaj>MAŠINOPROJEKT - GRAĐEVINSKO ARHITEKTONSKI BIRO d.o.o., OIB 45589254370, Braće Domany 8, 10000 Zagreb</izvorni_sadrzaj>
    <derivirana_varijabla naziv="DomainObject.Predmet.ProtustrankaWithAdressOIB_1">MAŠINOPROJEKT - GRAĐEVINSKO ARHITEKTONSKI BIRO d.o.o., OIB 45589254370, Braće Domany 8, 10000 Zagreb</derivirana_varijabla>
  </DomainObject.Predmet.ProtustrankaWithAdressOIB>
  <DomainObject.Predmet.ProtustrankaNazivFormated>
    <izvorni_sadrzaj>MAŠINOPROJEKT - GRAĐEVINSKO ARHITEKTONSKI BIRO d.o.o.</izvorni_sadrzaj>
    <derivirana_varijabla naziv="DomainObject.Predmet.ProtustrankaNazivFormated_1">MAŠINOPROJEKT - GRAĐEVINSKO ARHITEKTONSKI BIRO d.o.o.</derivirana_varijabla>
  </DomainObject.Predmet.ProtustrankaNazivFormated>
  <DomainObject.Predmet.ProtustrankaNazivFormatedOIB>
    <izvorni_sadrzaj>MAŠINOPROJEKT - GRAĐEVINSKO ARHITEKTONSKI BIRO d.o.o., OIB 45589254370</izvorni_sadrzaj>
    <derivirana_varijabla naziv="DomainObject.Predmet.ProtustrankaNazivFormatedOIB_1">MAŠINOPROJEKT - GRAĐEVINSKO ARHITEKTONSKI BIRO d.o.o., OIB 45589254370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Pristošek</izvorni_sadrzaj>
    <derivirana_varijabla naziv="DomainObject.Predmet.StrankaFormated_1">  FINA Regionalni centar Zagreb; Vesna Pristošek</derivirana_varijabla>
  </DomainObject.Predmet.StrankaFormated>
  <DomainObject.Predmet.StrankaFormatedOIB>
    <izvorni_sadrzaj>  FINA Regionalni centar Zagreb, OIB 85821130368; Vesna Pristošek, OIB 93053249489</izvorni_sadrzaj>
    <derivirana_varijabla naziv="DomainObject.Predmet.StrankaFormatedOIB_1">  FINA Regionalni centar Zagreb, OIB 85821130368; Vesna Pristošek, OIB 93053249489</derivirana_varijabla>
  </DomainObject.Predmet.StrankaFormatedOIB>
  <DomainObject.Predmet.StrankaFormatedWithAdress>
    <izvorni_sadrzaj> FINA Regionalni centar Zagreb, Trg svibanjskih žrtava 1995. br. 1, 10000 Zagreb; Vesna Pristošek, Cvjetna 15, 10431 Orešje</izvorni_sadrzaj>
    <derivirana_varijabla naziv="DomainObject.Predmet.StrankaFormatedWithAdress_1"> FINA Regionalni centar Zagreb, Trg svibanjskih žrtava 1995. br. 1, 10000 Zagreb; Vesna Pristošek, Cvjetna 15, 10431 Orešje</derivirana_varijabla>
  </DomainObject.Predmet.StrankaFormatedWithAdress>
  <DomainObject.Predmet.StrankaFormatedWithAdressOIB>
    <izvorni_sadrzaj> FINA Regionalni centar Zagreb, OIB 85821130368, Trg svibanjskih žrtava 1995. br. 1, 10000 Zagreb; Vesna Pristošek, OIB 93053249489, Cvjetna 15, 10431 Orešje</izvorni_sadrzaj>
    <derivirana_varijabla naziv="DomainObject.Predmet.StrankaFormatedWithAdressOIB_1"> FINA Regionalni centar Zagreb, OIB 85821130368, Trg svibanjskih žrtava 1995. br. 1, 10000 Zagreb; Vesna Pristošek, OIB 93053249489, Cvjetna 15, 10431 Orešje</derivirana_varijabla>
  </DomainObject.Predmet.StrankaFormatedWithAdressOIB>
  <DomainObject.Predmet.StrankaWithAdress>
    <izvorni_sadrzaj>FINA Regionalni centar Zagreb Trg svibanjskih žrtava 1995. br. 1,10000 Zagreb,Vesna Pristošek Cvjetna 15,10431 Orešje</izvorni_sadrzaj>
    <derivirana_varijabla naziv="DomainObject.Predmet.StrankaWithAdress_1">FINA Regionalni centar Zagreb Trg svibanjskih žrtava 1995. br. 1,10000 Zagreb,Vesna Pristošek Cvjetna 15,10431 Orešje</derivirana_varijabla>
  </DomainObject.Predmet.StrankaWithAdress>
  <DomainObject.Predmet.StrankaWithAdressOIB>
    <izvorni_sadrzaj>FINA Regionalni centar Zagreb, OIB 85821130368, Trg svibanjskih žrtava 1995. br. 1,10000 Zagreb,Vesna Pristošek, OIB 93053249489, Cvjetna 15,10431 Orešje</izvorni_sadrzaj>
    <derivirana_varijabla naziv="DomainObject.Predmet.StrankaWithAdressOIB_1">FINA Regionalni centar Zagreb, OIB 85821130368, Trg svibanjskih žrtava 1995. br. 1,10000 Zagreb,Vesna Pristošek, OIB 93053249489, Cvjetna 15,10431 Orešje</derivirana_varijabla>
  </DomainObject.Predmet.StrankaWithAdressOIB>
  <DomainObject.Predmet.StrankaNazivFormated>
    <izvorni_sadrzaj>FINA Regionalni centar Zagreb,Vesna Pristošek</izvorni_sadrzaj>
    <derivirana_varijabla naziv="DomainObject.Predmet.StrankaNazivFormated_1">FINA Regionalni centar Zagreb,Vesna Pristošek</derivirana_varijabla>
  </DomainObject.Predmet.StrankaNazivFormated>
  <DomainObject.Predmet.StrankaNazivFormatedOIB>
    <izvorni_sadrzaj>FINA Regionalni centar Zagreb, OIB 85821130368,Vesna Pristošek, OIB 93053249489</izvorni_sadrzaj>
    <derivirana_varijabla naziv="DomainObject.Predmet.StrankaNazivFormatedOIB_1">FINA Regionalni centar Zagreb, OIB 85821130368,Vesna Pristošek, OIB 93053249489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Vesna Pristošek</item>
    </izvorni_sadrzaj>
    <derivirana_varijabla naziv="DomainObject.Predmet.StrankaListFormated_1">
      <item>FINA Regionalni centar Zagreb</item>
      <item>Vesna Pristošek</item>
    </derivirana_varijabla>
  </DomainObject.Predmet.StrankaListFormated>
  <DomainObject.Predmet.StrankaListFormatedOIB>
    <izvorni_sadrzaj>
      <item>FINA Regionalni centar Zagreb, OIB 85821130368</item>
      <item>Vesna Pristošek, OIB 93053249489</item>
    </izvorni_sadrzaj>
    <derivirana_varijabla naziv="DomainObject.Predmet.StrankaListFormatedOIB_1">
      <item>FINA Regionalni centar Zagreb, OIB 85821130368</item>
      <item>Vesna Pristošek, OIB 93053249489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Pristošek, Cvjetna 15, 10431 Orešje</item>
    </izvorni_sadrzaj>
    <derivirana_varijabla naziv="DomainObject.Predmet.StrankaListFormatedWithAdress_1">
      <item>FINA Regionalni centar Zagreb, Trg svibanjskih žrtava 1995. br. 1, 10000 Zagreb</item>
      <item>Vesna Pristošek, Cvjetna 15, 10431 Orešje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Pristošek, OIB 93053249489, Cvjetna 15, 10431 Orešje</item>
    </izvorni_sadrzaj>
    <derivirana_varijabla naziv="DomainObject.Predmet.StrankaListFormatedWithAdressOIB_1">
      <item>FINA Regionalni centar Zagreb, OIB 85821130368, Trg svibanjskih žrtava 1995. br. 1, 10000 Zagreb</item>
      <item>Vesna Pristošek, OIB 93053249489, Cvjetna 15, 10431 Orešje</item>
    </derivirana_varijabla>
  </DomainObject.Predmet.StrankaListFormatedWithAdressOIB>
  <DomainObject.Predmet.StrankaListNazivFormated>
    <izvorni_sadrzaj>
      <item>FINA Regionalni centar Zagreb</item>
      <item>Vesna Pristošek</item>
    </izvorni_sadrzaj>
    <derivirana_varijabla naziv="DomainObject.Predmet.StrankaListNazivFormated_1">
      <item>FINA Regionalni centar Zagreb</item>
      <item>Vesna Pristošek</item>
    </derivirana_varijabla>
  </DomainObject.Predmet.StrankaListNazivFormated>
  <DomainObject.Predmet.StrankaListNazivFormatedOIB>
    <izvorni_sadrzaj>
      <item>FINA Regionalni centar Zagreb, OIB 85821130368</item>
      <item>Vesna Pristošek, OIB 93053249489</item>
    </izvorni_sadrzaj>
    <derivirana_varijabla naziv="DomainObject.Predmet.StrankaListNazivFormatedOIB_1">
      <item>FINA Regionalni centar Zagreb, OIB 85821130368</item>
      <item>Vesna Pristošek, OIB 93053249489</item>
    </derivirana_varijabla>
  </DomainObject.Predmet.StrankaListNazivFormatedOIB>
  <DomainObject.Predmet.ProtuStrankaListFormated>
    <izvorni_sadrzaj>
      <item>MAŠINOPROJEKT - GRAĐEVINSKO ARHITEKTONSKI BIRO d.o.o.</item>
    </izvorni_sadrzaj>
    <derivirana_varijabla naziv="DomainObject.Predmet.ProtuStrankaListFormated_1">
      <item>MAŠINOPROJEKT - GRAĐEVINSKO ARHITEKTONSKI BIRO d.o.o.</item>
    </derivirana_varijabla>
  </DomainObject.Predmet.ProtuStrankaListFormated>
  <DomainObject.Predmet.ProtuStrankaListFormatedOIB>
    <izvorni_sadrzaj>
      <item>MAŠINOPROJEKT - GRAĐEVINSKO ARHITEKTONSKI BIRO d.o.o., OIB 45589254370</item>
    </izvorni_sadrzaj>
    <derivirana_varijabla naziv="DomainObject.Predmet.ProtuStrankaListFormatedOIB_1">
      <item>MAŠINOPROJEKT - GRAĐEVINSKO ARHITEKTONSKI BIRO d.o.o., OIB 45589254370</item>
    </derivirana_varijabla>
  </DomainObject.Predmet.ProtuStrankaListFormatedOIB>
  <DomainObject.Predmet.ProtuStrankaListFormatedWithAdress>
    <izvorni_sadrzaj>
      <item>MAŠINOPROJEKT - GRAĐEVINSKO ARHITEKTONSKI BIRO d.o.o., Braće Domany 8, 10000 Zagreb</item>
    </izvorni_sadrzaj>
    <derivirana_varijabla naziv="DomainObject.Predmet.ProtuStrankaListFormatedWithAdress_1">
      <item>MAŠINOPROJEKT - GRAĐEVINSKO ARHITEKTONSKI BIRO d.o.o., Braće Domany 8, 10000 Zagreb</item>
    </derivirana_varijabla>
  </DomainObject.Predmet.ProtuStrankaListFormatedWithAdress>
  <DomainObject.Predmet.ProtuStrankaListFormatedWithAdressOIB>
    <izvorni_sadrzaj>
      <item>MAŠINOPROJEKT - GRAĐEVINSKO ARHITEKTONSKI BIRO d.o.o., OIB 45589254370, Braće Domany 8, 10000 Zagreb</item>
    </izvorni_sadrzaj>
    <derivirana_varijabla naziv="DomainObject.Predmet.ProtuStrankaListFormatedWithAdressOIB_1">
      <item>MAŠINOPROJEKT - GRAĐEVINSKO ARHITEKTONSKI BIRO d.o.o., OIB 45589254370, Braće Domany 8, 10000 Zagreb</item>
    </derivirana_varijabla>
  </DomainObject.Predmet.ProtuStrankaListFormatedWithAdressOIB>
  <DomainObject.Predmet.ProtuStrankaListNazivFormated>
    <izvorni_sadrzaj>
      <item>MAŠINOPROJEKT - GRAĐEVINSKO ARHITEKTONSKI BIRO d.o.o.</item>
    </izvorni_sadrzaj>
    <derivirana_varijabla naziv="DomainObject.Predmet.ProtuStrankaListNazivFormated_1">
      <item>MAŠINOPROJEKT - GRAĐEVINSKO ARHITEKTONSKI BIRO d.o.o.</item>
    </derivirana_varijabla>
  </DomainObject.Predmet.ProtuStrankaListNazivFormated>
  <DomainObject.Predmet.ProtuStrankaListNazivFormatedOIB>
    <izvorni_sadrzaj>
      <item>MAŠINOPROJEKT - GRAĐEVINSKO ARHITEKTONSKI BIRO d.o.o., OIB 45589254370</item>
    </izvorni_sadrzaj>
    <derivirana_varijabla naziv="DomainObject.Predmet.ProtuStrankaListNazivFormatedOIB_1">
      <item>MAŠINOPROJEKT - GRAĐEVINSKO ARHITEKTONSKI BIRO d.o.o., OIB 45589254370</item>
    </derivirana_varijabla>
  </DomainObject.Predmet.ProtuStrankaListNazivFormatedOIB>
  <DomainObject.Predmet.OstaliListFormated>
    <izvorni_sadrzaj>
      <item>Vesna Pristošek</item>
      <item>Milan Kanjer</item>
    </izvorni_sadrzaj>
    <derivirana_varijabla naziv="DomainObject.Predmet.OstaliListFormated_1">
      <item>Vesna Pristošek</item>
      <item>Milan Kanjer</item>
    </derivirana_varijabla>
  </DomainObject.Predmet.OstaliListFormated>
  <DomainObject.Predmet.OstaliListFormatedOIB>
    <izvorni_sadrzaj>
      <item>Vesna Pristošek, OIB 93053249489</item>
      <item>Milan Kanjer, OIB 19841318135</item>
    </izvorni_sadrzaj>
    <derivirana_varijabla naziv="DomainObject.Predmet.OstaliListFormatedOIB_1">
      <item>Vesna Pristošek, OIB 93053249489</item>
      <item>Milan Kanjer, OIB 19841318135</item>
    </derivirana_varijabla>
  </DomainObject.Predmet.OstaliListFormatedOIB>
  <DomainObject.Predmet.OstaliListFormatedWithAdress>
    <izvorni_sadrzaj>
      <item>Vesna Pristošek, Cvjetna 15, 10431 Orešje</item>
      <item>Milan Kanjer, Praćanska Ii. 6a, 10000 Zagreb</item>
    </izvorni_sadrzaj>
    <derivirana_varijabla naziv="DomainObject.Predmet.OstaliListFormatedWithAdress_1">
      <item>Vesna Pristošek, Cvjetna 15, 10431 Orešje</item>
      <item>Milan Kanjer, Praćanska Ii. 6a, 10000 Zagreb</item>
    </derivirana_varijabla>
  </DomainObject.Predmet.OstaliListFormatedWithAdress>
  <DomainObject.Predmet.OstaliListFormatedWithAdressOIB>
    <izvorni_sadrzaj>
      <item>Vesna Pristošek, OIB 93053249489, Cvjetna 15, 10431 Orešje</item>
      <item>Milan Kanjer, OIB 19841318135, Praćanska Ii. 6a, 10000 Zagreb</item>
    </izvorni_sadrzaj>
    <derivirana_varijabla naziv="DomainObject.Predmet.OstaliListFormatedWithAdressOIB_1">
      <item>Vesna Pristošek, OIB 93053249489, Cvjetna 15, 10431 Orešje</item>
      <item>Milan Kanjer, OIB 19841318135, Praćanska Ii. 6a, 10000 Zagreb</item>
    </derivirana_varijabla>
  </DomainObject.Predmet.OstaliListFormatedWithAdressOIB>
  <DomainObject.Predmet.OstaliListNazivFormated>
    <izvorni_sadrzaj>
      <item>Vesna Pristošek</item>
      <item>Milan Kanjer</item>
    </izvorni_sadrzaj>
    <derivirana_varijabla naziv="DomainObject.Predmet.OstaliListNazivFormated_1">
      <item>Vesna Pristošek</item>
      <item>Milan Kanjer</item>
    </derivirana_varijabla>
  </DomainObject.Predmet.OstaliListNazivFormated>
  <DomainObject.Predmet.OstaliListNazivFormatedOIB>
    <izvorni_sadrzaj>
      <item>Vesna Pristošek, OIB 93053249489</item>
      <item>Milan Kanjer, OIB 19841318135</item>
    </izvorni_sadrzaj>
    <derivirana_varijabla naziv="DomainObject.Predmet.OstaliListNazivFormatedOIB_1">
      <item>Vesna Pristošek, OIB 93053249489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MAŠINOPROJEKT - GRAĐEVINSKO ARHITEKTONSKI BIRO d.o.o.</izvorni_sadrzaj>
    <derivirana_varijabla naziv="DomainObject.Predmet.ProtustrankaIDrugi_1">MAŠINOPROJEKT - GRAĐEVINSKO ARHITEKTONSKI BIRO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MAŠINOPROJEKT - GRAĐEVINSKO ARHITEKTONSKI BIRO d.o.o., OIB 45589254370, Braće Domany 8, 10000 Zagreb</izvorni_sadrzaj>
    <derivirana_varijabla naziv="DomainObject.Predmet.ProtustrankaIDrugiAdressOIB_1">MAŠINOPROJEKT - GRAĐEVINSKO ARHITEKTONSKI BIRO d.o.o., OIB 45589254370,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MAŠINOPROJEKT - GRAĐEVINSKO ARHITEKTONSKI BIRO d.o.o.</item>
      <item>Vesna Pristošek</item>
      <item>Vesna Pristošek</item>
      <item>Milan Kanjer</item>
    </izvorni_sadrzaj>
    <derivirana_varijabla naziv="DomainObject.Predmet.SudioniciListNaziv_1">
      <item>FINA Regionalni centar Zagreb</item>
      <item>MAŠINOPROJEKT - GRAĐEVINSKO ARHITEKTONSKI BIRO d.o.o.</item>
      <item>Vesna Pristošek</item>
      <item>Vesna Pristošek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izvorni_sadrzaj>
    <derivirana_varijabla naziv="DomainObject.Predmet.SudioniciListAdressOIB_1"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45589254370</item>
      <item>, OIB 93053249489</item>
      <item>, OIB 93053249489</item>
      <item>, OIB 19841318135</item>
    </izvorni_sadrzaj>
    <derivirana_varijabla naziv="DomainObject.Predmet.SudioniciListNazivOIB_1">
      <item>, OIB 85821130368</item>
      <item>, OIB 45589254370</item>
      <item>, OIB 93053249489</item>
      <item>, OIB 93053249489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BA06D-1B5C-496B-BDF5-63D84A955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11</properties:Pages>
  <properties:Words>1913</properties:Words>
  <properties:Characters>11868</properties:Characters>
  <properties:Lines>630</properties:Lines>
  <properties:Paragraphs>335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2017-07-03T12:02:00Z</dcterms:created>
  <dc:creator>DHL</dc:creator>
  <cp:lastModifiedBy>Kristina Švajger</cp:lastModifiedBy>
  <cp:lastPrinted>2017-01-27T08:31:00Z</cp:lastPrinted>
  <dcterms:modified xmlns:xsi="http://www.w3.org/2001/XMLSchema-instance" xsi:type="dcterms:W3CDTF">2017-07-03T12:05:00Z</dcterms:modified>
  <cp:revision>4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St-2791/2016-24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