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5ad9" w14:paraId="4e75ad9" w:rsidRDefault="00364833" w:rsidP="00364833" w:rsidR="00364833">
      <w:pPr>
        <w:jc w:val="right"/>
        <w15:collapsed w:val="false"/>
      </w:pPr>
      <w:bookmarkStart w:name="_GoBack" w:id="0"/>
      <w:bookmarkEnd w:id="0"/>
    </w:p>
    <w:p w:rsidRDefault="00364833" w:rsidP="00364833" w:rsidR="00364833">
      <w:pPr>
        <w:jc w:val="right"/>
      </w:pPr>
    </w:p>
    <w:p w:rsidRDefault="00025E49" w:rsidP="00025E49" w:rsidR="00025E49">
      <w:r>
        <w:t xml:space="preserve"> 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5E49" w:rsidP="00025E49" w:rsidR="00025E49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025E49" w:rsidP="00025E49" w:rsidR="00025E49">
      <w:r>
        <w:t>Trgovački</w:t>
      </w:r>
      <w:r w:rsidRPr="009077C2">
        <w:t xml:space="preserve"> sud u </w:t>
      </w:r>
      <w:r>
        <w:t>Osijeku</w:t>
      </w:r>
    </w:p>
    <w:p w:rsidRDefault="00025E49" w:rsidP="00025E49" w:rsidR="00025E49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943EA">
        <w:t xml:space="preserve">Poslovni broj: </w:t>
      </w:r>
      <w:r w:rsidRPr="00025E49">
        <w:t>14 St-1443/17-26</w:t>
      </w:r>
    </w:p>
    <w:p w:rsidRDefault="00025E49" w:rsidP="00025E49" w:rsidR="00025E49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25E49" w:rsidP="00025E49" w:rsidR="00025E49">
      <w:pPr>
        <w:ind w:hanging="720" w:left="360"/>
        <w:rPr>
          <w:sz w:val="22"/>
          <w:szCs w:val="22"/>
        </w:rPr>
      </w:pPr>
    </w:p>
    <w:p w:rsidRDefault="00025E49" w:rsidP="00025E49" w:rsidR="00025E49">
      <w:pPr>
        <w:ind w:hanging="720" w:left="360"/>
        <w:jc w:val="center"/>
      </w:pPr>
      <w:r>
        <w:t xml:space="preserve">R E P U B L I K A  H R V A T S K A </w:t>
      </w:r>
    </w:p>
    <w:p w:rsidRDefault="00025E49" w:rsidP="00364833" w:rsidR="00025E49">
      <w:pPr>
        <w:pStyle w:val="Naslov1"/>
        <w:rPr>
          <w:b w:val="false"/>
        </w:rPr>
      </w:pPr>
    </w:p>
    <w:p w:rsidRDefault="00364833" w:rsidP="00364833" w:rsidR="00364833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364833" w:rsidP="00364833" w:rsidR="00364833"/>
    <w:p w:rsidRDefault="00947541" w:rsidP="00364833" w:rsidR="00947541"/>
    <w:p w:rsidRDefault="00947541" w:rsidP="00947541" w:rsidR="00364833">
      <w:pPr>
        <w:jc w:val="both"/>
      </w:pPr>
      <w:r>
        <w:tab/>
      </w:r>
      <w:r w:rsidRPr="00947541">
        <w:t xml:space="preserve">Trgovački sud u Osijeku, po sucu mr. sc. Tihomiru Kovačeviću, kao stečajnom sucu, u stečajnom postupku nad stečajnom masom iza stečajnog dužnika LASO društvo s ograničenom odgovornošću za usluge u stečaju, Vinkovci, Glagoljaška 52, MBS 130078769, OIB 00135563126, dana </w:t>
      </w:r>
      <w:r w:rsidR="00A943EA" w:rsidRPr="00A943EA">
        <w:t>2. siječnja 2019</w:t>
      </w:r>
      <w:r w:rsidRPr="00947541">
        <w:t>.</w:t>
      </w:r>
    </w:p>
    <w:p w:rsidRDefault="00947541" w:rsidP="00947541" w:rsidR="00947541">
      <w:pPr>
        <w:jc w:val="both"/>
        <w:rPr>
          <w:bCs/>
        </w:rPr>
      </w:pPr>
    </w:p>
    <w:p w:rsidRDefault="00947541" w:rsidP="00947541" w:rsidR="00947541" w:rsidRPr="002F20BA">
      <w:pPr>
        <w:jc w:val="both"/>
        <w:rPr>
          <w:bCs/>
        </w:rPr>
      </w:pPr>
    </w:p>
    <w:p w:rsidRDefault="00364833" w:rsidP="00364833" w:rsidR="00364833">
      <w:pPr>
        <w:jc w:val="center"/>
        <w:rPr>
          <w:bCs/>
        </w:rPr>
      </w:pPr>
      <w:r>
        <w:rPr>
          <w:bCs/>
        </w:rPr>
        <w:t>r i j e š i o    j e</w:t>
      </w:r>
    </w:p>
    <w:p w:rsidRDefault="00364833" w:rsidP="00364833" w:rsidR="00364833">
      <w:pPr>
        <w:pStyle w:val="Odlomakpopisa"/>
      </w:pPr>
    </w:p>
    <w:p w:rsidRDefault="00947541" w:rsidP="00364833" w:rsidR="00947541">
      <w:pPr>
        <w:pStyle w:val="Odlomakpopisa"/>
      </w:pPr>
    </w:p>
    <w:p w:rsidRDefault="00364833" w:rsidP="00364833" w:rsidR="00364833">
      <w:pPr>
        <w:numPr>
          <w:ilvl w:val="0"/>
          <w:numId w:val="1"/>
        </w:numPr>
        <w:jc w:val="both"/>
      </w:pPr>
      <w:r>
        <w:t xml:space="preserve">Pozivaju se vjerovnici </w:t>
      </w:r>
      <w:r w:rsidR="00C826D6">
        <w:t xml:space="preserve">nižih isplatnih redova </w:t>
      </w:r>
      <w:r>
        <w:t xml:space="preserve">da u roku od </w:t>
      </w:r>
      <w:r w:rsidR="009B7F01">
        <w:t>15</w:t>
      </w:r>
      <w:r>
        <w:t xml:space="preserve"> dana od dana objave ovoga rješenja na mrežnoj stranici e-Oglasna ploča sudova prijave svoje tražbine stečajno</w:t>
      </w:r>
      <w:r w:rsidR="00947541">
        <w:t>j</w:t>
      </w:r>
      <w:r>
        <w:t xml:space="preserve"> upravitelj</w:t>
      </w:r>
      <w:r w:rsidR="00947541">
        <w:t>ici</w:t>
      </w:r>
      <w:r>
        <w:t xml:space="preserve"> </w:t>
      </w:r>
      <w:r w:rsidR="00947541">
        <w:t>Nada Gagro, Vinkovci, Glagoljaška 52, OIB 04212100945</w:t>
      </w:r>
      <w:r>
        <w:t>, sukladno čl. 257. Stečajnog zakona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5045-3531-1</w:t>
      </w:r>
      <w:r w:rsidR="001638B5">
        <w:t>443</w:t>
      </w:r>
      <w:r>
        <w:t>-1</w:t>
      </w:r>
      <w:r w:rsidR="001638B5">
        <w:t>7</w:t>
      </w:r>
      <w:r>
        <w:t>.</w:t>
      </w:r>
    </w:p>
    <w:p w:rsidRDefault="00364833" w:rsidP="00364833" w:rsidR="00364833">
      <w:pPr>
        <w:ind w:left="900"/>
        <w:jc w:val="both"/>
      </w:pPr>
    </w:p>
    <w:p w:rsidRDefault="00364833" w:rsidP="00364833" w:rsidR="00364833">
      <w:pPr>
        <w:numPr>
          <w:ilvl w:val="0"/>
          <w:numId w:val="1"/>
        </w:numPr>
        <w:jc w:val="both"/>
      </w:pPr>
      <w:r>
        <w:t>Ročište vjerovnika na kojem će se ispitati prijavljene tražbine</w:t>
      </w:r>
      <w:r w:rsidR="00C826D6">
        <w:t xml:space="preserve"> vjerovnika nižih isplatnih redova</w:t>
      </w:r>
      <w:r>
        <w:t xml:space="preserve"> (ispitno ročište) određuje se za dan</w:t>
      </w:r>
    </w:p>
    <w:p w:rsidRDefault="00364833" w:rsidP="00364833" w:rsidR="00364833">
      <w:pPr>
        <w:ind w:left="900"/>
        <w:jc w:val="both"/>
      </w:pPr>
    </w:p>
    <w:p w:rsidRDefault="001638B5" w:rsidP="00364833" w:rsidR="00364833">
      <w:pPr>
        <w:ind w:left="900"/>
        <w:jc w:val="center"/>
      </w:pPr>
      <w:r>
        <w:t>1</w:t>
      </w:r>
      <w:r w:rsidR="00A943EA">
        <w:t>4</w:t>
      </w:r>
      <w:r w:rsidR="009B7F01">
        <w:t xml:space="preserve">. </w:t>
      </w:r>
      <w:r w:rsidR="00A943EA">
        <w:t>veljače</w:t>
      </w:r>
      <w:r w:rsidR="00364833">
        <w:t xml:space="preserve"> 201</w:t>
      </w:r>
      <w:r w:rsidR="00A943EA">
        <w:t>9</w:t>
      </w:r>
      <w:r w:rsidR="00364833">
        <w:t>. godine</w:t>
      </w:r>
    </w:p>
    <w:p w:rsidRDefault="00364833" w:rsidP="00364833" w:rsidR="00364833">
      <w:pPr>
        <w:ind w:left="900"/>
        <w:jc w:val="center"/>
      </w:pPr>
      <w:r>
        <w:t xml:space="preserve">s početkom u </w:t>
      </w:r>
      <w:r w:rsidR="00E63F88">
        <w:t>11</w:t>
      </w:r>
      <w:r w:rsidR="009B7F01">
        <w:t>,</w:t>
      </w:r>
      <w:r>
        <w:t>00 sati</w:t>
      </w:r>
    </w:p>
    <w:p w:rsidRDefault="00364833" w:rsidP="00364833" w:rsidR="00364833">
      <w:pPr>
        <w:ind w:left="900"/>
        <w:jc w:val="center"/>
      </w:pPr>
      <w:r>
        <w:t>u Trgovačkom sudu u Osijeku</w:t>
      </w:r>
    </w:p>
    <w:p w:rsidRDefault="00364833" w:rsidP="00364833" w:rsidR="00364833">
      <w:pPr>
        <w:ind w:left="900"/>
        <w:jc w:val="center"/>
      </w:pPr>
      <w:r>
        <w:t xml:space="preserve">Zagrebačka br. 2. soba br. </w:t>
      </w:r>
      <w:r w:rsidR="00975A4E">
        <w:t>39</w:t>
      </w:r>
      <w:r>
        <w:t>/I</w:t>
      </w:r>
      <w:r w:rsidR="006D0810">
        <w:t>I</w:t>
      </w:r>
      <w:r>
        <w:t>.</w:t>
      </w:r>
    </w:p>
    <w:p w:rsidRDefault="00364833" w:rsidP="00364833" w:rsidR="00364833">
      <w:pPr>
        <w:ind w:left="900"/>
        <w:jc w:val="both"/>
      </w:pPr>
    </w:p>
    <w:p w:rsidRDefault="00364833" w:rsidP="00364833" w:rsidR="00364833">
      <w:pPr>
        <w:numPr>
          <w:ilvl w:val="0"/>
          <w:numId w:val="1"/>
        </w:numPr>
        <w:jc w:val="both"/>
      </w:pPr>
      <w: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006E75">
        <w:t>11</w:t>
      </w:r>
      <w:r w:rsidR="009B7F01">
        <w:t>,30</w:t>
      </w:r>
      <w:r>
        <w:t xml:space="preserve"> sati.</w:t>
      </w:r>
    </w:p>
    <w:p w:rsidRDefault="00364833" w:rsidP="00364833" w:rsidR="00364833">
      <w:pPr>
        <w:jc w:val="both"/>
      </w:pPr>
    </w:p>
    <w:p w:rsidRDefault="00F9433A" w:rsidP="00364833" w:rsidR="00F9433A">
      <w:pPr>
        <w:jc w:val="both"/>
      </w:pPr>
    </w:p>
    <w:p w:rsidRDefault="001638B5" w:rsidP="00364833" w:rsidR="001638B5">
      <w:pPr>
        <w:jc w:val="both"/>
      </w:pPr>
    </w:p>
    <w:p w:rsidRDefault="001638B5" w:rsidP="00364833" w:rsidR="001638B5">
      <w:pPr>
        <w:jc w:val="both"/>
      </w:pPr>
    </w:p>
    <w:p w:rsidRDefault="001638B5" w:rsidP="00364833" w:rsidR="001638B5">
      <w:pPr>
        <w:jc w:val="both"/>
      </w:pPr>
    </w:p>
    <w:p w:rsidRDefault="001638B5" w:rsidP="00364833" w:rsidR="001638B5">
      <w:pPr>
        <w:jc w:val="both"/>
      </w:pPr>
    </w:p>
    <w:p w:rsidRDefault="001638B5" w:rsidP="00364833" w:rsidR="001638B5">
      <w:pPr>
        <w:jc w:val="both"/>
      </w:pPr>
    </w:p>
    <w:p w:rsidRDefault="00364833" w:rsidP="00364833" w:rsidR="00364833">
      <w:pPr>
        <w:pStyle w:val="Naslov1"/>
        <w:rPr>
          <w:b w:val="false"/>
        </w:rPr>
      </w:pPr>
      <w:r>
        <w:rPr>
          <w:b w:val="false"/>
        </w:rPr>
        <w:t>Obrazloženje</w:t>
      </w:r>
    </w:p>
    <w:p w:rsidRDefault="00364833" w:rsidP="00364833" w:rsidR="00364833"/>
    <w:p w:rsidRDefault="005366AB" w:rsidP="00364833" w:rsidR="005366AB">
      <w:pPr>
        <w:ind w:firstLine="708"/>
        <w:jc w:val="both"/>
      </w:pPr>
    </w:p>
    <w:p w:rsidRDefault="005366AB" w:rsidP="00364833" w:rsidR="00C92C00">
      <w:pPr>
        <w:ind w:firstLine="708"/>
        <w:jc w:val="both"/>
      </w:pPr>
      <w:r>
        <w:t>Rješenjem ovoga suda poslovnog broja 14 St-1</w:t>
      </w:r>
      <w:r w:rsidR="001638B5">
        <w:t>443</w:t>
      </w:r>
      <w:r>
        <w:t>/1</w:t>
      </w:r>
      <w:r w:rsidR="001638B5">
        <w:t>7</w:t>
      </w:r>
      <w:r>
        <w:t>-</w:t>
      </w:r>
      <w:r w:rsidR="001638B5">
        <w:t>8</w:t>
      </w:r>
      <w:r>
        <w:t xml:space="preserve"> od </w:t>
      </w:r>
      <w:r w:rsidR="001638B5">
        <w:t>18</w:t>
      </w:r>
      <w:r>
        <w:t xml:space="preserve">.01.2018. određen je nastavak stečajnog postupka nad stečajnom masom stečajnog dužnika </w:t>
      </w:r>
      <w:r w:rsidR="00F360CB" w:rsidRPr="00947541">
        <w:t>LASO društvo s ograničenom odgovornošću za usluge u stečaju, Vinkovci, Glagoljaška 52, MBS 130078769, OIB 00135563126</w:t>
      </w:r>
      <w:r w:rsidR="002C165D">
        <w:t>, budući je pronađena imovina koja ulazi u stečajnu masu.</w:t>
      </w:r>
    </w:p>
    <w:p w:rsidRDefault="002C165D" w:rsidP="00364833" w:rsidR="002C165D">
      <w:pPr>
        <w:ind w:firstLine="708"/>
        <w:jc w:val="both"/>
      </w:pPr>
    </w:p>
    <w:p w:rsidRDefault="00C92C00" w:rsidP="00364833" w:rsidR="00C92C00">
      <w:pPr>
        <w:ind w:firstLine="708"/>
        <w:jc w:val="both"/>
      </w:pPr>
      <w:r>
        <w:t xml:space="preserve">Dana </w:t>
      </w:r>
      <w:r w:rsidR="00E63F88">
        <w:t>28</w:t>
      </w:r>
      <w:r w:rsidR="00F360CB">
        <w:t>.1</w:t>
      </w:r>
      <w:r w:rsidR="00E63F88">
        <w:t>2</w:t>
      </w:r>
      <w:r w:rsidR="00F360CB">
        <w:t>.2018. zaprimljen je podnesak stečajne upr</w:t>
      </w:r>
      <w:r w:rsidR="00AD6B67">
        <w:t>a</w:t>
      </w:r>
      <w:r w:rsidR="00F360CB">
        <w:t>viteljice u kome predlaže</w:t>
      </w:r>
      <w:r>
        <w:t xml:space="preserve"> </w:t>
      </w:r>
      <w:r w:rsidR="002C165D">
        <w:t>da se pozovu vjerovnici nižih isplatnih redova da prijave svoje tražbine</w:t>
      </w:r>
      <w:r w:rsidR="00E63F88">
        <w:t xml:space="preserve"> budući je provela namirenje vjerovnika II. višeg isplatnog reda po naknadnoj diobi</w:t>
      </w:r>
      <w:r w:rsidR="002C165D">
        <w:t>.</w:t>
      </w:r>
    </w:p>
    <w:p w:rsidRDefault="002C165D" w:rsidP="00364833" w:rsidR="002C165D">
      <w:pPr>
        <w:ind w:firstLine="708"/>
        <w:jc w:val="both"/>
      </w:pPr>
    </w:p>
    <w:p w:rsidRDefault="002C165D" w:rsidP="002C165D" w:rsidR="00364833">
      <w:pPr>
        <w:ind w:firstLine="708"/>
        <w:jc w:val="both"/>
      </w:pPr>
      <w:r>
        <w:t xml:space="preserve">Slijedom navedenoga odlučeno je kao u izreci temeljem odredbe čl. 257. </w:t>
      </w:r>
      <w:r w:rsidR="00364833">
        <w:t>Stečajnog zakona (NN 71/15</w:t>
      </w:r>
      <w:r>
        <w:t xml:space="preserve"> i 104/17</w:t>
      </w:r>
      <w:r w:rsidR="00364833">
        <w:t xml:space="preserve">, dalje: SZ) </w:t>
      </w:r>
    </w:p>
    <w:p w:rsidRDefault="00364833" w:rsidP="00364833" w:rsidR="00364833">
      <w:pPr>
        <w:jc w:val="both"/>
      </w:pPr>
    </w:p>
    <w:p w:rsidRDefault="00A84192" w:rsidP="00364833" w:rsidR="00A84192">
      <w:pPr>
        <w:jc w:val="both"/>
      </w:pPr>
    </w:p>
    <w:p w:rsidRDefault="00364833" w:rsidP="00364833" w:rsidR="00364833">
      <w:pPr>
        <w:jc w:val="center"/>
      </w:pPr>
      <w:r>
        <w:t xml:space="preserve">U Osijeku </w:t>
      </w:r>
      <w:r w:rsidR="00A943EA" w:rsidRPr="00A943EA">
        <w:t>2. siječnja 2019</w:t>
      </w:r>
      <w:r>
        <w:t>.</w:t>
      </w:r>
    </w:p>
    <w:p w:rsidRDefault="00A84192" w:rsidP="00364833" w:rsidR="00A84192">
      <w:pPr>
        <w:jc w:val="center"/>
      </w:pPr>
    </w:p>
    <w:p w:rsidRDefault="00364833" w:rsidP="00364833" w:rsidR="00364833">
      <w:r>
        <w:t xml:space="preserve">Zapisničar                                                                                               S U D A C </w:t>
      </w:r>
    </w:p>
    <w:p w:rsidRDefault="00364833" w:rsidP="00364833" w:rsidR="00364833">
      <w:r>
        <w:t>Elizabeta Đeke                                                                          mr. sc. Tihomir Kovačević</w:t>
      </w:r>
    </w:p>
    <w:p w:rsidRDefault="00364833" w:rsidP="00364833" w:rsidR="00364833"/>
    <w:p w:rsidRDefault="00A84192" w:rsidP="00364833" w:rsidR="00A84192"/>
    <w:p w:rsidRDefault="00364833" w:rsidP="00364833" w:rsidR="00364833">
      <w:r>
        <w:t>UPUTA O PRAVNOM LIJEKU:</w:t>
      </w:r>
    </w:p>
    <w:p w:rsidRDefault="00364833" w:rsidP="00364833" w:rsidR="00364833">
      <w:r>
        <w:t>Protiv ovog rješenja može nezadovoljna stranka uložiti žalbu Visokom trgovačkom sudu Republike Hrvatske u Zagrebu u roku od 8 dana pismeno u 3 primjerka putem ovoga suda.</w:t>
      </w:r>
    </w:p>
    <w:p w:rsidRDefault="00364833" w:rsidP="00364833" w:rsidR="00364833"/>
    <w:p w:rsidRDefault="00A84192" w:rsidP="00364833" w:rsidR="00A84192"/>
    <w:p w:rsidRDefault="00A84192" w:rsidP="00364833" w:rsidR="00A84192"/>
    <w:p w:rsidRDefault="00364833" w:rsidP="00364833" w:rsidR="00364833">
      <w:r>
        <w:t>D N A :</w:t>
      </w:r>
    </w:p>
    <w:p w:rsidRDefault="00364833" w:rsidP="00364833" w:rsidR="00364833">
      <w:pPr>
        <w:numPr>
          <w:ilvl w:val="0"/>
          <w:numId w:val="2"/>
        </w:numPr>
      </w:pPr>
      <w:r>
        <w:t>Stečajn</w:t>
      </w:r>
      <w:r w:rsidR="00AD6B67">
        <w:t>a</w:t>
      </w:r>
      <w:r>
        <w:t xml:space="preserve"> upravitelj</w:t>
      </w:r>
      <w:r w:rsidR="00AD6B67">
        <w:t>ica</w:t>
      </w:r>
      <w:r>
        <w:t xml:space="preserve"> </w:t>
      </w:r>
      <w:r w:rsidR="00AD6B67">
        <w:t>Nada Gagro</w:t>
      </w:r>
    </w:p>
    <w:p w:rsidRDefault="00364833" w:rsidP="00364833" w:rsidR="00364833">
      <w:pPr>
        <w:numPr>
          <w:ilvl w:val="0"/>
          <w:numId w:val="2"/>
        </w:numPr>
      </w:pPr>
      <w:r>
        <w:t>Mrežna stranica e-Oglasna ploča sudova</w:t>
      </w:r>
    </w:p>
    <w:p w:rsidRDefault="00364833" w:rsidP="00A84192" w:rsidR="00364833">
      <w:pPr>
        <w:ind w:left="720"/>
      </w:pPr>
    </w:p>
    <w:p w:rsidRDefault="00BF0C2C" w:rsidR="00BF0C2C"/>
    <w:sectPr w:rsidSect="00CB30A9" w:rsidR="00BF0C2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819" w:rsidR="00716819">
      <w:r>
        <w:separator/>
      </w:r>
    </w:p>
  </w:endnote>
  <w:endnote w:id="0" w:type="continuationSeparator">
    <w:p w:rsidRDefault="00716819" w:rsidR="00716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819" w:rsidR="00716819">
      <w:r>
        <w:separator/>
      </w:r>
    </w:p>
  </w:footnote>
  <w:footnote w:id="0" w:type="continuationSeparator">
    <w:p w:rsidRDefault="00716819" w:rsidR="007168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2821709"/>
      <w:docPartObj>
        <w:docPartGallery w:val="Page Numbers (Top of Page)"/>
        <w:docPartUnique/>
      </w:docPartObj>
    </w:sdtPr>
    <w:sdtEndPr/>
    <w:sdtContent>
      <w:p w:rsidRDefault="002C165D" w:rsidR="00CB30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283">
          <w:rPr>
            <w:noProof/>
          </w:rPr>
          <w:t>2</w:t>
        </w:r>
        <w:r>
          <w:fldChar w:fldCharType="end"/>
        </w:r>
      </w:p>
    </w:sdtContent>
  </w:sdt>
  <w:p w:rsidRDefault="002C165D" w:rsidR="009D3EB3">
    <w:pPr>
      <w:pStyle w:val="Zaglavlje"/>
    </w:pPr>
    <w:r>
      <w:tab/>
      <w:t xml:space="preserve">                                                                                 </w:t>
    </w:r>
    <w:r w:rsidR="00A943EA">
      <w:t xml:space="preserve">                 </w:t>
    </w:r>
    <w:r w:rsidR="00025E49" w:rsidRPr="00025E49">
      <w:t>Poslovni broj:</w:t>
    </w:r>
    <w:r w:rsidR="00A943EA">
      <w:t xml:space="preserve"> </w:t>
    </w:r>
    <w:r>
      <w:t>14 St-</w:t>
    </w:r>
    <w:r w:rsidR="00827DA9" w:rsidRPr="00827DA9">
      <w:t>1443/17-</w:t>
    </w:r>
    <w:r w:rsidR="00025E49">
      <w:t>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5283" w:rsidR="00822987">
    <w:pPr>
      <w:pStyle w:val="Zaglavlje"/>
      <w:jc w:val="center"/>
    </w:pPr>
  </w:p>
  <w:p w:rsidRDefault="00225283" w:rsidR="009D3E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DFAEC6D4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">
    <w:nsid w:val="4188470A"/>
    <w:multiLevelType w:val="hybridMultilevel"/>
    <w:tmpl w:val="97C85664"/>
    <w:lvl w:tplc="C916CE4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4833"/>
    <w:rsid w:val="00006E75"/>
    <w:rsid w:val="00025E49"/>
    <w:rsid w:val="00112DDA"/>
    <w:rsid w:val="001638B5"/>
    <w:rsid w:val="00225283"/>
    <w:rsid w:val="002C165D"/>
    <w:rsid w:val="00364833"/>
    <w:rsid w:val="00437E36"/>
    <w:rsid w:val="005366AB"/>
    <w:rsid w:val="006D0810"/>
    <w:rsid w:val="00716819"/>
    <w:rsid w:val="00827DA9"/>
    <w:rsid w:val="00947541"/>
    <w:rsid w:val="00975A4E"/>
    <w:rsid w:val="009B7F01"/>
    <w:rsid w:val="00A84192"/>
    <w:rsid w:val="00A943EA"/>
    <w:rsid w:val="00AD6B67"/>
    <w:rsid w:val="00BF0C2C"/>
    <w:rsid w:val="00C826D6"/>
    <w:rsid w:val="00C92C00"/>
    <w:rsid w:val="00E63F88"/>
    <w:rsid w:val="00F360CB"/>
    <w:rsid w:val="00F9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4833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64833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64833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64833"/>
    <w:pPr>
      <w:ind w:left="708"/>
    </w:pPr>
  </w:style>
  <w:style w:styleId="Naglaeno" w:type="character">
    <w:name w:val="Strong"/>
    <w:basedOn w:val="Zadanifontodlomka"/>
    <w:qFormat/>
    <w:rsid w:val="00364833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364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83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8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83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41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41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833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64833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64833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64833"/>
    <w:pPr>
      <w:ind w:left="708"/>
    </w:pPr>
  </w:style>
  <w:style w:styleId="Naglaeno" w:type="character">
    <w:name w:val="Strong"/>
    <w:basedOn w:val="Zadanifontodlomka"/>
    <w:qFormat/>
    <w:rsid w:val="00364833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364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483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8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83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41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41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St-1443/2017</izvorni_sadrzaj>
    <derivirana_varijabla naziv="DomainObject.Predmet.OznakaBroj_1">St-1443/2017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LASO d.o.o. ŽMINJ</izvorni_sadrzaj>
    <derivirana_varijabla naziv="DomainObject.Predmet.ProtustrankaFormated_1">  LASO d.o.o. ŽMINJ</derivirana_varijabla>
  </DomainObject.Predmet.ProtustrankaFormated>
  <DomainObject.Predmet.ProtustrankaFormatedOIB>
    <izvorni_sadrzaj>  LASO d.o.o. ŽMINJ, OIB 42918688873</izvorni_sadrzaj>
    <derivirana_varijabla naziv="DomainObject.Predmet.ProtustrankaFormatedOIB_1">  LASO d.o.o. ŽMINJ, OIB 42918688873</derivirana_varijabla>
  </DomainObject.Predmet.ProtustrankaFormatedOIB>
  <DomainObject.Predmet.ProtustrankaFormatedWithAdress>
    <izvorni_sadrzaj> LASO d.o.o. ŽMINJ, Čakavska kuća/bb, 52341 Žminj</izvorni_sadrzaj>
    <derivirana_varijabla naziv="DomainObject.Predmet.ProtustrankaFormatedWithAdress_1"> LASO d.o.o. ŽMINJ, Čakavska kuća/bb, 52341 Žminj</derivirana_varijabla>
  </DomainObject.Predmet.ProtustrankaFormatedWithAdress>
  <DomainObject.Predmet.ProtustrankaFormatedWithAdressOIB>
    <izvorni_sadrzaj> LASO d.o.o. ŽMINJ, OIB 42918688873, Čakavska kuća/bb, 52341 Žminj</izvorni_sadrzaj>
    <derivirana_varijabla naziv="DomainObject.Predmet.ProtustrankaFormatedWithAdressOIB_1"> LASO d.o.o. ŽMINJ, OIB 42918688873, Čakavska kuća/bb, 52341 Žminj</derivirana_varijabla>
  </DomainObject.Predmet.ProtustrankaFormatedWithAdressOIB>
  <DomainObject.Predmet.ProtustrankaWithAdress>
    <izvorni_sadrzaj>LASO d.o.o. ŽMINJ Čakavska kuća/bb, 52341 Žminj</izvorni_sadrzaj>
    <derivirana_varijabla naziv="DomainObject.Predmet.ProtustrankaWithAdress_1">LASO d.o.o. ŽMINJ Čakavska kuća/bb, 52341 Žminj</derivirana_varijabla>
  </DomainObject.Predmet.ProtustrankaWithAdress>
  <DomainObject.Predmet.ProtustrankaWithAdressOIB>
    <izvorni_sadrzaj>LASO d.o.o. ŽMINJ, OIB 42918688873, Čakavska kuća/bb, 52341 Žminj</izvorni_sadrzaj>
    <derivirana_varijabla naziv="DomainObject.Predmet.ProtustrankaWithAdressOIB_1">LASO d.o.o. ŽMINJ, OIB 42918688873, Čakavska kuća/bb, 52341 Žminj</derivirana_varijabla>
  </DomainObject.Predmet.ProtustrankaWithAdressOIB>
  <DomainObject.Predmet.ProtustrankaNazivFormated>
    <izvorni_sadrzaj>LASO d.o.o. ŽMINJ</izvorni_sadrzaj>
    <derivirana_varijabla naziv="DomainObject.Predmet.ProtustrankaNazivFormated_1">LASO d.o.o. ŽMINJ</derivirana_varijabla>
  </DomainObject.Predmet.ProtustrankaNazivFormated>
  <DomainObject.Predmet.ProtustrankaNazivFormatedOIB>
    <izvorni_sadrzaj>LASO d.o.o. ŽMINJ, OIB 42918688873</izvorni_sadrzaj>
    <derivirana_varijabla naziv="DomainObject.Predmet.ProtustrankaNazivFormatedOIB_1">LASO d.o.o. ŽMINJ, OIB 42918688873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LASO društvo s ograničenom odgovornošću za usluge u stečaju</izvorni_sadrzaj>
    <derivirana_varijabla naziv="DomainObject.Predmet.StrankaFormated_1">  Stečajna masa iza LASO društvo s ograničenom odgovornošću za usluge u stečaju</derivirana_varijabla>
  </DomainObject.Predmet.StrankaFormated>
  <DomainObject.Predmet.StrankaFormatedOIB>
    <izvorni_sadrzaj>  Stečajna masa iza LASO društvo s ograničenom odgovornošću za usluge u stečaju, OIB 00135563126</izvorni_sadrzaj>
    <derivirana_varijabla naziv="DomainObject.Predmet.StrankaFormatedOIB_1">  Stečajna masa iza LASO društvo s ograničenom odgovornošću za usluge u stečaju, OIB 00135563126</derivirana_varijabla>
  </DomainObject.Predmet.StrankaFormatedOIB>
  <DomainObject.Predmet.StrankaFormatedWithAdress>
    <izvorni_sadrzaj> Stečajna masa iza LASO društvo s ograničenom odgovornošću za usluge u stečaju, Glagoljaška 52, 32100 Vinkovci</izvorni_sadrzaj>
    <derivirana_varijabla naziv="DomainObject.Predmet.StrankaFormatedWithAdress_1"> Stečajna masa iza LASO društvo s ograničenom odgovornošću za usluge u stečaju, Glagoljaška 52, 32100 Vinkovci</derivirana_varijabla>
  </DomainObject.Predmet.StrankaFormatedWithAdress>
  <DomainObject.Predmet.StrankaFormatedWithAdressOIB>
    <izvorni_sadrzaj> Stečajna masa iza LASO društvo s ograničenom odgovornošću za usluge u stečaju, OIB 00135563126, Glagoljaška 52, 32100 Vinkovci</izvorni_sadrzaj>
    <derivirana_varijabla naziv="DomainObject.Predmet.StrankaFormatedWithAdressOIB_1"> Stečajna masa iza LASO društvo s ograničenom odgovornošću za usluge u stečaju, OIB 00135563126, Glagoljaška 52, 32100 Vinkovci</derivirana_varijabla>
  </DomainObject.Predmet.StrankaFormatedWithAdressOIB>
  <DomainObject.Predmet.StrankaWithAdress>
    <izvorni_sadrzaj>Stečajna masa iza LASO društvo s ograničenom odgovornošću za usluge u stečaju Glagoljaška 52,32100 Vinkovci</izvorni_sadrzaj>
    <derivirana_varijabla naziv="DomainObject.Predmet.StrankaWithAdress_1">Stečajna masa iza LASO društvo s ograničenom odgovornošću za usluge u stečaju Glagoljaška 52,32100 Vinkovci</derivirana_varijabla>
  </DomainObject.Predmet.StrankaWithAdress>
  <DomainObject.Predmet.StrankaWithAdressOIB>
    <izvorni_sadrzaj>Stečajna masa iza LASO društvo s ograničenom odgovornošću za usluge u stečaju, OIB 00135563126, Glagoljaška 52,32100 Vinkovci</izvorni_sadrzaj>
    <derivirana_varijabla naziv="DomainObject.Predmet.StrankaWithAdressOIB_1">Stečajna masa iza LASO društvo s ograničenom odgovornošću za usluge u stečaju, OIB 00135563126, Glagoljaška 52,32100 Vinkovci</derivirana_varijabla>
  </DomainObject.Predmet.StrankaWithAdressOIB>
  <DomainObject.Predmet.StrankaNazivFormated>
    <izvorni_sadrzaj>Stečajna masa iza LASO društvo s ograničenom odgovornošću za usluge u stečaju</izvorni_sadrzaj>
    <derivirana_varijabla naziv="DomainObject.Predmet.StrankaNazivFormated_1">Stečajna masa iza LASO društvo s ograničenom odgovornošću za usluge u stečaju</derivirana_varijabla>
  </DomainObject.Predmet.StrankaNazivFormated>
  <DomainObject.Predmet.StrankaNazivFormatedOIB>
    <izvorni_sadrzaj>Stečajna masa iza LASO društvo s ograničenom odgovornošću za usluge u stečaju, OIB 00135563126</izvorni_sadrzaj>
    <derivirana_varijabla naziv="DomainObject.Predmet.StrankaNazivFormatedOIB_1">Stečajna masa iza LASO društvo s ograničenom odgovornošću za usluge u stečaju, OIB 00135563126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Stečajna masa iza LASO društvo s ograničenom odgovornošću za usluge u stečaju</item>
    </izvorni_sadrzaj>
    <derivirana_varijabla naziv="DomainObject.Predmet.StrankaListFormated_1">
      <item>Stečajna masa iza LASO društvo s ograničenom odgovornošću za usluge u stečaju</item>
    </derivirana_varijabla>
  </DomainObject.Predmet.StrankaListFormated>
  <DomainObject.Predmet.StrankaListFormatedOIB>
    <izvorni_sadrzaj>
      <item>Stečajna masa iza LASO društvo s ograničenom odgovornošću za usluge u stečaju, OIB 00135563126</item>
    </izvorni_sadrzaj>
    <derivirana_varijabla naziv="DomainObject.Predmet.StrankaListFormatedOIB_1">
      <item>Stečajna masa iza LASO društvo s ograničenom odgovornošću za usluge u stečaju, OIB 00135563126</item>
    </derivirana_varijabla>
  </DomainObject.Predmet.StrankaListFormatedOIB>
  <DomainObject.Predmet.StrankaListFormatedWithAdress>
    <izvorni_sadrzaj>
      <item>Stečajna masa iza LASO društvo s ograničenom odgovornošću za usluge u stečaju, Glagoljaška 52, 32100 Vinkovci</item>
    </izvorni_sadrzaj>
    <derivirana_varijabla naziv="DomainObject.Predmet.StrankaListFormatedWithAdress_1">
      <item>Stečajna masa iza LASO društvo s ograničenom odgovornošću za usluge u stečaju, Glagoljaška 52, 32100 Vinkovci</item>
    </derivirana_varijabla>
  </DomainObject.Predmet.StrankaListFormatedWithAdress>
  <DomainObject.Predmet.StrankaListFormatedWithAdressOIB>
    <izvorni_sadrzaj>
      <item>Stečajna masa iza LASO društvo s ograničenom odgovornošću za usluge u stečaju, OIB 00135563126, Glagoljaška 52, 32100 Vinkovci</item>
    </izvorni_sadrzaj>
    <derivirana_varijabla naziv="DomainObject.Predmet.StrankaListFormatedWithAdressOIB_1">
      <item>Stečajna masa iza LASO društvo s ograničenom odgovornošću za usluge u stečaju, OIB 00135563126, Glagoljaška 52, 32100 Vinkovci</item>
    </derivirana_varijabla>
  </DomainObject.Predmet.StrankaListFormatedWithAdressOIB>
  <DomainObject.Predmet.StrankaListNazivFormated>
    <izvorni_sadrzaj>
      <item>Stečajna masa iza LASO društvo s ograničenom odgovornošću za usluge u stečaju</item>
    </izvorni_sadrzaj>
    <derivirana_varijabla naziv="DomainObject.Predmet.StrankaListNazivFormated_1">
      <item>Stečajna masa iza LASO društvo s ograničenom odgovornošću za usluge u stečaju</item>
    </derivirana_varijabla>
  </DomainObject.Predmet.StrankaListNazivFormated>
  <DomainObject.Predmet.StrankaListNazivFormatedOIB>
    <izvorni_sadrzaj>
      <item>Stečajna masa iza LASO društvo s ograničenom odgovornošću za usluge u stečaju, OIB 00135563126</item>
    </izvorni_sadrzaj>
    <derivirana_varijabla naziv="DomainObject.Predmet.StrankaListNazivFormatedOIB_1">
      <item>Stečajna masa iza LASO društvo s ograničenom odgovornošću za usluge u stečaju, OIB 00135563126</item>
    </derivirana_varijabla>
  </DomainObject.Predmet.StrankaListNazivFormatedOIB>
  <DomainObject.Predmet.ProtuStrankaListFormated>
    <izvorni_sadrzaj>
      <item>LASO d.o.o. ŽMINJ</item>
    </izvorni_sadrzaj>
    <derivirana_varijabla naziv="DomainObject.Predmet.ProtuStrankaListFormated_1">
      <item>LASO d.o.o. ŽMINJ</item>
    </derivirana_varijabla>
  </DomainObject.Predmet.ProtuStrankaListFormated>
  <DomainObject.Predmet.ProtuStrankaListFormatedOIB>
    <izvorni_sadrzaj>
      <item>LASO d.o.o. ŽMINJ, OIB 42918688873</item>
    </izvorni_sadrzaj>
    <derivirana_varijabla naziv="DomainObject.Predmet.ProtuStrankaListFormatedOIB_1">
      <item>LASO d.o.o. ŽMINJ, OIB 42918688873</item>
    </derivirana_varijabla>
  </DomainObject.Predmet.ProtuStrankaListFormatedOIB>
  <DomainObject.Predmet.ProtuStrankaListFormatedWithAdress>
    <izvorni_sadrzaj>
      <item>LASO d.o.o. ŽMINJ, Čakavska kuća/bb, 52341 Žminj</item>
    </izvorni_sadrzaj>
    <derivirana_varijabla naziv="DomainObject.Predmet.ProtuStrankaListFormatedWithAdress_1">
      <item>LASO d.o.o. ŽMINJ, Čakavska kuća/bb, 52341 Žminj</item>
    </derivirana_varijabla>
  </DomainObject.Predmet.ProtuStrankaListFormatedWithAdress>
  <DomainObject.Predmet.ProtuStrankaListFormatedWithAdressOIB>
    <izvorni_sadrzaj>
      <item>LASO d.o.o. ŽMINJ, OIB 42918688873, Čakavska kuća/bb, 52341 Žminj</item>
    </izvorni_sadrzaj>
    <derivirana_varijabla naziv="DomainObject.Predmet.ProtuStrankaListFormatedWithAdressOIB_1">
      <item>LASO d.o.o. ŽMINJ, OIB 42918688873, Čakavska kuća/bb, 52341 Žminj</item>
    </derivirana_varijabla>
  </DomainObject.Predmet.ProtuStrankaListFormatedWithAdressOIB>
  <DomainObject.Predmet.ProtuStrankaListNazivFormated>
    <izvorni_sadrzaj>
      <item>LASO d.o.o. ŽMINJ</item>
    </izvorni_sadrzaj>
    <derivirana_varijabla naziv="DomainObject.Predmet.ProtuStrankaListNazivFormated_1">
      <item>LASO d.o.o. ŽMINJ</item>
    </derivirana_varijabla>
  </DomainObject.Predmet.ProtuStrankaListNazivFormated>
  <DomainObject.Predmet.ProtuStrankaListNazivFormatedOIB>
    <izvorni_sadrzaj>
      <item>LASO d.o.o. ŽMINJ, OIB 42918688873</item>
    </izvorni_sadrzaj>
    <derivirana_varijabla naziv="DomainObject.Predmet.ProtuStrankaListNazivFormatedOIB_1">
      <item>LASO d.o.o. ŽMINJ, OIB 42918688873</item>
    </derivirana_varijabla>
  </DomainObject.Predmet.ProtuStrankaListNazivFormatedOIB>
  <DomainObject.Predmet.OstaliListFormated>
    <izvorni_sadrzaj>
      <item>Petar Turčinović</item>
      <item>ŽDO GUO Osijek</item>
    </izvorni_sadrzaj>
    <derivirana_varijabla naziv="DomainObject.Predmet.OstaliListFormated_1">
      <item>Petar Turčinović</item>
      <item>ŽDO GUO Osijek</item>
    </derivirana_varijabla>
  </DomainObject.Predmet.OstaliListFormated>
  <DomainObject.Predmet.OstaliListFormatedOIB>
    <izvorni_sadrzaj>
      <item>Petar Turčinović, OIB 08655616185</item>
      <item>ŽDO GUO Osijek, OIB 52634238587</item>
    </izvorni_sadrzaj>
    <derivirana_varijabla naziv="DomainObject.Predmet.OstaliListFormatedOIB_1">
      <item>Petar Turčinović, OIB 08655616185</item>
      <item>ŽDO GUO Osijek, OIB 52634238587</item>
    </derivirana_varijabla>
  </DomainObject.Predmet.OstaliListFormatedOIB>
  <DomainObject.Predmet.OstaliListFormatedWithAdress>
    <izvorni_sadrzaj>
      <item>Petar Turčinović, Pićan 45, 52332 Pićan</item>
      <item>ŽDO GUO Osijek</item>
    </izvorni_sadrzaj>
    <derivirana_varijabla naziv="DomainObject.Predmet.OstaliListFormatedWithAdress_1">
      <item>Petar Turčinović, Pićan 45, 52332 Pićan</item>
      <item>ŽDO GUO Osijek</item>
    </derivirana_varijabla>
  </DomainObject.Predmet.OstaliListFormatedWithAdress>
  <DomainObject.Predmet.OstaliListFormatedWithAdressOIB>
    <izvorni_sadrzaj>
      <item>Petar Turčinović, OIB 08655616185, Pićan 45, 52332 Pićan</item>
      <item>ŽDO GUO Osijek, OIB 52634238587</item>
    </izvorni_sadrzaj>
    <derivirana_varijabla naziv="DomainObject.Predmet.OstaliListFormatedWithAdressOIB_1">
      <item>Petar Turčinović, OIB 08655616185, Pićan 45, 52332 Pićan</item>
      <item>ŽDO GUO Osijek, OIB 52634238587</item>
    </derivirana_varijabla>
  </DomainObject.Predmet.OstaliListFormatedWithAdressOIB>
  <DomainObject.Predmet.OstaliListNazivFormated>
    <izvorni_sadrzaj>
      <item>Petar Turčinović</item>
      <item>ŽDO GUO Osijek</item>
    </izvorni_sadrzaj>
    <derivirana_varijabla naziv="DomainObject.Predmet.OstaliListNazivFormated_1">
      <item>Petar Turčinović</item>
      <item>ŽDO GUO Osijek</item>
    </derivirana_varijabla>
  </DomainObject.Predmet.OstaliListNazivFormated>
  <DomainObject.Predmet.OstaliListNazivFormatedOIB>
    <izvorni_sadrzaj>
      <item>Petar Turčinović, OIB 08655616185</item>
      <item>ŽDO GUO Osijek, OIB 52634238587</item>
    </izvorni_sadrzaj>
    <derivirana_varijabla naziv="DomainObject.Predmet.OstaliListNazivFormatedOIB_1">
      <item>Petar Turčinović, OIB 08655616185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LASO društvo s ograničenom odgovornošću za usluge u stečaju</izvorni_sadrzaj>
    <derivirana_varijabla naziv="DomainObject.Predmet.StrankaIDrugi_1">Stečajna masa iza LASO društvo s ograničenom odgovornošću za usluge u stečaju</derivirana_varijabla>
  </DomainObject.Predmet.StrankaIDrugi>
  <DomainObject.Predmet.ProtustrankaIDrugi>
    <izvorni_sadrzaj>LASO d.o.o. ŽMINJ</izvorni_sadrzaj>
    <derivirana_varijabla naziv="DomainObject.Predmet.ProtustrankaIDrugi_1">LASO d.o.o. ŽMINJ</derivirana_varijabla>
  </DomainObject.Predmet.ProtustrankaIDrugi>
  <DomainObject.Predmet.StrankaIDrugiAdressOIB>
    <izvorni_sadrzaj>Stečajna masa iza LASO društvo s ograničenom odgovornošću za usluge u stečaju, OIB 00135563126, Glagoljaška 52, 32100 Vinkovci</izvorni_sadrzaj>
    <derivirana_varijabla naziv="DomainObject.Predmet.StrankaIDrugiAdressOIB_1">Stečajna masa iza LASO društvo s ograničenom odgovornošću za usluge u stečaju, OIB 00135563126, Glagoljaška 52, 32100 Vinkovci</derivirana_varijabla>
  </DomainObject.Predmet.StrankaIDrugiAdressOIB>
  <DomainObject.Predmet.ProtustrankaIDrugiAdressOIB>
    <izvorni_sadrzaj>LASO d.o.o. ŽMINJ, OIB 42918688873, Čakavska kuća/bb, 52341 Žminj</izvorni_sadrzaj>
    <derivirana_varijabla naziv="DomainObject.Predmet.ProtustrankaIDrugiAdressOIB_1">LASO d.o.o. ŽMINJ, OIB 42918688873, Čakavska kuća/bb,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LASO d.o.o. ŽMINJ</item>
      <item>Stečajna masa iza LASO društvo s ograničenom odgovornošću za usluge u stečaju</item>
      <item>Petar Turčinović</item>
      <item>ŽDO GUO Osijek</item>
    </izvorni_sadrzaj>
    <derivirana_varijabla naziv="DomainObject.Predmet.SudioniciListNaziv_1">
      <item>LASO d.o.o. ŽMINJ</item>
      <item>Stečajna masa iza LASO društvo s ograničenom odgovornošću za usluge u stečaju</item>
      <item>Petar Turčinović</item>
      <item>ŽDO GUO Osijek</item>
    </derivirana_varijabla>
  </DomainObject.Predmet.SudioniciListNaziv>
  <DomainObject.Predmet.SudioniciListAdressOIB>
    <izvorni_sadrzaj>
      <item>LASO d.o.o. ŽMINJ, OIB 42918688873, Čakavska kuća/bb,52341 Žminj</item>
      <item>Stečajna masa iza LASO društvo s ograničenom odgovornošću za usluge u stečaju, OIB 00135563126, Glagoljaška 52,32100 Vinkovci</item>
      <item>Petar Turčinović, OIB 08655616185, Pićan 45,52332 Pićan</item>
      <item>ŽDO GUO Osijek, OIB 52634238587</item>
    </izvorni_sadrzaj>
    <derivirana_varijabla naziv="DomainObject.Predmet.SudioniciListAdressOIB_1">
      <item>LASO d.o.o. ŽMINJ, OIB 42918688873, Čakavska kuća/bb,52341 Žminj</item>
      <item>Stečajna masa iza LASO društvo s ograničenom odgovornošću za usluge u stečaju, OIB 00135563126, Glagoljaška 52,32100 Vinkovci</item>
      <item>Petar Turčinović, OIB 08655616185, Pićan 45,52332 Pićan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42918688873</item>
      <item>, OIB 00135563126</item>
      <item>, OIB 08655616185</item>
      <item>, OIB 52634238587</item>
    </izvorni_sadrzaj>
    <derivirana_varijabla naziv="DomainObject.Predmet.SudioniciListNazivOIB_1">
      <item>, OIB 42918688873</item>
      <item>, OIB 00135563126</item>
      <item>, OIB 08655616185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St-1443/2017-22</izvorni_sadrzaj>
    <derivirana_varijabla naziv="DomainObject.PredzadnjaOdlukaIzPredmeta.Oznaka_1">St-1443/2017-22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2141</properties:Characters>
  <properties:Lines>81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2019-01-02T06:48:00Z</dcterms:created>
  <dc:creator>Tihomir Kovačević</dc:creator>
  <cp:lastModifiedBy>Elizabeta Đeke</cp:lastModifiedBy>
  <cp:lastPrinted>2019-01-02T06:52:00Z</cp:lastPrinted>
  <dcterms:modified xmlns:xsi="http://www.w3.org/2001/XMLSchema-instance" xsi:type="dcterms:W3CDTF">2019-01-02T09:01:00Z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određivanju ročišta (Prijave tražbina vjerovnika nižih isplatnih redova 2.1..docx)</vt:lpwstr>
  </prop:property>
  <prop:property name="CC_coloring" pid="5" fmtid="{D5CDD505-2E9C-101B-9397-08002B2CF9AE}">
    <vt:bool>false</vt:bool>
  </prop:property>
</prop:Properties>
</file>