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8379" w14:paraId="6a28379" w:rsidRDefault="00D27898" w:rsidP="00910611" w:rsidR="00D278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98" w:rsidP="00910611" w:rsidR="00D27898">
      <w:r>
        <w:rPr>
          <w:rFonts w:eastAsia="MS Mincho"/>
        </w:rPr>
        <w:t>REPUBLIKA HRVATSKA</w:t>
      </w:r>
    </w:p>
    <w:p w:rsidRDefault="00D27898" w:rsidP="00910611" w:rsidR="00D27898">
      <w:r>
        <w:rPr>
          <w:rFonts w:eastAsia="MS Mincho"/>
        </w:rPr>
        <w:t>TRGOVAČKI SUD U RIJECI</w:t>
      </w:r>
    </w:p>
    <w:p w:rsidRDefault="00D27898" w:rsidR="00D278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E303B9" w:rsidR="00E303B9" w:rsidRPr="002B344D">
      <w:pPr>
        <w:jc w:val="center"/>
        <w:rPr>
          <w:bCs/>
        </w:rPr>
      </w:pPr>
      <w:r w:rsidRPr="002B344D">
        <w:tab/>
      </w:r>
      <w:r w:rsidRPr="002B344D">
        <w:tab/>
      </w:r>
    </w:p>
    <w:p w:rsidRDefault="0031329D" w:rsidP="00E303B9" w:rsidR="0031329D" w:rsidRPr="002B344D">
      <w:pPr>
        <w:jc w:val="both"/>
      </w:pPr>
    </w:p>
    <w:p w:rsidRDefault="00891A9E" w:rsidP="00E303B9" w:rsidR="00891A9E">
      <w:pPr>
        <w:jc w:val="center"/>
        <w:rPr>
          <w:bCs/>
        </w:rPr>
      </w:pPr>
    </w:p>
    <w:p w:rsidRDefault="00891A9E" w:rsidP="00E303B9" w:rsidR="00891A9E" w:rsidRPr="002B344D">
      <w:pPr>
        <w:jc w:val="center"/>
        <w:rPr>
          <w:bCs/>
        </w:rPr>
      </w:pPr>
    </w:p>
    <w:p w:rsidRDefault="00B7388C" w:rsidP="00E303B9" w:rsidR="00B7388C" w:rsidRPr="002B344D">
      <w:pPr>
        <w:jc w:val="center"/>
        <w:rPr>
          <w:bCs/>
        </w:rPr>
      </w:pPr>
      <w:r w:rsidRPr="002B344D">
        <w:rPr>
          <w:bCs/>
        </w:rPr>
        <w:t>R E P U B L I K A    H R V A T S K A</w:t>
      </w:r>
    </w:p>
    <w:p w:rsidRDefault="00E303B9" w:rsidP="00E303B9" w:rsidR="00E303B9" w:rsidRPr="002B344D">
      <w:pPr>
        <w:jc w:val="center"/>
        <w:rPr>
          <w:bCs/>
        </w:rPr>
      </w:pPr>
      <w:r w:rsidRPr="002B344D">
        <w:rPr>
          <w:bCs/>
        </w:rPr>
        <w:t>R</w:t>
      </w:r>
      <w:r w:rsidR="0031329D" w:rsidRPr="002B344D">
        <w:rPr>
          <w:bCs/>
        </w:rPr>
        <w:t xml:space="preserve"> </w:t>
      </w:r>
      <w:r w:rsidRPr="002B344D">
        <w:rPr>
          <w:bCs/>
        </w:rPr>
        <w:t>J</w:t>
      </w:r>
      <w:r w:rsidR="0031329D" w:rsidRPr="002B344D">
        <w:rPr>
          <w:bCs/>
        </w:rPr>
        <w:t xml:space="preserve"> </w:t>
      </w:r>
      <w:r w:rsidRPr="002B344D">
        <w:rPr>
          <w:bCs/>
        </w:rPr>
        <w:t>E</w:t>
      </w:r>
      <w:r w:rsidR="0031329D" w:rsidRPr="002B344D">
        <w:rPr>
          <w:bCs/>
        </w:rPr>
        <w:t xml:space="preserve"> </w:t>
      </w:r>
      <w:r w:rsidRPr="002B344D">
        <w:rPr>
          <w:bCs/>
        </w:rPr>
        <w:t>Š</w:t>
      </w:r>
      <w:r w:rsidR="0031329D" w:rsidRPr="002B344D">
        <w:rPr>
          <w:bCs/>
        </w:rPr>
        <w:t xml:space="preserve"> </w:t>
      </w:r>
      <w:r w:rsidRPr="002B344D">
        <w:rPr>
          <w:bCs/>
        </w:rPr>
        <w:t>E</w:t>
      </w:r>
      <w:r w:rsidR="0031329D" w:rsidRPr="002B344D">
        <w:rPr>
          <w:bCs/>
        </w:rPr>
        <w:t xml:space="preserve"> </w:t>
      </w:r>
      <w:r w:rsidRPr="002B344D">
        <w:rPr>
          <w:bCs/>
        </w:rPr>
        <w:t>N</w:t>
      </w:r>
      <w:r w:rsidR="0031329D" w:rsidRPr="002B344D">
        <w:rPr>
          <w:bCs/>
        </w:rPr>
        <w:t xml:space="preserve"> </w:t>
      </w:r>
      <w:r w:rsidRPr="002B344D">
        <w:rPr>
          <w:bCs/>
        </w:rPr>
        <w:t>J</w:t>
      </w:r>
      <w:r w:rsidR="0031329D" w:rsidRPr="002B344D">
        <w:rPr>
          <w:bCs/>
        </w:rPr>
        <w:t xml:space="preserve"> </w:t>
      </w:r>
      <w:r w:rsidRPr="002B344D">
        <w:rPr>
          <w:bCs/>
        </w:rPr>
        <w:t>E</w:t>
      </w:r>
    </w:p>
    <w:p w:rsidRDefault="00B819B7" w:rsidP="00E303B9" w:rsidR="00B819B7">
      <w:pPr>
        <w:jc w:val="both"/>
      </w:pPr>
    </w:p>
    <w:p w:rsidRDefault="00891A9E" w:rsidP="00E303B9" w:rsidR="00891A9E" w:rsidRPr="002B344D">
      <w:pPr>
        <w:jc w:val="both"/>
      </w:pPr>
    </w:p>
    <w:p w:rsidRDefault="00A5245C" w:rsidP="00A5245C" w:rsidR="00A5245C" w:rsidRPr="002B344D">
      <w:pPr>
        <w:ind w:firstLine="1440"/>
        <w:jc w:val="both"/>
      </w:pPr>
      <w:r w:rsidRPr="002B344D">
        <w:t xml:space="preserve">Trgovački sud u Rijeci, po stečajnom sucu Veri Jelenović, u </w:t>
      </w:r>
      <w:r w:rsidR="0065717A" w:rsidRPr="002B344D">
        <w:t xml:space="preserve">nastavku </w:t>
      </w:r>
      <w:r w:rsidR="0065717A" w:rsidRPr="002B344D">
        <w:rPr>
          <w:rFonts w:cs="Arial"/>
          <w:bCs/>
        </w:rPr>
        <w:t xml:space="preserve">postupka radi naknadne diobe stečajne mase dužnika </w:t>
      </w:r>
      <w:r w:rsidR="0065717A" w:rsidRPr="002B344D">
        <w:rPr>
          <w:rFonts w:cs="Arial"/>
        </w:rPr>
        <w:t>ROVINJSKA OBALA d. o. o. , za trgovinu i usluge Rovinj, Zagrebačka 8</w:t>
      </w:r>
      <w:r w:rsidRPr="002B344D">
        <w:t xml:space="preserve">, dana </w:t>
      </w:r>
      <w:r w:rsidR="00891A9E">
        <w:t>9</w:t>
      </w:r>
      <w:r w:rsidR="0065717A" w:rsidRPr="002B344D">
        <w:t>. listopada</w:t>
      </w:r>
      <w:r w:rsidR="004051EB" w:rsidRPr="002B344D">
        <w:t xml:space="preserve"> 2015</w:t>
      </w:r>
      <w:r w:rsidRPr="002B344D">
        <w:t xml:space="preserve">. g.  </w:t>
      </w:r>
    </w:p>
    <w:p w:rsidRDefault="00A5245C" w:rsidP="00A5245C" w:rsidR="00A5245C" w:rsidRPr="002B344D">
      <w:pPr>
        <w:ind w:firstLine="1440"/>
        <w:jc w:val="both"/>
      </w:pPr>
    </w:p>
    <w:p w:rsidRDefault="00E303B9" w:rsidP="00E303B9" w:rsidR="00E303B9" w:rsidRPr="002B344D">
      <w:pPr>
        <w:jc w:val="center"/>
        <w:rPr>
          <w:bCs/>
        </w:rPr>
      </w:pPr>
      <w:r w:rsidRPr="002B344D">
        <w:rPr>
          <w:bCs/>
        </w:rPr>
        <w:t>r i j e š i o  j e</w:t>
      </w:r>
    </w:p>
    <w:p w:rsidRDefault="00E303B9" w:rsidP="00E303B9" w:rsidR="00E303B9" w:rsidRPr="002B344D">
      <w:pPr>
        <w:jc w:val="both"/>
      </w:pPr>
      <w:r w:rsidRPr="002B344D">
        <w:tab/>
      </w:r>
      <w:r w:rsidRPr="002B344D">
        <w:tab/>
      </w:r>
    </w:p>
    <w:p w:rsidRDefault="00E303B9" w:rsidP="00E303B9" w:rsidR="00E303B9" w:rsidRPr="002B344D">
      <w:pPr>
        <w:jc w:val="both"/>
      </w:pPr>
      <w:r w:rsidRPr="002B344D">
        <w:tab/>
      </w:r>
      <w:r w:rsidRPr="002B344D">
        <w:tab/>
        <w:t xml:space="preserve">Stečajnom upravitelju </w:t>
      </w:r>
      <w:r w:rsidR="0065717A" w:rsidRPr="002B344D">
        <w:t xml:space="preserve">Mirjani Žrvnar, odvjetniku u </w:t>
      </w:r>
      <w:r w:rsidR="0065717A" w:rsidRPr="002B344D">
        <w:rPr>
          <w:rFonts w:cs="Arial"/>
        </w:rPr>
        <w:t>Puli, Ćirilometodske družbe 1</w:t>
      </w:r>
      <w:r w:rsidR="00985EA5" w:rsidRPr="002B344D">
        <w:t xml:space="preserve">, OIB </w:t>
      </w:r>
      <w:r w:rsidR="0065717A" w:rsidRPr="002B344D">
        <w:t xml:space="preserve">28288265905 </w:t>
      </w:r>
      <w:r w:rsidR="00A5245C" w:rsidRPr="002B344D">
        <w:t xml:space="preserve">određuje se </w:t>
      </w:r>
      <w:r w:rsidRPr="002B344D">
        <w:t>konačna nagrada za rad u iznosu od</w:t>
      </w:r>
      <w:r w:rsidR="0040193F" w:rsidRPr="002B344D">
        <w:t xml:space="preserve"> </w:t>
      </w:r>
      <w:r w:rsidR="003B1774" w:rsidRPr="002B344D">
        <w:t>2</w:t>
      </w:r>
      <w:r w:rsidR="0065717A" w:rsidRPr="002B344D">
        <w:t>.000,00</w:t>
      </w:r>
      <w:r w:rsidR="00985EA5" w:rsidRPr="002B344D">
        <w:t xml:space="preserve"> </w:t>
      </w:r>
      <w:r w:rsidRPr="002B344D">
        <w:t>kn.</w:t>
      </w:r>
    </w:p>
    <w:p w:rsidRDefault="00E303B9" w:rsidP="00E303B9" w:rsidR="00E303B9" w:rsidRPr="002B344D">
      <w:pPr>
        <w:jc w:val="both"/>
      </w:pPr>
      <w:r w:rsidRPr="002B344D">
        <w:t xml:space="preserve">    </w:t>
      </w:r>
    </w:p>
    <w:p w:rsidRDefault="00E303B9" w:rsidP="00E303B9" w:rsidR="00E303B9" w:rsidRPr="002B344D">
      <w:pPr>
        <w:jc w:val="center"/>
        <w:rPr>
          <w:bCs/>
        </w:rPr>
      </w:pPr>
      <w:r w:rsidRPr="002B344D">
        <w:rPr>
          <w:bCs/>
        </w:rPr>
        <w:t>Obrazloženje</w:t>
      </w:r>
    </w:p>
    <w:p w:rsidRDefault="00E303B9" w:rsidP="00E303B9" w:rsidR="00E303B9" w:rsidRPr="002B344D">
      <w:pPr>
        <w:jc w:val="both"/>
        <w:rPr>
          <w:bCs/>
        </w:rPr>
      </w:pPr>
      <w:r w:rsidRPr="002B344D">
        <w:rPr>
          <w:bCs/>
        </w:rPr>
        <w:tab/>
        <w:t xml:space="preserve">             Rješenjem </w:t>
      </w:r>
      <w:r w:rsidR="0065717A" w:rsidRPr="002B344D">
        <w:rPr>
          <w:bCs/>
        </w:rPr>
        <w:t xml:space="preserve">ovog suda posl. br. St-239/2011 od 21. prosinca 2011. godine </w:t>
      </w:r>
      <w:r w:rsidRPr="002B344D">
        <w:rPr>
          <w:bCs/>
        </w:rPr>
        <w:t>nad dužnikom je otvoren</w:t>
      </w:r>
      <w:r w:rsidR="0065717A" w:rsidRPr="002B344D">
        <w:rPr>
          <w:bCs/>
        </w:rPr>
        <w:t xml:space="preserve"> i istovremeno zaključen</w:t>
      </w:r>
      <w:r w:rsidRPr="002B344D">
        <w:rPr>
          <w:bCs/>
        </w:rPr>
        <w:t xml:space="preserve"> stečajni postupak</w:t>
      </w:r>
      <w:r w:rsidR="0065717A" w:rsidRPr="002B344D">
        <w:rPr>
          <w:bCs/>
        </w:rPr>
        <w:t>, a za stečajnog upravitelja imenovana je Mirjana Žrvnar, odvjetnik u Puli, Ćirilometodske družbe 1</w:t>
      </w:r>
      <w:r w:rsidRPr="002B344D">
        <w:rPr>
          <w:bCs/>
        </w:rPr>
        <w:t>.</w:t>
      </w:r>
    </w:p>
    <w:p w:rsidRDefault="0065717A" w:rsidP="00E303B9" w:rsidR="0065717A" w:rsidRPr="002B344D">
      <w:pPr>
        <w:jc w:val="both"/>
        <w:rPr>
          <w:bCs/>
        </w:rPr>
      </w:pPr>
      <w:r w:rsidRPr="002B344D">
        <w:rPr>
          <w:bCs/>
        </w:rPr>
        <w:tab/>
      </w:r>
      <w:r w:rsidRPr="002B344D">
        <w:rPr>
          <w:bCs/>
        </w:rPr>
        <w:tab/>
        <w:t>Rješenjem ovog suda posl. br. St-249/2012 od 5. listopada 2012. godine određen je nastavak postupka radi naknadne diobe stečajne mase ovog dužnika. Naknadno je Mirjana Žrvnar na osobni zahtjev brisana s liste stečajnih upravitelja</w:t>
      </w:r>
      <w:r w:rsidR="000666FA" w:rsidRPr="002B344D">
        <w:rPr>
          <w:bCs/>
        </w:rPr>
        <w:t>. Stoga je rješenjem ovog suda posl. br. St-249/2012 od 5. lipnja 2014. godine razriješena dužnosti stečajnog upravitelja u ovom postupku, te je na istu dužnost imenovan drugi stečajni upravitelj.</w:t>
      </w:r>
    </w:p>
    <w:p w:rsidRDefault="009022A9" w:rsidP="00E303B9" w:rsidR="009022A9" w:rsidRPr="002B344D">
      <w:pPr>
        <w:jc w:val="both"/>
        <w:rPr>
          <w:color w:val="000000"/>
        </w:rPr>
      </w:pPr>
      <w:r w:rsidRPr="002B344D">
        <w:rPr>
          <w:bCs/>
        </w:rPr>
        <w:tab/>
      </w:r>
      <w:r w:rsidRPr="002B344D">
        <w:rPr>
          <w:bCs/>
        </w:rPr>
        <w:tab/>
        <w:t>Člankom 94. stavak 1. i 2. Stečajnog zakona (objavljenog u NN br. 71/15), a koja se odredba primjenjuje na postupke u tijeku u skladu s odredbom članka 441. stavak 2. istog Zakona, s</w:t>
      </w:r>
      <w:r w:rsidRPr="002B344D">
        <w:rPr>
          <w:color w:val="000000"/>
        </w:rPr>
        <w:t>tečajni upravitelj ima pravo na nagradu za svoj rad i naknadu stvarnih troškova. Pri tome nagradu stečajnom upravitelju rješenjem određuje sud prema uredbi kojom Vlada Republike Hrvatske utvrđuje kriterije i način obračuna i plaćanja nagrade stečajnim upraviteljima.</w:t>
      </w:r>
    </w:p>
    <w:p w:rsidRDefault="009022A9" w:rsidP="00E303B9" w:rsidR="009022A9" w:rsidRPr="002B344D">
      <w:pPr>
        <w:jc w:val="both"/>
        <w:rPr>
          <w:color w:val="000000"/>
        </w:rPr>
      </w:pPr>
      <w:r w:rsidRPr="002B344D">
        <w:rPr>
          <w:color w:val="000000"/>
        </w:rPr>
        <w:tab/>
      </w:r>
      <w:r w:rsidRPr="002B344D">
        <w:rPr>
          <w:color w:val="000000"/>
        </w:rPr>
        <w:tab/>
        <w:t>Prema čl. 10. st. 1. Uredbe o kriterijima i načinu obračuna i plaćanja nagrada stečajnim upraviteljima (NN br. 189/03), ako do promjene stečajnog upravitelja dođe prije započinjanja postupka unovčenja imovine stečajnog dužnika razriješenom stečajnom upravitelju pripada pravo na nagradu obračunatu primjenom kriterija iz članka 8. stavka 1. ove Uredbe</w:t>
      </w:r>
      <w:r w:rsidR="003B1774" w:rsidRPr="002B344D">
        <w:rPr>
          <w:color w:val="000000"/>
        </w:rPr>
        <w:t xml:space="preserve"> (kod čega je došlo do očite pogreške u brojevima, te se radi o čl. 7. stavak 1. iste Uredbe), odnosno moguć je maksimalan iznos nagrade od 10.000,00 kn</w:t>
      </w:r>
      <w:r w:rsidRPr="002B344D">
        <w:rPr>
          <w:color w:val="000000"/>
        </w:rPr>
        <w:t>.</w:t>
      </w:r>
    </w:p>
    <w:p w:rsidRDefault="00E303B9" w:rsidP="003B1774" w:rsidR="003B1774" w:rsidRPr="002B344D">
      <w:pPr>
        <w:jc w:val="both"/>
        <w:rPr>
          <w:bCs/>
        </w:rPr>
      </w:pPr>
      <w:r w:rsidRPr="002B344D">
        <w:rPr>
          <w:bCs/>
        </w:rPr>
        <w:lastRenderedPageBreak/>
        <w:tab/>
      </w:r>
      <w:r w:rsidRPr="002B344D">
        <w:rPr>
          <w:bCs/>
        </w:rPr>
        <w:tab/>
        <w:t xml:space="preserve">U konkretnom slučaju </w:t>
      </w:r>
      <w:r w:rsidR="005645DE" w:rsidRPr="002B344D">
        <w:rPr>
          <w:bCs/>
        </w:rPr>
        <w:t xml:space="preserve">sud je </w:t>
      </w:r>
      <w:r w:rsidR="003B1774" w:rsidRPr="002B344D">
        <w:rPr>
          <w:bCs/>
        </w:rPr>
        <w:t>ocijenio obujam i složenost poslova kao i uloženi trud stečajnog upravitelja posebno cijeneći</w:t>
      </w:r>
      <w:r w:rsidR="005645DE" w:rsidRPr="002B344D">
        <w:rPr>
          <w:bCs/>
        </w:rPr>
        <w:t xml:space="preserve"> činjenicu da je </w:t>
      </w:r>
      <w:r w:rsidR="003B1774" w:rsidRPr="002B344D">
        <w:rPr>
          <w:bCs/>
        </w:rPr>
        <w:t>stečajni upravitelj Mirjana Žrvnar sačinila izvješća za ispitna i izvještajno ročište, započela prodaju imovine stečajnog dužnika te da je bila utvrđena tražbina samo jednog stečajnog vjerovnika (Republike Hrvatske)</w:t>
      </w:r>
      <w:r w:rsidRPr="002B344D">
        <w:rPr>
          <w:bCs/>
        </w:rPr>
        <w:t xml:space="preserve">, pa </w:t>
      </w:r>
      <w:r w:rsidR="005645DE" w:rsidRPr="002B344D">
        <w:rPr>
          <w:bCs/>
        </w:rPr>
        <w:t xml:space="preserve">je </w:t>
      </w:r>
      <w:r w:rsidRPr="002B344D">
        <w:rPr>
          <w:bCs/>
        </w:rPr>
        <w:t>stečajnom upravitelju</w:t>
      </w:r>
      <w:r w:rsidR="0030686C" w:rsidRPr="002B344D">
        <w:rPr>
          <w:bCs/>
        </w:rPr>
        <w:t xml:space="preserve"> odredio nagradu u iznosu od </w:t>
      </w:r>
      <w:r w:rsidR="003B1774" w:rsidRPr="002B344D">
        <w:rPr>
          <w:bCs/>
        </w:rPr>
        <w:t>2</w:t>
      </w:r>
      <w:r w:rsidR="003B1774" w:rsidRPr="002B344D">
        <w:t xml:space="preserve">.000,00 </w:t>
      </w:r>
      <w:r w:rsidRPr="002B344D">
        <w:rPr>
          <w:bCs/>
        </w:rPr>
        <w:t>kn</w:t>
      </w:r>
    </w:p>
    <w:p w:rsidRDefault="00E303B9" w:rsidP="00E303B9" w:rsidR="00E303B9" w:rsidRPr="002B344D">
      <w:pPr>
        <w:jc w:val="both"/>
        <w:rPr>
          <w:bCs/>
        </w:rPr>
      </w:pPr>
      <w:r w:rsidRPr="002B344D">
        <w:rPr>
          <w:bCs/>
        </w:rPr>
        <w:tab/>
      </w:r>
      <w:r w:rsidRPr="002B344D">
        <w:rPr>
          <w:bCs/>
        </w:rPr>
        <w:tab/>
      </w:r>
      <w:r w:rsidRPr="002B344D">
        <w:rPr>
          <w:bCs/>
        </w:rPr>
        <w:tab/>
      </w:r>
      <w:r w:rsidRPr="002B344D">
        <w:rPr>
          <w:bCs/>
        </w:rPr>
        <w:tab/>
      </w:r>
      <w:r w:rsidR="003B7447" w:rsidRPr="002B344D">
        <w:rPr>
          <w:bCs/>
        </w:rPr>
        <w:t>Rijeka</w:t>
      </w:r>
      <w:r w:rsidRPr="002B344D">
        <w:rPr>
          <w:bCs/>
        </w:rPr>
        <w:t xml:space="preserve">, </w:t>
      </w:r>
      <w:r w:rsidR="00891A9E">
        <w:rPr>
          <w:bCs/>
        </w:rPr>
        <w:t>9</w:t>
      </w:r>
      <w:r w:rsidR="003B1774" w:rsidRPr="002B344D">
        <w:rPr>
          <w:bCs/>
        </w:rPr>
        <w:t>. listopada</w:t>
      </w:r>
      <w:r w:rsidR="004051EB" w:rsidRPr="002B344D">
        <w:rPr>
          <w:bCs/>
        </w:rPr>
        <w:t xml:space="preserve"> 2015</w:t>
      </w:r>
      <w:r w:rsidRPr="002B344D">
        <w:rPr>
          <w:bCs/>
        </w:rPr>
        <w:t>.g.</w:t>
      </w:r>
    </w:p>
    <w:p w:rsidRDefault="00E303B9" w:rsidP="00E303B9" w:rsidR="00E303B9" w:rsidRPr="002B344D">
      <w:pPr>
        <w:jc w:val="both"/>
        <w:rPr>
          <w:bCs/>
        </w:rPr>
      </w:pPr>
      <w:r w:rsidRPr="002B344D">
        <w:rPr>
          <w:bCs/>
        </w:rPr>
        <w:tab/>
      </w:r>
      <w:r w:rsidRPr="002B344D">
        <w:rPr>
          <w:bCs/>
        </w:rPr>
        <w:tab/>
      </w:r>
      <w:r w:rsidR="0031329D" w:rsidRPr="002B344D">
        <w:rPr>
          <w:bCs/>
        </w:rPr>
        <w:t xml:space="preserve">                </w:t>
      </w:r>
      <w:r w:rsidR="0031329D" w:rsidRPr="002B344D">
        <w:rPr>
          <w:bCs/>
        </w:rPr>
        <w:tab/>
      </w:r>
      <w:r w:rsidR="0031329D" w:rsidRPr="002B344D">
        <w:rPr>
          <w:bCs/>
        </w:rPr>
        <w:tab/>
      </w:r>
      <w:r w:rsidR="0031329D" w:rsidRPr="002B344D">
        <w:rPr>
          <w:bCs/>
        </w:rPr>
        <w:tab/>
      </w:r>
      <w:r w:rsidR="0031329D" w:rsidRPr="002B344D">
        <w:rPr>
          <w:bCs/>
        </w:rPr>
        <w:tab/>
      </w:r>
      <w:r w:rsidR="0031329D" w:rsidRPr="002B344D">
        <w:rPr>
          <w:bCs/>
        </w:rPr>
        <w:tab/>
        <w:t xml:space="preserve">       </w:t>
      </w:r>
      <w:r w:rsidRPr="002B344D">
        <w:rPr>
          <w:bCs/>
        </w:rPr>
        <w:t>Stečajni sudac</w:t>
      </w:r>
    </w:p>
    <w:p w:rsidRDefault="0031329D" w:rsidP="00E303B9" w:rsidR="00E303B9" w:rsidRPr="002B344D">
      <w:pPr>
        <w:jc w:val="both"/>
        <w:rPr>
          <w:bCs/>
        </w:rPr>
      </w:pPr>
      <w:r w:rsidRPr="002B344D">
        <w:rPr>
          <w:bCs/>
        </w:rPr>
        <w:t xml:space="preserve">                   </w:t>
      </w:r>
      <w:r w:rsidR="00E303B9" w:rsidRPr="002B344D">
        <w:rPr>
          <w:bCs/>
        </w:rPr>
        <w:tab/>
      </w:r>
      <w:r w:rsidR="00E303B9" w:rsidRPr="002B344D">
        <w:rPr>
          <w:bCs/>
        </w:rPr>
        <w:tab/>
      </w:r>
      <w:r w:rsidR="00E303B9" w:rsidRPr="002B344D">
        <w:rPr>
          <w:bCs/>
        </w:rPr>
        <w:tab/>
      </w:r>
      <w:r w:rsidR="00E303B9" w:rsidRPr="002B344D">
        <w:rPr>
          <w:bCs/>
        </w:rPr>
        <w:tab/>
      </w:r>
      <w:r w:rsidR="00E303B9" w:rsidRPr="002B344D">
        <w:rPr>
          <w:bCs/>
        </w:rPr>
        <w:tab/>
      </w:r>
      <w:r w:rsidR="00E303B9" w:rsidRPr="002B344D">
        <w:rPr>
          <w:bCs/>
        </w:rPr>
        <w:tab/>
      </w:r>
      <w:r w:rsidR="00E303B9" w:rsidRPr="002B344D">
        <w:rPr>
          <w:bCs/>
        </w:rPr>
        <w:tab/>
      </w:r>
      <w:r w:rsidR="00CF21EF" w:rsidRPr="002B344D">
        <w:rPr>
          <w:bCs/>
        </w:rPr>
        <w:t xml:space="preserve">       Vera Jelenović</w:t>
      </w:r>
    </w:p>
    <w:p w:rsidRDefault="00621AF9" w:rsidP="00621AF9" w:rsidR="00621AF9" w:rsidRPr="002B344D">
      <w:pPr>
        <w:jc w:val="both"/>
        <w:rPr>
          <w:bCs/>
        </w:rPr>
      </w:pPr>
    </w:p>
    <w:p w:rsidRDefault="00621AF9" w:rsidP="00621AF9" w:rsidR="00621AF9">
      <w:pPr>
        <w:jc w:val="both"/>
        <w:rPr>
          <w:bCs/>
        </w:rPr>
      </w:pPr>
    </w:p>
    <w:p w:rsidRDefault="00891A9E" w:rsidP="00621AF9" w:rsidR="00891A9E">
      <w:pPr>
        <w:jc w:val="both"/>
        <w:rPr>
          <w:bCs/>
        </w:rPr>
      </w:pPr>
    </w:p>
    <w:p w:rsidRDefault="00891A9E" w:rsidP="00621AF9" w:rsidR="00891A9E" w:rsidRPr="002B344D">
      <w:pPr>
        <w:jc w:val="both"/>
        <w:rPr>
          <w:bCs/>
        </w:rPr>
      </w:pPr>
    </w:p>
    <w:p w:rsidRDefault="00E303B9" w:rsidP="00621AF9" w:rsidR="00621AF9" w:rsidRPr="002B344D">
      <w:pPr>
        <w:jc w:val="both"/>
        <w:rPr>
          <w:bCs/>
        </w:rPr>
      </w:pPr>
      <w:r w:rsidRPr="002B344D">
        <w:rPr>
          <w:bCs/>
        </w:rPr>
        <w:t>UPUTA O PRAVNOM LIJEKU:</w:t>
      </w:r>
    </w:p>
    <w:p w:rsidRDefault="00E303B9" w:rsidP="00621AF9" w:rsidR="00E303B9" w:rsidRPr="002B344D">
      <w:pPr>
        <w:jc w:val="both"/>
        <w:rPr>
          <w:bCs/>
        </w:rPr>
      </w:pPr>
      <w:r w:rsidRPr="002B344D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2B344D">
        <w:rPr>
          <w:bCs/>
        </w:rPr>
        <w:t>,</w:t>
      </w:r>
      <w:r w:rsidRPr="002B344D">
        <w:rPr>
          <w:bCs/>
        </w:rPr>
        <w:t xml:space="preserve"> a o žalbi odlučuje Visoki trgovački sud Republike Hrvatske.</w:t>
      </w:r>
    </w:p>
    <w:p w:rsidRDefault="00A5245C" w:rsidP="0031329D" w:rsidR="00A5245C" w:rsidRPr="002B344D">
      <w:pPr>
        <w:jc w:val="both"/>
        <w:rPr>
          <w:bCs/>
        </w:rPr>
      </w:pPr>
    </w:p>
    <w:p w:rsidRDefault="00A5245C" w:rsidP="0031329D" w:rsidR="00A5245C" w:rsidRPr="002B344D">
      <w:pPr>
        <w:jc w:val="both"/>
        <w:rPr>
          <w:bCs/>
        </w:rPr>
      </w:pPr>
    </w:p>
    <w:p w:rsidRDefault="00A5245C" w:rsidP="0031329D" w:rsidR="00A5245C" w:rsidRPr="002B344D">
      <w:pPr>
        <w:jc w:val="both"/>
        <w:rPr>
          <w:bCs/>
        </w:rPr>
      </w:pPr>
    </w:p>
    <w:p w:rsidRDefault="00A5245C" w:rsidP="0031329D" w:rsidR="00A5245C" w:rsidRPr="002B344D">
      <w:pPr>
        <w:jc w:val="both"/>
        <w:rPr>
          <w:bCs/>
        </w:rPr>
      </w:pPr>
    </w:p>
    <w:p w:rsidRDefault="00A5245C" w:rsidP="0031329D" w:rsidR="00A5245C" w:rsidRPr="002B344D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891A9E">
      <w:pPr>
        <w:jc w:val="both"/>
        <w:rPr>
          <w:bCs/>
        </w:rPr>
      </w:pPr>
    </w:p>
    <w:p w:rsidRDefault="00891A9E" w:rsidP="0031329D" w:rsidR="0031329D" w:rsidRPr="002B344D">
      <w:pPr>
        <w:jc w:val="both"/>
        <w:rPr>
          <w:bCs/>
        </w:rPr>
      </w:pPr>
      <w:r>
        <w:rPr>
          <w:bCs/>
        </w:rPr>
        <w:t>D</w:t>
      </w:r>
      <w:r w:rsidR="00E303B9" w:rsidRPr="002B344D">
        <w:rPr>
          <w:bCs/>
        </w:rPr>
        <w:t>NA</w:t>
      </w:r>
    </w:p>
    <w:p w:rsidRDefault="00F7117B" w:rsidP="00E303B9" w:rsidR="00F7117B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ranijem </w:t>
      </w:r>
      <w:r w:rsidR="00E303B9" w:rsidRPr="002B344D">
        <w:rPr>
          <w:bCs/>
        </w:rPr>
        <w:t xml:space="preserve">stečajnom upravitelju </w:t>
      </w:r>
      <w:r>
        <w:rPr>
          <w:bCs/>
        </w:rPr>
        <w:t xml:space="preserve">Mirjani Žrvnar </w:t>
      </w:r>
    </w:p>
    <w:p w:rsidRDefault="00F7117B" w:rsidP="00E303B9" w:rsidR="00E303B9" w:rsidRPr="002B344D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sadašnjem stečajnom upravitelju Mileni Veljović</w:t>
      </w:r>
    </w:p>
    <w:p w:rsidRDefault="004051EB" w:rsidP="00E303B9" w:rsidR="00E303B9" w:rsidRPr="002B344D">
      <w:pPr>
        <w:numPr>
          <w:ilvl w:val="0"/>
          <w:numId w:val="1"/>
        </w:numPr>
        <w:jc w:val="both"/>
      </w:pPr>
      <w:r w:rsidRPr="002B344D">
        <w:t>e-oglasna ploča</w:t>
      </w:r>
    </w:p>
    <w:p w:rsidRDefault="0031329D" w:rsidR="0031329D" w:rsidRPr="002B344D"/>
    <w:p w:rsidRDefault="00836FFB" w:rsidR="00E21439" w:rsidRPr="002B344D">
      <w:r w:rsidRPr="002B344D">
        <w:t xml:space="preserve">Rijeka, </w:t>
      </w:r>
      <w:r w:rsidR="00891A9E">
        <w:t>9</w:t>
      </w:r>
      <w:r w:rsidR="003B1774" w:rsidRPr="002B344D">
        <w:t>. listopada</w:t>
      </w:r>
      <w:r w:rsidR="004A7DFA" w:rsidRPr="002B344D">
        <w:t xml:space="preserve"> </w:t>
      </w:r>
      <w:r w:rsidR="00A5245C" w:rsidRPr="002B344D">
        <w:t>201</w:t>
      </w:r>
      <w:r w:rsidR="004051EB" w:rsidRPr="002B344D">
        <w:t>5</w:t>
      </w:r>
      <w:r w:rsidR="0031329D" w:rsidRPr="002B344D">
        <w:t>.god.</w:t>
      </w:r>
    </w:p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>
      <w:pPr>
        <w:jc w:val="both"/>
      </w:pPr>
      <w:r w:rsidRPr="002B344D">
        <w:t xml:space="preserve">                                                                                   Stečajni sudac </w:t>
      </w:r>
    </w:p>
    <w:p w:rsidRDefault="0031329D" w:rsidR="0031329D" w:rsidRPr="002B344D">
      <w:pPr>
        <w:jc w:val="both"/>
      </w:pPr>
      <w:r w:rsidRPr="002B344D">
        <w:t xml:space="preserve">                                                                           </w:t>
      </w:r>
      <w:r w:rsidR="00CF21EF" w:rsidRPr="002B344D">
        <w:t xml:space="preserve">       </w:t>
      </w:r>
      <w:r w:rsidRPr="002B344D">
        <w:t xml:space="preserve"> Vera Jelenović </w:t>
      </w:r>
    </w:p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p w:rsidRDefault="0031329D" w:rsidR="0031329D" w:rsidRPr="002B344D"/>
    <w:sectPr w:rsidR="0031329D" w:rsidRPr="002B34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4F4" w:rsidR="009E44F4">
      <w:r>
        <w:separator/>
      </w:r>
    </w:p>
  </w:endnote>
  <w:endnote w:id="0" w:type="continuationSeparator">
    <w:p w:rsidRDefault="009E44F4" w:rsidR="009E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8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44D" w:rsidR="002B34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4F4" w:rsidR="009E44F4">
      <w:r>
        <w:separator/>
      </w:r>
    </w:p>
  </w:footnote>
  <w:footnote w:id="0" w:type="continuationSeparator">
    <w:p w:rsidRDefault="009E44F4" w:rsidR="009E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44D" w:rsidR="002B34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45C" w:rsidP="00A5245C" w:rsidR="00A5245C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St-</w:t>
    </w:r>
    <w:r w:rsidR="0065717A">
      <w:t>249/2012</w:t>
    </w:r>
  </w:p>
  <w:p w:rsidRDefault="00A5245C" w:rsidR="00A5245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44D" w:rsidR="002B34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0C95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6FA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344D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774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1CA8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17A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1A9E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2A9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4F4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98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117B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1A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1A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7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1A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1A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7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St-239/11</izvorni_sadrzaj>
    <derivirana_varijabla naziv="DomainObject.Predmet.PrimjedbaSuca_1">Nastavak postupka radi naknadne diobe,
veza St-239/11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ROVINJSKA OBALA d.o.o.  Rovinj</izvorni_sadrzaj>
    <derivirana_varijabla naziv="DomainObject.Predmet.ProtustrankaFormated_1">  ROVINJSKA OBALA d.o.o.  Rovinj</derivirana_varijabla>
  </DomainObject.Predmet.ProtustrankaFormated>
  <DomainObject.Predmet.ProtustrankaFormatedOIB>
    <izvorni_sadrzaj>  ROVINJSKA OBALA d.o.o.  Rovinj, OIB 83303408220</izvorni_sadrzaj>
    <derivirana_varijabla naziv="DomainObject.Predmet.ProtustrankaFormatedOIB_1">  ROVINJSKA OBALA d.o.o.  Rovinj, OIB 83303408220</derivirana_varijabla>
  </DomainObject.Predmet.ProtustrankaFormatedOIB>
  <DomainObject.Predmet.ProtustrankaFormatedWithAdress>
    <izvorni_sadrzaj> ROVINJSKA OBALA d.o.o.  Rovinj, Zagrebačka 8, 52 210 Rovinj</izvorni_sadrzaj>
    <derivirana_varijabla naziv="DomainObject.Predmet.ProtustrankaFormatedWithAdress_1"> ROVINJSKA OBALA d.o.o.  Rovinj, Zagrebačka 8, 52 210 Rovinj</derivirana_varijabla>
  </DomainObject.Predmet.ProtustrankaFormatedWithAdress>
  <DomainObject.Predmet.ProtustrankaFormatedWithAdressOIB>
    <izvorni_sadrzaj> ROVINJSKA OBALA d.o.o.  Rovinj, OIB 83303408220, Zagrebačka 8, 52 210 Rovinj</izvorni_sadrzaj>
    <derivirana_varijabla naziv="DomainObject.Predmet.ProtustrankaFormatedWithAdressOIB_1"> ROVINJSKA OBALA d.o.o.  Rovinj, OIB 83303408220, Zagrebačka 8, 52 210 Rovinj</derivirana_varijabla>
  </DomainObject.Predmet.ProtustrankaFormatedWithAdressOIB>
  <DomainObject.Predmet.ProtustrankaWithAdress>
    <izvorni_sadrzaj>ROVINJSKA OBALA d.o.o.  Rovinj Zagrebačka 8, 52 210 Rovinj</izvorni_sadrzaj>
    <derivirana_varijabla naziv="DomainObject.Predmet.ProtustrankaWithAdress_1">ROVINJSKA OBALA d.o.o.  Rovinj Zagrebačka 8, 52 210 Rovinj</derivirana_varijabla>
  </DomainObject.Predmet.ProtustrankaWithAdress>
  <DomainObject.Predmet.ProtustrankaWithAdressOIB>
    <izvorni_sadrzaj>ROVINJSKA OBALA d.o.o.  Rovinj, OIB 83303408220, Zagrebačka 8, 52 210 Rovinj</izvorni_sadrzaj>
    <derivirana_varijabla naziv="DomainObject.Predmet.ProtustrankaWithAdressOIB_1">ROVINJSKA OBALA d.o.o.  Rovinj, OIB 83303408220, Zagrebačka 8, 52 210 Rovinj</derivirana_varijabla>
  </DomainObject.Predmet.ProtustrankaWithAdressOIB>
  <DomainObject.Predmet.ProtustrankaNazivFormated>
    <izvorni_sadrzaj>ROVINJSKA OBALA d.o.o.  Rovinj</izvorni_sadrzaj>
    <derivirana_varijabla naziv="DomainObject.Predmet.ProtustrankaNazivFormated_1">ROVINJSKA OBALA d.o.o.  Rovinj</derivirana_varijabla>
  </DomainObject.Predmet.ProtustrankaNazivFormated>
  <DomainObject.Predmet.ProtustrankaNazivFormatedOIB>
    <izvorni_sadrzaj>ROVINJSKA OBALA d.o.o.  Rovinj, OIB 83303408220</izvorni_sadrzaj>
    <derivirana_varijabla naziv="DomainObject.Predmet.ProtustrankaNazivFormatedOIB_1">ROVINJSKA OBALA d.o.o.  Rovinj, OIB 83303408220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ROVINJSKA OBALA d.o.o.  Rovinj</item>
    </izvorni_sadrzaj>
    <derivirana_varijabla naziv="DomainObject.Predmet.ProtuStrankaListFormated_1">
      <item>ROVINJSKA OBALA d.o.o.  Rovinj</item>
    </derivirana_varijabla>
  </DomainObject.Predmet.ProtuStrankaListFormated>
  <DomainObject.Predmet.ProtuStrankaListFormatedOIB>
    <izvorni_sadrzaj>
      <item>ROVINJSKA OBALA d.o.o.  Rovinj, OIB 83303408220</item>
    </izvorni_sadrzaj>
    <derivirana_varijabla naziv="DomainObject.Predmet.ProtuStrankaListFormatedOIB_1">
      <item>ROVINJSKA OBALA d.o.o.  Rovinj, OIB 83303408220</item>
    </derivirana_varijabla>
  </DomainObject.Predmet.ProtuStrankaListFormatedOIB>
  <DomainObject.Predmet.ProtuStrankaListFormatedWithAdress>
    <izvorni_sadrzaj>
      <item>ROVINJSKA OBALA d.o.o.  Rovinj, Zagrebačka 8, 52 210 Rovinj</item>
    </izvorni_sadrzaj>
    <derivirana_varijabla naziv="DomainObject.Predmet.ProtuStrankaListFormatedWithAdress_1">
      <item>ROVINJSKA OBALA d.o.o.  Rovinj, Zagrebačka 8, 52 210 Rovinj</item>
    </derivirana_varijabla>
  </DomainObject.Predmet.ProtuStrankaListFormatedWithAdress>
  <DomainObject.Predmet.ProtuStrankaListFormatedWithAdressOIB>
    <izvorni_sadrzaj>
      <item>ROVINJSKA OBALA d.o.o.  Rovinj, OIB 83303408220, Zagrebačka 8, 52 210 Rovinj</item>
    </izvorni_sadrzaj>
    <derivirana_varijabla naziv="DomainObject.Predmet.ProtuStrankaListFormatedWithAdressOIB_1">
      <item>ROVINJSKA OBALA d.o.o.  Rovinj, OIB 83303408220, Zagrebačka 8, 52 210 Rovinj</item>
    </derivirana_varijabla>
  </DomainObject.Predmet.ProtuStrankaListFormatedWithAdressOIB>
  <DomainObject.Predmet.ProtuStrankaListNazivFormated>
    <izvorni_sadrzaj>
      <item>ROVINJSKA OBALA d.o.o.  Rovinj</item>
    </izvorni_sadrzaj>
    <derivirana_varijabla naziv="DomainObject.Predmet.ProtuStrankaListNazivFormated_1">
      <item>ROVINJSKA OBALA d.o.o.  Rovinj</item>
    </derivirana_varijabla>
  </DomainObject.Predmet.ProtuStrankaListNazivFormated>
  <DomainObject.Predmet.ProtuStrankaListNazivFormatedOIB>
    <izvorni_sadrzaj>
      <item>ROVINJSKA OBALA d.o.o.  Rovinj, OIB 83303408220</item>
    </izvorni_sadrzaj>
    <derivirana_varijabla naziv="DomainObject.Predmet.ProtuStrankaListNazivFormatedOIB_1">
      <item>ROVINJSKA OBALA d.o.o.  Rovinj, OIB 83303408220</item>
    </derivirana_varijabla>
  </DomainObject.Predmet.ProtuStrankaListNazivFormatedOIB>
  <DomainObject.Predmet.OstaliList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>
  <DomainObject.Predmet.OstaliList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OIB>
  <DomainObject.Predmet.OstaliListFormatedWithAdress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>
  <DomainObject.Predmet.OstaliListFormatedWithAdressOIB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OIB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OIB>
  <DomainObject.Predmet.OstaliListNaziv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>
  <DomainObject.Predmet.OstaliListNaziv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ROVINJSKA OBALA d.o.o.  Rovinj</izvorni_sadrzaj>
    <derivirana_varijabla naziv="DomainObject.Predmet.ProtustrankaIDrugi_1">ROVINJSKA OBALA d.o.o.  Rovinj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ROVINJSKA OBALA d.o.o.  Rovinj, OIB 83303408220, Zagrebačka 8, 52 210 Rovinj</izvorni_sadrzaj>
    <derivirana_varijabla naziv="DomainObject.Predmet.ProtustrankaIDrugiAdressOIB_1">ROVINJSKA OBALA d.o.o.  Rovinj, OIB 83303408220, Zagrebačka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Naziv_1"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Naziv>
  <DomainObject.Predmet.SudioniciListAdressOIB>
    <izvorni_sadrzaj>
      <item>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AdressOIB_1">
      <item>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83303408220</item>
      <item>, OIB 28288265905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83303408220</item>
      <item>, OIB 28288265905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2217B-8826-45F3-AAD3-3A58C9F3F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490</properties:Words>
  <properties:Characters>2622</properties:Characters>
  <properties:Lines>116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2015-10-09T12:27:00Z</dcterms:created>
  <dc:creator>korlevicd</dc:creator>
  <cp:lastModifiedBy>Danijela Fumić</cp:lastModifiedBy>
  <cp:lastPrinted>2015-10-09T12:27:00Z</cp:lastPrinted>
  <dcterms:modified xmlns:xsi="http://www.w3.org/2001/XMLSchema-instance" xsi:type="dcterms:W3CDTF">2015-10-09T12:34:00Z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