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689f" w14:paraId="b07689f" w:rsidRDefault="00D81A66" w:rsidP="00D81A66" w:rsidR="00D81A66" w:rsidRPr="000664E3">
      <w:pPr>
        <w:ind w:firstLine="5245"/>
        <w:jc w:val="both"/>
        <w15:collapsed w:val="false"/>
        <w:rPr>
          <w:lang w:val="hr-HR"/>
        </w:rPr>
      </w:pPr>
      <w:bookmarkStart w:name="_GoBack" w:id="0"/>
      <w:bookmarkEnd w:id="0"/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05499">
        <w:rPr>
          <w:lang w:val="hr-HR"/>
        </w:rPr>
        <w:t>754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05A53">
        <w:rPr>
          <w:lang w:val="hr-HR"/>
        </w:rPr>
        <w:t>TRI</w:t>
      </w:r>
      <w:r w:rsidR="00405499" w:rsidRPr="00405499">
        <w:rPr>
          <w:lang w:val="hr-HR"/>
        </w:rPr>
        <w:t>NA SOLAR (SCHWEIZ) AG</w:t>
      </w:r>
      <w:r w:rsidR="00405499">
        <w:rPr>
          <w:lang w:val="hr-HR"/>
        </w:rPr>
        <w:t xml:space="preserve"> za usluge</w:t>
      </w:r>
      <w:r w:rsidR="00AB0792">
        <w:rPr>
          <w:lang w:val="hr-HR"/>
        </w:rPr>
        <w:t>,</w:t>
      </w:r>
      <w:r w:rsidR="00EB15B7">
        <w:rPr>
          <w:lang w:val="hr-HR"/>
        </w:rPr>
        <w:t xml:space="preserve"> </w:t>
      </w:r>
      <w:r w:rsidR="00405499">
        <w:rPr>
          <w:lang w:val="hr-HR"/>
        </w:rPr>
        <w:t xml:space="preserve">Zagreb, Ulica Petra </w:t>
      </w:r>
      <w:proofErr w:type="spellStart"/>
      <w:r w:rsidR="00405499">
        <w:rPr>
          <w:lang w:val="hr-HR"/>
        </w:rPr>
        <w:t>Hektorovića</w:t>
      </w:r>
      <w:proofErr w:type="spellEnd"/>
      <w:r w:rsidR="00405499">
        <w:rPr>
          <w:lang w:val="hr-HR"/>
        </w:rPr>
        <w:t xml:space="preserve"> 2</w:t>
      </w:r>
      <w:r w:rsidR="00EB15B7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405499">
        <w:rPr>
          <w:lang w:val="hr-HR"/>
        </w:rPr>
        <w:t xml:space="preserve"> 080840825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405499">
        <w:rPr>
          <w:lang w:val="hr-HR"/>
        </w:rPr>
        <w:t>44413293537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05499">
        <w:rPr>
          <w:lang w:val="hr-HR"/>
        </w:rPr>
        <w:t>754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B0792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B0792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5499">
        <w:rPr>
          <w:lang w:val="hr-HR"/>
        </w:rPr>
        <w:t>1.062.827,97</w:t>
      </w:r>
      <w:r w:rsidR="00AB0792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405499">
        <w:rPr>
          <w:lang w:val="hr-HR"/>
        </w:rPr>
        <w:t>Peter</w:t>
      </w:r>
      <w:proofErr w:type="spellEnd"/>
      <w:r w:rsidR="00405499">
        <w:rPr>
          <w:lang w:val="hr-HR"/>
        </w:rPr>
        <w:t xml:space="preserve"> Martin </w:t>
      </w:r>
      <w:proofErr w:type="spellStart"/>
      <w:r w:rsidR="00405499">
        <w:rPr>
          <w:lang w:val="hr-HR"/>
        </w:rPr>
        <w:t>Faisst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405499">
        <w:rPr>
          <w:lang w:val="hr-HR"/>
        </w:rPr>
        <w:t>Greifensee</w:t>
      </w:r>
      <w:proofErr w:type="spellEnd"/>
      <w:r w:rsidR="00405499">
        <w:rPr>
          <w:lang w:val="hr-HR"/>
        </w:rPr>
        <w:t xml:space="preserve">, </w:t>
      </w:r>
      <w:proofErr w:type="spellStart"/>
      <w:r w:rsidR="00405499">
        <w:rPr>
          <w:lang w:val="hr-HR"/>
        </w:rPr>
        <w:t>Sandancherweg</w:t>
      </w:r>
      <w:proofErr w:type="spellEnd"/>
      <w:r w:rsidR="00405499">
        <w:rPr>
          <w:lang w:val="hr-HR"/>
        </w:rPr>
        <w:t xml:space="preserve"> 7</w:t>
      </w:r>
      <w:r w:rsidR="005D2C38">
        <w:rPr>
          <w:lang w:val="hr-HR"/>
        </w:rPr>
        <w:t>,</w:t>
      </w:r>
      <w:r w:rsidR="00405499">
        <w:rPr>
          <w:lang w:val="hr-HR"/>
        </w:rPr>
        <w:t xml:space="preserve"> Švicarska,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405499">
        <w:rPr>
          <w:lang w:val="hr-HR"/>
        </w:rPr>
        <w:t>84873179062</w:t>
      </w:r>
      <w:r w:rsidR="00546449">
        <w:rPr>
          <w:lang w:val="hr-HR"/>
        </w:rPr>
        <w:t xml:space="preserve"> i </w:t>
      </w:r>
      <w:proofErr w:type="spellStart"/>
      <w:r w:rsidR="00546449">
        <w:rPr>
          <w:lang w:val="hr-HR"/>
        </w:rPr>
        <w:t>Axel</w:t>
      </w:r>
      <w:proofErr w:type="spellEnd"/>
      <w:r w:rsidR="00546449">
        <w:rPr>
          <w:lang w:val="hr-HR"/>
        </w:rPr>
        <w:t xml:space="preserve"> Alfred </w:t>
      </w:r>
      <w:proofErr w:type="spellStart"/>
      <w:r w:rsidR="00546449">
        <w:rPr>
          <w:lang w:val="hr-HR"/>
        </w:rPr>
        <w:t>Gunter</w:t>
      </w:r>
      <w:proofErr w:type="spellEnd"/>
      <w:r w:rsidR="00546449">
        <w:rPr>
          <w:lang w:val="hr-HR"/>
        </w:rPr>
        <w:t xml:space="preserve"> </w:t>
      </w:r>
      <w:proofErr w:type="spellStart"/>
      <w:r w:rsidR="00546449">
        <w:rPr>
          <w:lang w:val="hr-HR"/>
        </w:rPr>
        <w:t>Steuer</w:t>
      </w:r>
      <w:proofErr w:type="spellEnd"/>
      <w:r w:rsidR="00546449">
        <w:rPr>
          <w:lang w:val="hr-HR"/>
        </w:rPr>
        <w:t xml:space="preserve">, iz </w:t>
      </w:r>
      <w:proofErr w:type="spellStart"/>
      <w:r w:rsidR="00546449">
        <w:rPr>
          <w:lang w:val="hr-HR"/>
        </w:rPr>
        <w:t>Eallisellen</w:t>
      </w:r>
      <w:proofErr w:type="spellEnd"/>
      <w:r w:rsidR="00546449">
        <w:rPr>
          <w:lang w:val="hr-HR"/>
        </w:rPr>
        <w:t xml:space="preserve">, Alte </w:t>
      </w:r>
      <w:proofErr w:type="spellStart"/>
      <w:r w:rsidR="00546449">
        <w:rPr>
          <w:lang w:val="hr-HR"/>
        </w:rPr>
        <w:t>Winterthurerstrasse</w:t>
      </w:r>
      <w:proofErr w:type="spellEnd"/>
      <w:r w:rsidR="00546449">
        <w:rPr>
          <w:lang w:val="hr-HR"/>
        </w:rPr>
        <w:t xml:space="preserve"> 82, Švicarska, OIB: 03907787601,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46449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405499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46449">
        <w:rPr>
          <w:lang w:val="hr-HR"/>
        </w:rPr>
        <w:t xml:space="preserve"> 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568" w:rsidR="007B4568">
      <w:r>
        <w:separator/>
      </w:r>
    </w:p>
  </w:endnote>
  <w:endnote w:id="0" w:type="continuationSeparator">
    <w:p w:rsidRDefault="007B4568" w:rsidR="007B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568" w:rsidR="007B4568">
      <w:r>
        <w:separator/>
      </w:r>
    </w:p>
  </w:footnote>
  <w:footnote w:id="0" w:type="continuationSeparator">
    <w:p w:rsidRDefault="007B4568" w:rsidR="007B4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26B30"/>
    <w:rsid w:val="00350850"/>
    <w:rsid w:val="00357E43"/>
    <w:rsid w:val="003875AB"/>
    <w:rsid w:val="003E0954"/>
    <w:rsid w:val="003E56D2"/>
    <w:rsid w:val="00405499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46449"/>
    <w:rsid w:val="00565FF8"/>
    <w:rsid w:val="00580639"/>
    <w:rsid w:val="00596E89"/>
    <w:rsid w:val="005A21BE"/>
    <w:rsid w:val="005B67E6"/>
    <w:rsid w:val="005C1583"/>
    <w:rsid w:val="005D08C9"/>
    <w:rsid w:val="005D2C38"/>
    <w:rsid w:val="005F10AC"/>
    <w:rsid w:val="005F1C97"/>
    <w:rsid w:val="00605A53"/>
    <w:rsid w:val="00605F99"/>
    <w:rsid w:val="006107FD"/>
    <w:rsid w:val="00617995"/>
    <w:rsid w:val="00663D51"/>
    <w:rsid w:val="00674F9D"/>
    <w:rsid w:val="006767EE"/>
    <w:rsid w:val="006B32F7"/>
    <w:rsid w:val="006D7EBC"/>
    <w:rsid w:val="006E7557"/>
    <w:rsid w:val="00763668"/>
    <w:rsid w:val="007A2C5F"/>
    <w:rsid w:val="007A3E1B"/>
    <w:rsid w:val="007A53D5"/>
    <w:rsid w:val="007B4568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03A32"/>
    <w:rsid w:val="00906D9E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0792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1294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0DC2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15B7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3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3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Trina Solar (Schweiz) AG, Podružnica Zagreb, za usluge zastupanog po punomoćniku Peter Martin Faisst; Axel Alfred Gunter Steuer</izvorni_sadrzaj>
    <derivirana_varijabla naziv="DomainObject.Predmet.ProtustrankaFormated_1">  Trina Solar (Schweiz) AG, Podružnica Zagreb, za usluge zastupanog po punomoćniku Peter Martin Faisst; Axel Alfred Gunter Steuer</derivirana_varijabla>
  </DomainObject.Predmet.ProtustrankaFormated>
  <DomainObject.Predmet.ProtustrankaFormatedOIB>
    <izvorni_sadrzaj>  Trina Solar (Schweiz) AG, Podružnica Zagreb, za usluge, OIB 44413293537 zastupanog po punomoćniku Peter Martin Faisst; Axel Alfred Gunter Steuer</izvorni_sadrzaj>
    <derivirana_varijabla naziv="DomainObject.Predmet.ProtustrankaFormatedOIB_1">  Trina Solar (Schweiz) AG, Podružnica Zagreb, za usluge, OIB 44413293537 zastupanog po punomoćniku Peter Martin Faisst; Axel Alfred Gunter Steuer</derivirana_varijabla>
  </DomainObject.Predmet.ProtustrankaFormatedOIB>
  <DomainObject.Predmet.ProtustrankaFormatedWithAdress>
    <izvorni_sadrzaj> Trina Solar (Schweiz) AG, Podružnica Zagreb, za usluge, Ulica Petra Hektorovića 2, 10000 Zagreb zastupanog po punomoćniku Peter Martin Faisst; Axel Alfred Gunter Steuer</izvorni_sadrzaj>
    <derivirana_varijabla naziv="DomainObject.Predmet.ProtustrankaFormatedWithAdress_1"> Trina Solar (Schweiz) AG, Podružnica Zagreb, za usluge, Ulica Petra Hektorovića 2, 10000 Zagreb zastupanog po punomoćniku Peter Martin Faisst; Axel Alfred Gunter Steuer</derivirana_varijabla>
  </DomainObject.Predmet.ProtustrankaFormatedWithAdress>
  <DomainObject.Predmet.ProtustrankaFormatedWithAdressOIB>
    <izvorni_sadrzaj> Trina Solar (Schweiz) AG, Podružnica Zagreb, za usluge, OIB 44413293537, Ulica Petra Hektorovića 2, 10000 Zagreb zastupanog po punomoćniku Peter Martin Faisst; Axel Alfred Gunter Steuer</izvorni_sadrzaj>
    <derivirana_varijabla naziv="DomainObject.Predmet.ProtustrankaFormatedWithAdressOIB_1"> Trina Solar (Schweiz) AG, Podružnica Zagreb, za usluge, OIB 44413293537, Ulica Petra Hektorovića 2, 10000 Zagreb zastupanog po punomoćniku Peter Martin Faisst; Axel Alfred Gunter Steuer</derivirana_varijabla>
  </DomainObject.Predmet.ProtustrankaFormatedWithAdressOIB>
  <DomainObject.Predmet.ProtustrankaWithAdress>
    <izvorni_sadrzaj>Trina Solar (Schweiz) AG, Podružnica Zagreb, za usluge Ulica Petra Hektorovića 2, 10000 Zagreb</izvorni_sadrzaj>
    <derivirana_varijabla naziv="DomainObject.Predmet.ProtustrankaWithAdress_1">Trina Solar (Schweiz) AG, Podružnica Zagreb, za usluge Ulica Petra Hektorovića 2, 10000 Zagreb</derivirana_varijabla>
  </DomainObject.Predmet.ProtustrankaWithAdress>
  <DomainObject.Predmet.ProtustrankaWithAdressOIB>
    <izvorni_sadrzaj>Trina Solar (Schweiz) AG, Podružnica Zagreb, za usluge, OIB 44413293537, Ulica Petra Hektorovića 2, 10000 Zagreb</izvorni_sadrzaj>
    <derivirana_varijabla naziv="DomainObject.Predmet.ProtustrankaWithAdressOIB_1">Trina Solar (Schweiz) AG, Podružnica Zagreb, za usluge, OIB 44413293537, Ulica Petra Hektorovića 2, 10000 Zagreb</derivirana_varijabla>
  </DomainObject.Predmet.ProtustrankaWithAdressOIB>
  <DomainObject.Predmet.ProtustrankaNazivFormated>
    <izvorni_sadrzaj>Trina Solar (Schweiz) AG, Podružnica Zagreb, za usluge</izvorni_sadrzaj>
    <derivirana_varijabla naziv="DomainObject.Predmet.ProtustrankaNazivFormated_1">Trina Solar (Schweiz) AG, Podružnica Zagreb, za usluge</derivirana_varijabla>
  </DomainObject.Predmet.ProtustrankaNazivFormated>
  <DomainObject.Predmet.ProtustrankaNazivFormatedOIB>
    <izvorni_sadrzaj>Trina Solar (Schweiz) AG, Podružnica Zagreb, za usluge, OIB 44413293537</izvorni_sadrzaj>
    <derivirana_varijabla naziv="DomainObject.Predmet.ProtustrankaNazivFormatedOIB_1">Trina Solar (Schweiz) AG, Podružnica Zagreb, za usluge, OIB 44413293537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Trina Solar (Schweiz) AG, Podružnica Zagreb, za usluge zastupanog po punomoćniku Peter Martin Faisst; Axel Alfred Gunter Steuer</item>
    </izvorni_sadrzaj>
    <derivirana_varijabla naziv="DomainObject.Predmet.ProtuStrankaListFormated_1">
      <item>Trina Solar (Schweiz) AG, Podružnica Zagreb, za usluge zastupanog po punomoćniku Peter Martin Faisst; Axel Alfred Gunter Steuer</item>
    </derivirana_varijabla>
  </DomainObject.Predmet.ProtuStrankaListFormated>
  <DomainObject.Predmet.ProtuStrankaListFormatedOIB>
    <izvorni_sadrzaj>
      <item>Trina Solar (Schweiz) AG, Podružnica Zagreb, za usluge, OIB 44413293537 zastupanog po punomoćniku Peter Martin Faisst; Axel Alfred Gunter Steuer</item>
    </izvorni_sadrzaj>
    <derivirana_varijabla naziv="DomainObject.Predmet.ProtuStrankaListFormatedOIB_1">
      <item>Trina Solar (Schweiz) AG, Podružnica Zagreb, za usluge, OIB 44413293537 zastupanog po punomoćniku Peter Martin Faisst; Axel Alfred Gunter Steuer</item>
    </derivirana_varijabla>
  </DomainObject.Predmet.ProtuStrankaListFormatedOIB>
  <DomainObject.Predmet.ProtuStrankaListFormatedWithAdress>
    <izvorni_sadrzaj>
      <item>Trina Solar (Schweiz) AG, Podružnica Zagreb, za usluge, Ulica Petra Hektorovića 2, 10000 Zagreb zastupanog po punomoćniku Peter Martin Faisst; Axel Alfred Gunter Steuer</item>
    </izvorni_sadrzaj>
    <derivirana_varijabla naziv="DomainObject.Predmet.ProtuStrankaListFormatedWithAdress_1">
      <item>Trina Solar (Schweiz) AG, Podružnica Zagreb, za usluge, Ulica Petra Hektorovića 2, 10000 Zagreb zastupanog po punomoćniku Peter Martin Faisst; Axel Alfred Gunter Steuer</item>
    </derivirana_varijabla>
  </DomainObject.Predmet.ProtuStrankaListFormatedWithAdress>
  <DomainObject.Predmet.ProtuStrankaListFormatedWithAdressOIB>
    <izvorni_sadrzaj>
      <item>Trina Solar (Schweiz) AG, Podružnica Zagreb, za usluge, OIB 44413293537, Ulica Petra Hektorovića 2, 10000 Zagreb zastupanog po punomoćniku Peter Martin Faisst; Axel Alfred Gunter Steuer</item>
    </izvorni_sadrzaj>
    <derivirana_varijabla naziv="DomainObject.Predmet.ProtuStrankaListFormatedWithAdressOIB_1">
      <item>Trina Solar (Schweiz) AG, Podružnica Zagreb, za usluge, OIB 44413293537, Ulica Petra Hektorovića 2, 10000 Zagreb zastupanog po punomoćniku Peter Martin Faisst; Axel Alfred Gunter Steuer</item>
    </derivirana_varijabla>
  </DomainObject.Predmet.ProtuStrankaListFormatedWithAdressOIB>
  <DomainObject.Predmet.ProtuStrankaListNazivFormated>
    <izvorni_sadrzaj>
      <item>Trina Solar (Schweiz) AG, Podružnica Zagreb, za usluge</item>
    </izvorni_sadrzaj>
    <derivirana_varijabla naziv="DomainObject.Predmet.ProtuStrankaListNazivFormated_1">
      <item>Trina Solar (Schweiz) AG, Podružnica Zagreb, za usluge</item>
    </derivirana_varijabla>
  </DomainObject.Predmet.ProtuStrankaListNazivFormated>
  <DomainObject.Predmet.ProtuStrankaListNazivFormatedOIB>
    <izvorni_sadrzaj>
      <item>Trina Solar (Schweiz) AG, Podružnica Zagreb, za usluge, OIB 44413293537</item>
    </izvorni_sadrzaj>
    <derivirana_varijabla naziv="DomainObject.Predmet.ProtuStrankaListNazivFormatedOIB_1">
      <item>Trina Solar (Schweiz) AG, Podružnica Zagreb, za usluge, OIB 44413293537</item>
    </derivirana_varijabla>
  </DomainObject.Predmet.ProtuStrankaListNazivFormatedOIB>
  <DomainObject.Predmet.OstaliListFormated>
    <izvorni_sadrzaj>
      <item>Peter Martin Faisst punomoćnik sudionika u postupku Trina Solar (Schweiz) AG, Podružnica Zagreb, za usluge</item>
      <item>Axel Alfred Gunter Steuer punomoćnik sudionika u postupku Trina Solar (Schweiz) AG, Podružnica Zagreb, za usluge</item>
    </izvorni_sadrzaj>
    <derivirana_varijabla naziv="DomainObject.Predmet.OstaliListFormated_1">
      <item>Peter Martin Faisst punomoćnik sudionika u postupku Trina Solar (Schweiz) AG, Podružnica Zagreb, za usluge</item>
      <item>Axel Alfred Gunter Steuer punomoćnik sudionika u postupku Trina Solar (Schweiz) AG, Podružnica Zagreb, za usluge</item>
    </derivirana_varijabla>
  </DomainObject.Predmet.OstaliListFormated>
  <DomainObject.Predmet.OstaliListFormatedOIB>
    <izvorni_sadrzaj>
      <item>Peter Martin Faisst, OIB 84873179062 punomoćnik sudionika u postupku Trina Solar (Schweiz) AG, Podružnica Zagreb, za usluge</item>
      <item>Axel Alfred Gunter Steuer, OIB 03907787601 punomoćnik sudionika u postupku Trina Solar (Schweiz) AG, Podružnica Zagreb, za usluge</item>
    </izvorni_sadrzaj>
    <derivirana_varijabla naziv="DomainObject.Predmet.OstaliListFormatedOIB_1">
      <item>Peter Martin Faisst, OIB 84873179062 punomoćnik sudionika u postupku Trina Solar (Schweiz) AG, Podružnica Zagreb, za usluge</item>
      <item>Axel Alfred Gunter Steuer, OIB 03907787601 punomoćnik sudionika u postupku Trina Solar (Schweiz) AG, Podružnica Zagreb, za usluge</item>
    </derivirana_varijabla>
  </DomainObject.Predmet.OstaliListFormatedOIB>
  <DomainObject.Predmet.OstaliListFormatedWithAdress>
    <izvorni_sadrzaj>
      <item>Peter Martin Faisst, Sandancherweg 7, Greifensee punomoćnik sudionika u postupku Trina Solar (Schweiz) AG, Podružnica Zagreb, za usluge</item>
      <item>Axel Alfred Gunter Steuer, Alte Winterthurerstrasse 82, Eallisellen punomoćnik sudionika u postupku Trina Solar (Schweiz) AG, Podružnica Zagreb, za usluge</item>
    </izvorni_sadrzaj>
    <derivirana_varijabla naziv="DomainObject.Predmet.OstaliListFormatedWithAdress_1">
      <item>Peter Martin Faisst, Sandancherweg 7, Greifensee punomoćnik sudionika u postupku Trina Solar (Schweiz) AG, Podružnica Zagreb, za usluge</item>
      <item>Axel Alfred Gunter Steuer, Alte Winterthurerstrasse 82, Eallisellen punomoćnik sudionika u postupku Trina Solar (Schweiz) AG, Podružnica Zagreb, za usluge</item>
    </derivirana_varijabla>
  </DomainObject.Predmet.OstaliListFormatedWithAdress>
  <DomainObject.Predmet.OstaliListFormatedWithAdressOIB>
    <izvorni_sadrzaj>
      <item>Peter Martin Faisst, OIB 84873179062, Sandancherweg 7, Greifensee punomoćnik sudionika u postupku Trina Solar (Schweiz) AG, Podružnica Zagreb, za usluge</item>
      <item>Axel Alfred Gunter Steuer, OIB 03907787601, Alte Winterthurerstrasse 82, Eallisellen punomoćnik sudionika u postupku Trina Solar (Schweiz) AG, Podružnica Zagreb, za usluge</item>
    </izvorni_sadrzaj>
    <derivirana_varijabla naziv="DomainObject.Predmet.OstaliListFormatedWithAdressOIB_1">
      <item>Peter Martin Faisst, OIB 84873179062, Sandancherweg 7, Greifensee punomoćnik sudionika u postupku Trina Solar (Schweiz) AG, Podružnica Zagreb, za usluge</item>
      <item>Axel Alfred Gunter Steuer, OIB 03907787601, Alte Winterthurerstrasse 82, Eallisellen punomoćnik sudionika u postupku Trina Solar (Schweiz) AG, Podružnica Zagreb, za usluge</item>
    </derivirana_varijabla>
  </DomainObject.Predmet.OstaliListFormatedWithAdressOIB>
  <DomainObject.Predmet.OstaliListNazivFormated>
    <izvorni_sadrzaj>
      <item>Peter Martin Faisst</item>
      <item>Axel Alfred Gunter Steuer</item>
    </izvorni_sadrzaj>
    <derivirana_varijabla naziv="DomainObject.Predmet.OstaliListNazivFormated_1">
      <item>Peter Martin Faisst</item>
      <item>Axel Alfred Gunter Steuer</item>
    </derivirana_varijabla>
  </DomainObject.Predmet.OstaliListNazivFormated>
  <DomainObject.Predmet.OstaliListNazivFormatedOIB>
    <izvorni_sadrzaj>
      <item>Peter Martin Faisst, OIB 84873179062</item>
      <item>Axel Alfred Gunter Steuer, OIB 03907787601</item>
    </izvorni_sadrzaj>
    <derivirana_varijabla naziv="DomainObject.Predmet.OstaliListNazivFormatedOIB_1">
      <item>Peter Martin Faisst, OIB 84873179062</item>
      <item>Axel Alfred Gunter Steuer, OIB 03907787601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Trina Solar (Schweiz) AG, Podružnica Zagreb, za usluge</izvorni_sadrzaj>
    <derivirana_varijabla naziv="DomainObject.Predmet.ProtustrankaIDrugi_1">Trina Solar (Schweiz) AG, Podružnica Zagreb,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Trina Solar (Schweiz) AG, Podružnica Zagreb, za usluge, OIB 44413293537, Ulica Petra Hektorovića 2, 10000 Zagreb</izvorni_sadrzaj>
    <derivirana_varijabla naziv="DomainObject.Predmet.ProtustrankaIDrugiAdressOIB_1">Trina Solar (Schweiz) AG, Podružnica Zagreb, za usluge, OIB 44413293537,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Trina Solar (Schweiz) AG, Podružnica Zagreb, za usluge</item>
      <item>FINA Regionalni centar Zagreb</item>
      <item>Peter Martin Faisst</item>
      <item>Axel Alfred Gunter Steuer</item>
    </izvorni_sadrzaj>
    <derivirana_varijabla naziv="DomainObject.Predmet.SudioniciListNaziv_1">
      <item>Trina Solar (Schweiz) AG, Podružnica Zagreb, za usluge</item>
      <item>FINA Regionalni centar Zagreb</item>
      <item>Peter Martin Faisst</item>
      <item>Axel Alfred Gunter Steuer</item>
    </derivirana_varijabla>
  </DomainObject.Predmet.SudioniciListNaziv>
  <DomainObject.Predmet.SudioniciListAdressOIB>
    <izvorni_sadrzaj>
      <item>Trina Solar (Schweiz) AG, Podružnica Zagreb, za usluge, OIB 44413293537, Ulica Petra Hektorovića 2,10000 Zagreb</item>
      <item>FINA Regionalni centar Zagreb, OIB 85821130368, Trg svibanjskih žrtava 1995. 1,10000 Zagreb</item>
      <item>Peter Martin Faisst, OIB 84873179062, Sandancherweg 7,Greifensee</item>
      <item>Axel Alfred Gunter Steuer, OIB 03907787601, Alte Winterthurerstrasse 82,Eallisellen</item>
    </izvorni_sadrzaj>
    <derivirana_varijabla naziv="DomainObject.Predmet.SudioniciListAdressOIB_1">
      <item>Trina Solar (Schweiz) AG, Podružnica Zagreb, za usluge, OIB 44413293537, Ulica Petra Hektorovića 2,10000 Zagreb</item>
      <item>FINA Regionalni centar Zagreb, OIB 85821130368, Trg svibanjskih žrtava 1995. 1,10000 Zagreb</item>
      <item>Peter Martin Faisst, OIB 84873179062, Sandancherweg 7,Greifensee</item>
      <item>Axel Alfred Gunter Steuer, OIB 03907787601, Alte Winterthurerstrasse 82,Eallisellen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44413293537</item>
      <item>, OIB 85821130368</item>
      <item>, OIB 84873179062</item>
      <item>, OIB 03907787601</item>
    </izvorni_sadrzaj>
    <derivirana_varijabla naziv="DomainObject.Predmet.SudioniciListNazivOIB_1">
      <item>, OIB 44413293537</item>
      <item>, OIB 85821130368</item>
      <item>, OIB 84873179062</item>
      <item>, OIB 03907787601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A4A37-57B3-4BC2-ADAF-8C0918EE0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1827</properties:Characters>
  <properties:Lines>50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2016-06-06T05:34:00Z</dcterms:created>
  <dc:creator>ssabljic</dc:creator>
  <cp:lastModifiedBy>Miroslav Lovreković</cp:lastModifiedBy>
  <cp:lastPrinted>2016-06-13T10:35:00Z</cp:lastPrinted>
  <dcterms:modified xmlns:xsi="http://www.w3.org/2001/XMLSchema-instance" xsi:type="dcterms:W3CDTF">2016-06-13T11:16:00Z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