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cd410" w14:paraId="9dcd410" w:rsidRDefault="00D97369" w:rsidP="00D97369" w:rsidR="00D97369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St-459/2015-6</w:t>
      </w:r>
    </w:p>
    <w:p w:rsidRDefault="00D97369" w:rsidP="00D97369" w:rsidR="00D97369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D97369" w:rsidP="00D97369" w:rsidR="00D97369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D97369" w:rsidP="00D97369" w:rsidR="00D97369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D97369" w:rsidP="00D97369" w:rsidR="00D97369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D97369" w:rsidP="00D97369" w:rsidR="00D97369">
      <w:pPr>
        <w:rPr>
          <w:szCs w:val="24"/>
        </w:rPr>
      </w:pPr>
    </w:p>
    <w:p w:rsidRDefault="00D97369" w:rsidP="00D97369" w:rsidR="00D97369">
      <w:pPr>
        <w:rPr>
          <w:szCs w:val="24"/>
        </w:rPr>
      </w:pPr>
    </w:p>
    <w:p w:rsidRDefault="00D97369" w:rsidP="00D97369" w:rsidR="00D97369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D97369" w:rsidP="00D97369" w:rsidR="00D97369">
      <w:pPr>
        <w:rPr>
          <w:szCs w:val="24"/>
        </w:rPr>
      </w:pPr>
    </w:p>
    <w:p w:rsidRDefault="00D97369" w:rsidP="00D97369" w:rsidR="00D97369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D97369" w:rsidP="00D97369" w:rsidR="00D97369">
      <w:pPr>
        <w:rPr>
          <w:szCs w:val="24"/>
        </w:rPr>
      </w:pPr>
    </w:p>
    <w:p w:rsidRDefault="00D97369" w:rsidP="00D97369" w:rsidR="00D97369">
      <w:pPr>
        <w:jc w:val="both"/>
      </w:pPr>
      <w:r>
        <w:rPr>
          <w:szCs w:val="24"/>
        </w:rPr>
        <w:tab/>
      </w:r>
      <w:r>
        <w:t xml:space="preserve">Trgovački sud u Varaždinu po višoj sudskoj savjetnici Ivani Starčević toga suda, u predmetu u povodu zahtjeva Financijske agencije Regionalni centar Zagreb, Podružnica Varaždin, Augusta Cesarca 2, Varaždin, za pokretanje skraćenog stečajnog postupka protiv dužnika GLAS GRADNJA društvo s ograničenom odgovornošću za graditeljstvo i trgovinu, </w:t>
      </w:r>
      <w:proofErr w:type="spellStart"/>
      <w:r>
        <w:t>Klenovnik</w:t>
      </w:r>
      <w:proofErr w:type="spellEnd"/>
      <w:r>
        <w:t xml:space="preserve">, </w:t>
      </w:r>
      <w:proofErr w:type="spellStart"/>
      <w:r>
        <w:t>Klenovnik</w:t>
      </w:r>
      <w:proofErr w:type="spellEnd"/>
      <w:r>
        <w:t xml:space="preserve"> 179, OIB: 80222974995, MBS: 070092424, dana 30. prosinca 2015. godine</w:t>
      </w:r>
    </w:p>
    <w:p w:rsidRDefault="00D97369" w:rsidP="00D97369" w:rsidR="00D97369">
      <w:pPr>
        <w:jc w:val="both"/>
      </w:pPr>
    </w:p>
    <w:p w:rsidRDefault="00D97369" w:rsidP="00D97369" w:rsidR="00D97369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D97369" w:rsidP="00D97369" w:rsidR="00D97369">
      <w:pPr>
        <w:rPr>
          <w:szCs w:val="24"/>
        </w:rPr>
      </w:pPr>
    </w:p>
    <w:p w:rsidRDefault="00D97369" w:rsidP="00D97369" w:rsidR="00D97369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GLAS GRADNJA društvo s ograničenom odgovornošću za graditeljstvo i trgovinu, </w:t>
      </w:r>
      <w:proofErr w:type="spellStart"/>
      <w:r>
        <w:t>Klenovnik</w:t>
      </w:r>
      <w:proofErr w:type="spellEnd"/>
      <w:r>
        <w:t xml:space="preserve">, </w:t>
      </w:r>
      <w:proofErr w:type="spellStart"/>
      <w:r>
        <w:t>Klenovnik</w:t>
      </w:r>
      <w:proofErr w:type="spellEnd"/>
      <w:r>
        <w:t xml:space="preserve"> 179, OIB: 80222974995, MBS: 070092424</w:t>
      </w:r>
      <w:r>
        <w:rPr>
          <w:szCs w:val="24"/>
        </w:rPr>
        <w:t>, s danom 30. prosinca 2015. u 09,45 sati.</w:t>
      </w:r>
    </w:p>
    <w:p w:rsidRDefault="00D97369" w:rsidP="00D97369" w:rsidR="00D97369">
      <w:pPr>
        <w:jc w:val="both"/>
        <w:rPr>
          <w:szCs w:val="24"/>
        </w:rPr>
      </w:pPr>
    </w:p>
    <w:p w:rsidRDefault="00D97369" w:rsidP="00D97369" w:rsidR="00D97369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ALEX d.o.o., OIB: 75258378058, MBS: 010008149 sa sjedištem u Franje Mraza 3, 48000 Koprivnica.</w:t>
      </w:r>
    </w:p>
    <w:p w:rsidRDefault="00D97369" w:rsidP="00D97369" w:rsidR="00D97369">
      <w:pPr>
        <w:jc w:val="both"/>
      </w:pPr>
    </w:p>
    <w:p w:rsidRDefault="00D97369" w:rsidP="00D97369" w:rsidR="00D97369">
      <w:pPr>
        <w:jc w:val="both"/>
      </w:pPr>
      <w:r>
        <w:tab/>
        <w:t>III Za stečajnog upravitelja imenuje se Sven Pirker, OIB: 17175634417, Trg kralja Tomislava 2, Varaždin.</w:t>
      </w:r>
    </w:p>
    <w:p w:rsidRDefault="00D97369" w:rsidP="00D97369" w:rsidR="00D97369">
      <w:pPr>
        <w:jc w:val="both"/>
        <w:rPr>
          <w:color w:val="FF0000"/>
        </w:rPr>
      </w:pPr>
    </w:p>
    <w:p w:rsidRDefault="00D97369" w:rsidP="00D97369" w:rsidR="00D97369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D97369" w:rsidP="00D97369" w:rsidR="00D97369">
      <w:pPr>
        <w:jc w:val="both"/>
        <w:rPr>
          <w:szCs w:val="24"/>
        </w:rPr>
      </w:pPr>
    </w:p>
    <w:p w:rsidRDefault="00D97369" w:rsidP="00D97369" w:rsidR="00D97369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GLAS GRADNJA društvo s ograničenom odgovornošću za graditeljstvo i trgovinu, </w:t>
      </w:r>
      <w:proofErr w:type="spellStart"/>
      <w:r>
        <w:t>Klenovnik</w:t>
      </w:r>
      <w:proofErr w:type="spellEnd"/>
      <w:r>
        <w:t xml:space="preserve">, </w:t>
      </w:r>
      <w:proofErr w:type="spellStart"/>
      <w:r>
        <w:t>Klenovnik</w:t>
      </w:r>
      <w:proofErr w:type="spellEnd"/>
      <w:r>
        <w:t xml:space="preserve"> 179, OIB: 80222974995, MBS: 070092424</w:t>
      </w:r>
      <w:r>
        <w:rPr>
          <w:szCs w:val="24"/>
        </w:rPr>
        <w:t>, bit će brisan iz sudskog registra.</w:t>
      </w:r>
    </w:p>
    <w:p w:rsidRDefault="00D97369" w:rsidP="00D97369" w:rsidR="00D97369">
      <w:pPr>
        <w:rPr>
          <w:szCs w:val="24"/>
        </w:rPr>
      </w:pPr>
    </w:p>
    <w:p w:rsidRDefault="00D97369" w:rsidP="00D97369" w:rsidR="00D97369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D97369" w:rsidP="00D97369" w:rsidR="00D97369">
      <w:pPr>
        <w:rPr>
          <w:szCs w:val="24"/>
        </w:rPr>
      </w:pPr>
    </w:p>
    <w:p w:rsidRDefault="00D97369" w:rsidP="00D97369" w:rsidR="00D97369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</w:t>
      </w:r>
      <w:r>
        <w:rPr>
          <w:szCs w:val="24"/>
        </w:rPr>
        <w:lastRenderedPageBreak/>
        <w:t>pozvao vjerovnike da najkasnije u roku od četrdeset pet dana od objave oglasa predlože otvaranje stečajnoga postupka.</w:t>
      </w:r>
    </w:p>
    <w:p w:rsidRDefault="00D97369" w:rsidP="00D97369" w:rsidR="00D97369">
      <w:pPr>
        <w:rPr>
          <w:szCs w:val="24"/>
        </w:rPr>
      </w:pPr>
    </w:p>
    <w:p w:rsidRDefault="00D97369" w:rsidP="00D97369" w:rsidR="00D97369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D97369" w:rsidP="00D97369" w:rsidR="00D97369">
      <w:pPr>
        <w:rPr>
          <w:szCs w:val="24"/>
        </w:rPr>
      </w:pPr>
    </w:p>
    <w:p w:rsidRDefault="00D97369" w:rsidP="00D97369" w:rsidR="00D97369">
      <w:pPr>
        <w:rPr>
          <w:szCs w:val="24"/>
        </w:rPr>
      </w:pPr>
    </w:p>
    <w:p w:rsidRDefault="00D97369" w:rsidP="00D97369" w:rsidR="00D97369">
      <w:pPr>
        <w:jc w:val="center"/>
        <w:rPr>
          <w:szCs w:val="24"/>
        </w:rPr>
      </w:pPr>
      <w:r>
        <w:rPr>
          <w:szCs w:val="24"/>
        </w:rPr>
        <w:t>U Varaždinu, 30. prosinca 2015.</w:t>
      </w:r>
    </w:p>
    <w:p w:rsidRDefault="00D97369" w:rsidP="00D97369" w:rsidR="00D97369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D97369" w:rsidP="00D97369" w:rsidR="00D97369">
      <w:pPr>
        <w:rPr>
          <w:szCs w:val="24"/>
        </w:rPr>
      </w:pPr>
      <w:r>
        <w:rPr>
          <w:szCs w:val="24"/>
        </w:rPr>
        <w:t xml:space="preserve">     </w:t>
      </w:r>
    </w:p>
    <w:p w:rsidRDefault="00D97369" w:rsidP="00D97369" w:rsidR="00D97369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D97369" w:rsidP="00D97369" w:rsidR="00D97369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Ivana Starčević, v.r.</w:t>
      </w:r>
    </w:p>
    <w:p w:rsidRDefault="00D97369" w:rsidP="00D97369" w:rsidR="00D97369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D97369" w:rsidP="00D97369" w:rsidR="00D97369">
      <w:pPr>
        <w:rPr>
          <w:szCs w:val="24"/>
        </w:rPr>
      </w:pPr>
    </w:p>
    <w:p w:rsidRDefault="00D97369" w:rsidP="00D97369" w:rsidR="00D97369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D97369" w:rsidP="00D97369" w:rsidR="00D97369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D97369" w:rsidP="00D97369" w:rsidR="00D97369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D97369" w:rsidP="00D97369" w:rsidR="00D97369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D97369" w:rsidP="00D97369" w:rsidR="00D97369">
      <w:pPr>
        <w:rPr>
          <w:szCs w:val="24"/>
        </w:rPr>
      </w:pPr>
    </w:p>
    <w:p w:rsidRDefault="00D97369" w:rsidP="00D97369" w:rsidR="00D97369">
      <w:pPr>
        <w:rPr>
          <w:szCs w:val="24"/>
        </w:rPr>
      </w:pPr>
    </w:p>
    <w:p w:rsidRDefault="00D97369" w:rsidP="00D97369" w:rsidR="00D97369">
      <w:pPr>
        <w:rPr>
          <w:szCs w:val="24"/>
        </w:rPr>
      </w:pPr>
      <w:r>
        <w:rPr>
          <w:szCs w:val="24"/>
        </w:rPr>
        <w:t>DNA:</w:t>
      </w:r>
    </w:p>
    <w:p w:rsidRDefault="00D97369" w:rsidP="00D97369" w:rsidR="00D97369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D97369" w:rsidP="00D97369" w:rsidR="00D97369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D97369" w:rsidP="00D97369" w:rsidR="00D9736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GLAS GRADNJA društvo s ograničenom odgovornošću za graditeljstvo i trgovinu, </w:t>
      </w:r>
      <w:proofErr w:type="spellStart"/>
      <w:r>
        <w:t>Klenovnik</w:t>
      </w:r>
      <w:proofErr w:type="spellEnd"/>
      <w:r>
        <w:t xml:space="preserve">, </w:t>
      </w:r>
      <w:proofErr w:type="spellStart"/>
      <w:r>
        <w:t>Klenovnik</w:t>
      </w:r>
      <w:proofErr w:type="spellEnd"/>
      <w:r>
        <w:t xml:space="preserve"> 179, OIB: 80222974995, MBS: 070092424</w:t>
      </w:r>
    </w:p>
    <w:p w:rsidRDefault="00D97369" w:rsidP="00D97369" w:rsidR="00D97369">
      <w:pPr>
        <w:numPr>
          <w:ilvl w:val="0"/>
          <w:numId w:val="47"/>
        </w:numPr>
        <w:rPr>
          <w:szCs w:val="24"/>
        </w:rPr>
      </w:pPr>
      <w:r>
        <w:t xml:space="preserve">Direktor dužnika Jožica Glas, OIB: 51972715557, </w:t>
      </w:r>
      <w:proofErr w:type="spellStart"/>
      <w:r>
        <w:t>Klenovnik</w:t>
      </w:r>
      <w:proofErr w:type="spellEnd"/>
      <w:r>
        <w:t xml:space="preserve">, </w:t>
      </w:r>
      <w:proofErr w:type="spellStart"/>
      <w:r>
        <w:t>Klenovnik</w:t>
      </w:r>
      <w:proofErr w:type="spellEnd"/>
      <w:r>
        <w:t xml:space="preserve"> 179</w:t>
      </w:r>
    </w:p>
    <w:p w:rsidRDefault="00D97369" w:rsidP="00D97369" w:rsidR="00D9736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D97369" w:rsidP="00D97369" w:rsidR="00D9736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 w:rsidR="00D356E5">
        <w:rPr>
          <w:szCs w:val="24"/>
        </w:rPr>
        <w:t xml:space="preserve">Varaždin, </w:t>
      </w:r>
      <w:proofErr w:type="spellStart"/>
      <w:r w:rsidR="00D356E5">
        <w:rPr>
          <w:szCs w:val="24"/>
        </w:rPr>
        <w:t>Graberje</w:t>
      </w:r>
      <w:proofErr w:type="spellEnd"/>
      <w:r w:rsidR="00D356E5">
        <w:rPr>
          <w:szCs w:val="24"/>
        </w:rPr>
        <w:t xml:space="preserve"> 1</w:t>
      </w:r>
    </w:p>
    <w:p w:rsidRDefault="00D97369" w:rsidP="00D97369" w:rsidR="00D97369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>Sven Pirker, OIB: 17175634417, Trg kralja Tomislava 2, Varaždin</w:t>
      </w:r>
    </w:p>
    <w:p w:rsidRDefault="00D97369" w:rsidP="00D97369" w:rsidR="00D9736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D97369" w:rsidP="00D97369" w:rsidR="00D97369">
      <w:pPr>
        <w:rPr>
          <w:szCs w:val="24"/>
        </w:rPr>
      </w:pPr>
    </w:p>
    <w:p w:rsidRDefault="00D97369" w:rsidP="00D97369" w:rsidR="00D97369">
      <w:pPr>
        <w:rPr>
          <w:szCs w:val="24"/>
        </w:rPr>
      </w:pPr>
    </w:p>
    <w:p w:rsidRDefault="00D97369" w:rsidP="00D97369" w:rsidR="00D97369">
      <w:pPr>
        <w:rPr>
          <w:szCs w:val="24"/>
        </w:rPr>
      </w:pPr>
    </w:p>
    <w:p w:rsidRDefault="00D97369" w:rsidP="00D97369" w:rsidR="00D97369">
      <w:pPr>
        <w:rPr>
          <w:szCs w:val="24"/>
        </w:rPr>
      </w:pPr>
    </w:p>
    <w:p w:rsidRDefault="00D97369" w:rsidP="00D97369" w:rsidR="00D97369">
      <w:pPr>
        <w:rPr>
          <w:szCs w:val="24"/>
        </w:rPr>
      </w:pPr>
    </w:p>
    <w:p w:rsidRDefault="00DA0242" w:rsidP="00D97369" w:rsidR="00DA0242" w:rsidRPr="00D97369"/>
    <w:sectPr w:rsidSect="00EB0D4C" w:rsidR="00DA0242" w:rsidRPr="00D97369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56E5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36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D9736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D9736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866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St-459/2015-6</izvorni_sadrzaj>
    <derivirana_varijabla naziv="DomainObject.Oznaka_1">St-459/2015-6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St-459/2015</izvorni_sadrzaj>
    <derivirana_varijabla naziv="DomainObject.Predmet.OznakaBroj_1">St-459/2015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GLAS GRADNJA društvo s ograničenom odgovornošću za graditeljstvo i trgovinu</izvorni_sadrzaj>
    <derivirana_varijabla naziv="DomainObject.Predmet.ProtustrankaFormated_1">  GLAS GRADNJA društvo s ograničenom odgovornošću za graditeljstvo i trgovinu</derivirana_varijabla>
  </DomainObject.Predmet.ProtustrankaFormated>
  <DomainObject.Predmet.ProtustrankaFormatedOIB>
    <izvorni_sadrzaj>  GLAS GRADNJA društvo s ograničenom odgovornošću za graditeljstvo i trgovinu, OIB 80222974995</izvorni_sadrzaj>
    <derivirana_varijabla naziv="DomainObject.Predmet.ProtustrankaFormatedOIB_1">  GLAS GRADNJA društvo s ograničenom odgovornošću za graditeljstvo i trgovinu, OIB 80222974995</derivirana_varijabla>
  </DomainObject.Predmet.ProtustrankaFormatedOIB>
  <DomainObject.Predmet.ProtustrankaFormatedWithAdress>
    <izvorni_sadrzaj> GLAS GRADNJA društvo s ograničenom odgovornošću za graditeljstvo i trgovinu, Klenovnik 179, 42240 Klenovnik</izvorni_sadrzaj>
    <derivirana_varijabla naziv="DomainObject.Predmet.ProtustrankaFormatedWithAdress_1"> GLAS GRADNJA društvo s ograničenom odgovornošću za graditeljstvo i trgovinu, Klenovnik 179, 42240 Klenovnik</derivirana_varijabla>
  </DomainObject.Predmet.ProtustrankaFormatedWithAdress>
  <DomainObject.Predmet.ProtustrankaFormatedWithAdressOIB>
    <izvorni_sadrzaj> GLAS GRADNJA društvo s ograničenom odgovornošću za graditeljstvo i trgovinu, OIB 80222974995, Klenovnik 179, 42240 Klenovnik</izvorni_sadrzaj>
    <derivirana_varijabla naziv="DomainObject.Predmet.ProtustrankaFormatedWithAdressOIB_1"> GLAS GRADNJA društvo s ograničenom odgovornošću za graditeljstvo i trgovinu, OIB 80222974995, Klenovnik 179, 42240 Klenovnik</derivirana_varijabla>
  </DomainObject.Predmet.ProtustrankaFormatedWithAdressOIB>
  <DomainObject.Predmet.ProtustrankaWithAdress>
    <izvorni_sadrzaj>GLAS GRADNJA društvo s ograničenom odgovornošću za graditeljstvo i trgovinu Klenovnik 179, 42240 Klenovnik</izvorni_sadrzaj>
    <derivirana_varijabla naziv="DomainObject.Predmet.ProtustrankaWithAdress_1">GLAS GRADNJA društvo s ograničenom odgovornošću za graditeljstvo i trgovinu Klenovnik 179, 42240 Klenovnik</derivirana_varijabla>
  </DomainObject.Predmet.ProtustrankaWithAdress>
  <DomainObject.Predmet.ProtustrankaWithAdressOIB>
    <izvorni_sadrzaj>GLAS GRADNJA društvo s ograničenom odgovornošću za graditeljstvo i trgovinu, OIB 80222974995, Klenovnik 179, 42240 Klenovnik</izvorni_sadrzaj>
    <derivirana_varijabla naziv="DomainObject.Predmet.ProtustrankaWithAdressOIB_1">GLAS GRADNJA društvo s ograničenom odgovornošću za graditeljstvo i trgovinu, OIB 80222974995, Klenovnik 179, 42240 Klenovnik</derivirana_varijabla>
  </DomainObject.Predmet.ProtustrankaWithAdressOIB>
  <DomainObject.Predmet.ProtustrankaNazivFormated>
    <izvorni_sadrzaj>GLAS GRADNJA društvo s ograničenom odgovornošću za graditeljstvo i trgovinu</izvorni_sadrzaj>
    <derivirana_varijabla naziv="DomainObject.Predmet.ProtustrankaNazivFormated_1">GLAS GRADNJA društvo s ograničenom odgovornošću za graditeljstvo i trgovinu</derivirana_varijabla>
  </DomainObject.Predmet.ProtustrankaNazivFormated>
  <DomainObject.Predmet.ProtustrankaNazivFormatedOIB>
    <izvorni_sadrzaj>GLAS GRADNJA društvo s ograničenom odgovornošću za graditeljstvo i trgovinu, OIB 80222974995</izvorni_sadrzaj>
    <derivirana_varijabla naziv="DomainObject.Predmet.ProtustrankaNazivFormatedOIB_1">GLAS GRADNJA društvo s ograničenom odgovornošću za graditeljstvo i trgovinu, OIB 80222974995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323178.33</izvorni_sadrzaj>
    <derivirana_varijabla naziv="DomainObject.Predmet.TrenutnaVrijednost_1">323178.33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GLAS GRADNJA društvo s ograničenom odgovornošću za graditeljstvo i trgovinu</item>
    </izvorni_sadrzaj>
    <derivirana_varijabla naziv="DomainObject.Predmet.ProtuStrankaListFormated_1">
      <item>GLAS GRADNJA društvo s ograničenom odgovornošću za graditeljstvo i trgovinu</item>
    </derivirana_varijabla>
  </DomainObject.Predmet.ProtuStrankaListFormated>
  <DomainObject.Predmet.ProtuStrankaListFormatedOIB>
    <izvorni_sadrzaj>
      <item>GLAS GRADNJA društvo s ograničenom odgovornošću za graditeljstvo i trgovinu, OIB 80222974995</item>
    </izvorni_sadrzaj>
    <derivirana_varijabla naziv="DomainObject.Predmet.ProtuStrankaListFormatedOIB_1">
      <item>GLAS GRADNJA društvo s ograničenom odgovornošću za graditeljstvo i trgovinu, OIB 80222974995</item>
    </derivirana_varijabla>
  </DomainObject.Predmet.ProtuStrankaListFormatedOIB>
  <DomainObject.Predmet.ProtuStrankaListFormatedWithAdress>
    <izvorni_sadrzaj>
      <item>GLAS GRADNJA društvo s ograničenom odgovornošću za graditeljstvo i trgovinu, Klenovnik 179, 42240 Klenovnik</item>
    </izvorni_sadrzaj>
    <derivirana_varijabla naziv="DomainObject.Predmet.ProtuStrankaListFormatedWithAdress_1">
      <item>GLAS GRADNJA društvo s ograničenom odgovornošću za graditeljstvo i trgovinu, Klenovnik 179, 42240 Klenovnik</item>
    </derivirana_varijabla>
  </DomainObject.Predmet.ProtuStrankaListFormatedWithAdress>
  <DomainObject.Predmet.ProtuStrankaListFormatedWithAdressOIB>
    <izvorni_sadrzaj>
      <item>GLAS GRADNJA društvo s ograničenom odgovornošću za graditeljstvo i trgovinu, OIB 80222974995, Klenovnik 179, 42240 Klenovnik</item>
    </izvorni_sadrzaj>
    <derivirana_varijabla naziv="DomainObject.Predmet.ProtuStrankaListFormatedWithAdressOIB_1">
      <item>GLAS GRADNJA društvo s ograničenom odgovornošću za graditeljstvo i trgovinu, OIB 80222974995, Klenovnik 179, 42240 Klenovnik</item>
    </derivirana_varijabla>
  </DomainObject.Predmet.ProtuStrankaListFormatedWithAdressOIB>
  <DomainObject.Predmet.ProtuStrankaListNazivFormated>
    <izvorni_sadrzaj>
      <item>GLAS GRADNJA društvo s ograničenom odgovornošću za graditeljstvo i trgovinu</item>
    </izvorni_sadrzaj>
    <derivirana_varijabla naziv="DomainObject.Predmet.ProtuStrankaListNazivFormated_1">
      <item>GLAS GRADNJA društvo s ograničenom odgovornošću za graditeljstvo i trgovinu</item>
    </derivirana_varijabla>
  </DomainObject.Predmet.ProtuStrankaListNazivFormated>
  <DomainObject.Predmet.ProtuStrankaListNazivFormatedOIB>
    <izvorni_sadrzaj>
      <item>GLAS GRADNJA društvo s ograničenom odgovornošću za graditeljstvo i trgovinu, OIB 80222974995</item>
    </izvorni_sadrzaj>
    <derivirana_varijabla naziv="DomainObject.Predmet.ProtuStrankaListNazivFormatedOIB_1">
      <item>GLAS GRADNJA društvo s ograničenom odgovornošću za graditeljstvo i trgovinu, OIB 80222974995</item>
    </derivirana_varijabla>
  </DomainObject.Predmet.ProtuStrankaListNazivFormatedOIB>
  <DomainObject.Predmet.OstaliListFormated>
    <izvorni_sadrzaj>
      <item>E-oglasna ploča ovog suda</item>
      <item>Sudski registar, Trgovački sud u Varaždinu</item>
    </izvorni_sadrzaj>
    <derivirana_varijabla naziv="DomainObject.Predmet.OstaliListFormated_1">
      <item>E-oglasna ploča ovog suda</item>
      <item>Sudski registar, Trgovački sud u Varaždinu</item>
    </derivirana_varijabla>
  </DomainObject.Predmet.OstaliListFormated>
  <DomainObject.Predmet.OstaliListFormatedOIB>
    <izvorni_sadrzaj>
      <item>E-oglasna ploča ovog suda</item>
      <item>Sudski registar, Trgovački sud u Varaždinu</item>
    </izvorni_sadrzaj>
    <derivirana_varijabla naziv="DomainObject.Predmet.OstaliListFormatedOIB_1">
      <item>E-oglasna ploča ovog suda</item>
      <item>Sudski registar, Trgovački sud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</izvorni_sadrzaj>
    <derivirana_varijabla naziv="DomainObject.Predmet.OstaliListFormatedWithAdress_1">
      <item>E-oglasna ploča ovog suda</item>
      <item>Sudski registar, Trgovački sud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</izvorni_sadrzaj>
    <derivirana_varijabla naziv="DomainObject.Predmet.OstaliListFormatedWithAdressOIB_1">
      <item>E-oglasna ploča ovog suda</item>
      <item>Sudski registar, Trgovački sud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</izvorni_sadrzaj>
    <derivirana_varijabla naziv="DomainObject.Predmet.OstaliListNazivFormated_1">
      <item>E-oglasna ploča ovog suda</item>
      <item>Sudski registar, Trgovački sud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</izvorni_sadrzaj>
    <derivirana_varijabla naziv="DomainObject.Predmet.OstaliListNazivFormatedOIB_1">
      <item>E-oglasna ploča ovog suda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St-459/2015-6</izvorni_sadrzaj>
    <derivirana_varijabla naziv="DomainObject.PoslovniBrojDokumenta_1">St-459/2015-6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GLAS GRADNJA društvo s ograničenom odgovornošću za graditeljstvo i trgovinu</izvorni_sadrzaj>
    <derivirana_varijabla naziv="DomainObject.Predmet.ProtustrankaIDrugi_1">GLAS GRADNJA društvo s ograničenom odgovornošću za graditeljstvo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GLAS GRADNJA društvo s ograničenom odgovornošću za graditeljstvo i trgovinu, OIB 80222974995, Klenovnik 179, 42240 Klenovnik</izvorni_sadrzaj>
    <derivirana_varijabla naziv="DomainObject.Predmet.ProtustrankaIDrugiAdressOIB_1">GLAS GRADNJA društvo s ograničenom odgovornošću za graditeljstvo i trgovinu, OIB 80222974995, Klenovnik 179, 42240 Klenovnik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GLAS GRADNJA društvo s ograničenom odgovornošću za graditeljstvo i trgovinu</item>
      <item>E-oglasna ploča ovog suda</item>
      <item>Sudski registar, Trgovački sud u Varaždinu</item>
    </izvorni_sadrzaj>
    <derivirana_varijabla naziv="DomainObject.Predmet.SudioniciListNaziv_1">
      <item>Financijska agencija</item>
      <item>GLAS GRADNJA društvo s ograničenom odgovornošću za graditeljstvo i trgovinu</item>
      <item>E-oglasna ploča ovog suda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GLAS GRADNJA društvo s ograničenom odgovornošću za graditeljstvo i trgovinu, OIB 80222974995, Klenovnik 179,42240 Klenovnik</item>
      <item>E-oglasna ploča ovog suda</item>
      <item>Sudski registar, Trgovački sud u Varaždinu</item>
    </izvorni_sadrzaj>
    <derivirana_varijabla naziv="DomainObject.Predmet.SudioniciListAdressOIB_1">
      <item>Financijska agencija, OIB 85821130368, A. Cesarca 2,42000 Varaždin</item>
      <item>GLAS GRADNJA društvo s ograničenom odgovornošću za graditeljstvo i trgovinu, OIB 80222974995, Klenovnik 179,42240 Klenovnik</item>
      <item>E-oglasna ploča ovog suda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8D5B34-D498-4B61-8E97-E034D6007D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549</properties:Words>
  <properties:Characters>3062</properties:Characters>
  <properties:Lines>88</properties:Lines>
  <properties:Paragraphs>31</properties:Paragraphs>
  <properties:TotalTime>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2015-12-30T08:46:00Z</cp:lastPrinted>
  <dcterms:modified xmlns:xsi="http://www.w3.org/2001/XMLSchema-instance" xsi:type="dcterms:W3CDTF">2015-12-30T08:48:00Z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St-459/2015-6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