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7cd4" w14:paraId="0fe7cd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</w:t>
      </w:r>
      <w:r w:rsidR="00A56326">
        <w:rPr>
          <w:lang w:val="hr-HR"/>
        </w:rPr>
        <w:t>6</w:t>
      </w:r>
      <w:r w:rsidR="0011224C">
        <w:rPr>
          <w:lang w:val="hr-HR"/>
        </w:rPr>
        <w:t>1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D035E">
        <w:rPr>
          <w:lang w:val="hr-HR"/>
        </w:rPr>
        <w:t>BUMBAR</w:t>
      </w:r>
      <w:r w:rsidR="00CB3FDE">
        <w:rPr>
          <w:lang w:val="hr-HR"/>
        </w:rPr>
        <w:t xml:space="preserve"> </w:t>
      </w:r>
      <w:r w:rsidR="00D5479E">
        <w:rPr>
          <w:lang w:val="hr-HR"/>
        </w:rPr>
        <w:t>društvo s ograničenom odgovornošću za</w:t>
      </w:r>
      <w:r w:rsidR="00DD035E">
        <w:rPr>
          <w:lang w:val="hr-HR"/>
        </w:rPr>
        <w:t xml:space="preserve"> proizvodnju i održavanje strojeva, vozila i plovila, Hercegovac, Moslavačka 296,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DD035E">
        <w:rPr>
          <w:lang w:val="hr-HR"/>
        </w:rPr>
        <w:t>60770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DD035E">
        <w:rPr>
          <w:lang w:val="hr-HR"/>
        </w:rPr>
        <w:t>03732610370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</w:t>
      </w:r>
      <w:r w:rsidR="00CB3FDE">
        <w:rPr>
          <w:lang w:val="hr-HR"/>
        </w:rPr>
        <w:t>6</w:t>
      </w:r>
      <w:r w:rsidR="00DD035E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5119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A3F91">
        <w:rPr>
          <w:lang w:val="hr-HR"/>
        </w:rPr>
        <w:t>11.488,37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AA3F91">
        <w:rPr>
          <w:lang w:val="hr-HR"/>
        </w:rPr>
        <w:t>Olgica Šinko, Hercegovac, Moslavačka 296, OIB: 43463645859</w:t>
      </w:r>
      <w:r w:rsidR="00C34C18">
        <w:rPr>
          <w:lang w:val="hr-HR"/>
        </w:rPr>
        <w:t>,</w:t>
      </w:r>
      <w:r w:rsidR="00824690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AA3F91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AA3F91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5D6" w:rsidR="008015D6">
      <w:r>
        <w:separator/>
      </w:r>
    </w:p>
  </w:endnote>
  <w:endnote w:id="0" w:type="continuationSeparator">
    <w:p w:rsidRDefault="008015D6" w:rsidR="00801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5D6" w:rsidR="008015D6">
      <w:r>
        <w:separator/>
      </w:r>
    </w:p>
  </w:footnote>
  <w:footnote w:id="0" w:type="continuationSeparator">
    <w:p w:rsidRDefault="008015D6" w:rsidR="00801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46F83"/>
    <w:rsid w:val="00051197"/>
    <w:rsid w:val="00056888"/>
    <w:rsid w:val="00061220"/>
    <w:rsid w:val="00071E80"/>
    <w:rsid w:val="00080DAD"/>
    <w:rsid w:val="000926F9"/>
    <w:rsid w:val="000A28EC"/>
    <w:rsid w:val="000E2229"/>
    <w:rsid w:val="000E2494"/>
    <w:rsid w:val="000F6143"/>
    <w:rsid w:val="0011224C"/>
    <w:rsid w:val="0011376E"/>
    <w:rsid w:val="00184DF0"/>
    <w:rsid w:val="001A552C"/>
    <w:rsid w:val="001B397D"/>
    <w:rsid w:val="001C1600"/>
    <w:rsid w:val="001D619B"/>
    <w:rsid w:val="001E7E8B"/>
    <w:rsid w:val="001F3BB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0625A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15D6"/>
    <w:rsid w:val="00802D78"/>
    <w:rsid w:val="00824690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56326"/>
    <w:rsid w:val="00A834BB"/>
    <w:rsid w:val="00A92F8A"/>
    <w:rsid w:val="00AA3F91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34C18"/>
    <w:rsid w:val="00C435AB"/>
    <w:rsid w:val="00C620DA"/>
    <w:rsid w:val="00C83684"/>
    <w:rsid w:val="00CA6057"/>
    <w:rsid w:val="00CB3FDE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DD035E"/>
    <w:rsid w:val="00E10A44"/>
    <w:rsid w:val="00E411C7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C5C0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6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6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St-261/2015-2</izvorni_sadrzaj>
    <derivirana_varijabla naziv="DomainObject.Oznaka_1">St-261/2015-2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BUMBAR društvo s ograničenom odgovornošću za proizvodnju i održavanje strojeva, vozila i plovila, Hercegovac</izvorni_sadrzaj>
    <derivirana_varijabla naziv="DomainObject.Predmet.ProtustrankaFormated_1">  BUMBAR društvo s ograničenom odgovornošću za proizvodnju i održavanje strojeva, vozila i plovila, Hercegovac</derivirana_varijabla>
  </DomainObject.Predmet.ProtustrankaFormated>
  <DomainObject.Predmet.ProtustrankaFormatedOIB>
    <izvorni_sadrzaj>  BUMBAR društvo s ograničenom odgovornošću za proizvodnju i održavanje strojeva, vozila i plovila, Hercegovac, OIB 03732610370</izvorni_sadrzaj>
    <derivirana_varijabla naziv="DomainObject.Predmet.ProtustrankaFormatedOIB_1">  BUMBAR društvo s ograničenom odgovornošću za proizvodnju i održavanje strojeva, vozila i plovila, Hercegovac, OIB 03732610370</derivirana_varijabla>
  </DomainObject.Predmet.ProtustrankaFormatedOIB>
  <DomainObject.Predmet.ProtustrankaFormatedWithAdress>
    <izvorni_sadrzaj> BUMBAR društvo s ograničenom odgovornošću za proizvodnju i održavanje strojeva, vozila i plovila, Hercegovac, Moslavačka 296, 43280 Hercegovac</izvorni_sadrzaj>
    <derivirana_varijabla naziv="DomainObject.Predmet.ProtustrankaFormatedWithAdress_1"> BUMBAR društvo s ograničenom odgovornošću za proizvodnju i održavanje strojeva, vozila i plovila, Hercegovac, Moslavačka 296, 43280 Hercegovac</derivirana_varijabla>
  </DomainObject.Predmet.ProtustrankaFormatedWithAdress>
  <DomainObject.Predmet.ProtustrankaFormatedWithAdressOIB>
    <izvorni_sadrzaj> BUMBAR društvo s ograničenom odgovornošću za proizvodnju i održavanje strojeva, vozila i plovila, Hercegovac, OIB 03732610370, Moslavačka 296, 43280 Hercegovac</izvorni_sadrzaj>
    <derivirana_varijabla naziv="DomainObject.Predmet.ProtustrankaFormatedWithAdressOIB_1"> BUMBAR društvo s ograničenom odgovornošću za proizvodnju i održavanje strojeva, vozila i plovila, Hercegovac, OIB 03732610370, Moslavačka 296, 43280 Hercegovac</derivirana_varijabla>
  </DomainObject.Predmet.ProtustrankaFormatedWithAdressOIB>
  <DomainObject.Predmet.ProtustrankaWithAdress>
    <izvorni_sadrzaj>BUMBAR društvo s ograničenom odgovornošću za proizvodnju i održavanje strojeva, vozila i plovila, Hercegovac Moslavačka 296, 43280 Hercegovac</izvorni_sadrzaj>
    <derivirana_varijabla naziv="DomainObject.Predmet.ProtustrankaWithAdress_1">BUMBAR društvo s ograničenom odgovornošću za proizvodnju i održavanje strojeva, vozila i plovila, Hercegovac Moslavačka 296, 43280 Hercegovac</derivirana_varijabla>
  </DomainObject.Predmet.ProtustrankaWithAdress>
  <DomainObject.Predmet.ProtustrankaWithAdressOIB>
    <izvorni_sadrzaj>BUMBAR društvo s ograničenom odgovornošću za proizvodnju i održavanje strojeva, vozila i plovila, Hercegovac, OIB 03732610370, Moslavačka 296, 43280 Hercegovac</izvorni_sadrzaj>
    <derivirana_varijabla naziv="DomainObject.Predmet.ProtustrankaWithAdressOIB_1">BUMBAR društvo s ograničenom odgovornošću za proizvodnju i održavanje strojeva, vozila i plovila, Hercegovac, OIB 03732610370, Moslavačka 296, 43280 Hercegovac</derivirana_varijabla>
  </DomainObject.Predmet.ProtustrankaWithAdressOIB>
  <DomainObject.Predmet.ProtustrankaNazivFormated>
    <izvorni_sadrzaj>BUMBAR društvo s ograničenom odgovornošću za proizvodnju i održavanje strojeva, vozila i plovila, Hercegovac</izvorni_sadrzaj>
    <derivirana_varijabla naziv="DomainObject.Predmet.ProtustrankaNazivFormated_1">BUMBAR društvo s ograničenom odgovornošću za proizvodnju i održavanje strojeva, vozila i plovila, Hercegovac</derivirana_varijabla>
  </DomainObject.Predmet.ProtustrankaNazivFormated>
  <DomainObject.Predmet.ProtustrankaNazivFormatedOIB>
    <izvorni_sadrzaj>BUMBAR društvo s ograničenom odgovornošću za proizvodnju i održavanje strojeva, vozila i plovila, Hercegovac, OIB 03732610370</izvorni_sadrzaj>
    <derivirana_varijabla naziv="DomainObject.Predmet.ProtustrankaNazivFormatedOIB_1">BUMBAR društvo s ograničenom odgovornošću za proizvodnju i održavanje strojeva, vozila i plovila, Hercegovac, OIB 03732610370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BUMBAR društvo s ograničenom odgovornošću za proizvodnju i održavanje strojeva, vozila i plovila, Hercegovac</item>
    </izvorni_sadrzaj>
    <derivirana_varijabla naziv="DomainObject.Predmet.ProtuStrankaListFormated_1">
      <item>BUMBAR društvo s ograničenom odgovornošću za proizvodnju i održavanje strojeva, vozila i plovila, Hercegovac</item>
    </derivirana_varijabla>
  </DomainObject.Predmet.ProtuStrankaListFormated>
  <DomainObject.Predmet.ProtuStrankaListFormatedOIB>
    <izvorni_sadrzaj>
      <item>BUMBAR društvo s ograničenom odgovornošću za proizvodnju i održavanje strojeva, vozila i plovila, Hercegovac, OIB 03732610370</item>
    </izvorni_sadrzaj>
    <derivirana_varijabla naziv="DomainObject.Predmet.ProtuStrankaListFormatedOIB_1">
      <item>BUMBAR društvo s ograničenom odgovornošću za proizvodnju i održavanje strojeva, vozila i plovila, Hercegovac, OIB 03732610370</item>
    </derivirana_varijabla>
  </DomainObject.Predmet.ProtuStrankaListFormatedOIB>
  <DomainObject.Predmet.ProtuStrankaListFormatedWithAdress>
    <izvorni_sadrzaj>
      <item>BUMBAR društvo s ograničenom odgovornošću za proizvodnju i održavanje strojeva, vozila i plovila, Hercegovac, Moslavačka 296, 43280 Hercegovac</item>
    </izvorni_sadrzaj>
    <derivirana_varijabla naziv="DomainObject.Predmet.ProtuStrankaListFormatedWithAdress_1">
      <item>BUMBAR društvo s ograničenom odgovornošću za proizvodnju i održavanje strojeva, vozila i plovila, Hercegovac, Moslavačka 296, 43280 Hercegovac</item>
    </derivirana_varijabla>
  </DomainObject.Predmet.ProtuStrankaListFormatedWithAdress>
  <DomainObject.Predmet.ProtuStrankaListFormatedWithAdressOIB>
    <izvorni_sadrzaj>
      <item>BUMBAR društvo s ograničenom odgovornošću za proizvodnju i održavanje strojeva, vozila i plovila, Hercegovac, OIB 03732610370, Moslavačka 296, 43280 Hercegovac</item>
    </izvorni_sadrzaj>
    <derivirana_varijabla naziv="DomainObject.Predmet.ProtuStrankaListFormatedWithAdressOIB_1">
      <item>BUMBAR društvo s ograničenom odgovornošću za proizvodnju i održavanje strojeva, vozila i plovila, Hercegovac, OIB 03732610370, Moslavačka 296, 43280 Hercegovac</item>
    </derivirana_varijabla>
  </DomainObject.Predmet.ProtuStrankaListFormatedWithAdressOIB>
  <DomainObject.Predmet.ProtuStrankaListNazivFormated>
    <izvorni_sadrzaj>
      <item>BUMBAR društvo s ograničenom odgovornošću za proizvodnju i održavanje strojeva, vozila i plovila, Hercegovac</item>
    </izvorni_sadrzaj>
    <derivirana_varijabla naziv="DomainObject.Predmet.ProtuStrankaListNazivFormated_1">
      <item>BUMBAR društvo s ograničenom odgovornošću za proizvodnju i održavanje strojeva, vozila i plovila, Hercegovac</item>
    </derivirana_varijabla>
  </DomainObject.Predmet.ProtuStrankaListNazivFormated>
  <DomainObject.Predmet.ProtuStrankaListNazivFormatedOIB>
    <izvorni_sadrzaj>
      <item>BUMBAR društvo s ograničenom odgovornošću za proizvodnju i održavanje strojeva, vozila i plovila, Hercegovac, OIB 03732610370</item>
    </izvorni_sadrzaj>
    <derivirana_varijabla naziv="DomainObject.Predmet.ProtuStrankaListNazivFormatedOIB_1">
      <item>BUMBAR društvo s ograničenom odgovornošću za proizvodnju i održavanje strojeva, vozila i plovila, Hercegovac, OIB 03732610370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St-261/2015-2</izvorni_sadrzaj>
    <derivirana_varijabla naziv="DomainObject.PoslovniBrojDokumenta_1">St-261/2015-2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BUMBAR društvo s ograničenom odgovornošću za proizvodnju i održavanje strojeva, vozila i plovila, Hercegovac</izvorni_sadrzaj>
    <derivirana_varijabla naziv="DomainObject.Predmet.ProtustrankaIDrugi_1">BUMBAR društvo s ograničenom odgovornošću za proizvodnju i održavanje strojeva, vozila i plovila, Hercegovac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BUMBAR društvo s ograničenom odgovornošću za proizvodnju i održavanje strojeva, vozila i plovila, Hercegovac, OIB 03732610370, Moslavačka 296, 43280 Hercegovac</izvorni_sadrzaj>
    <derivirana_varijabla naziv="DomainObject.Predmet.ProtustrankaIDrugiAdressOIB_1">BUMBAR društvo s ograničenom odgovornošću za proizvodnju i održavanje strojeva, vozila i plovila, Hercegovac, OIB 03732610370, Moslavačka 296,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BUMBAR društvo s ograničenom odgovornošću za proizvodnju i održavanje strojeva, vozila i plovila, Hercegovac</item>
    </izvorni_sadrzaj>
    <derivirana_varijabla naziv="DomainObject.Predmet.SudioniciListNaziv_1">
      <item>FINA, RC ZAGREB, Podružnica Bjelovar</item>
      <item>BUMBAR društvo s ograničenom odgovornošću za proizvodnju i održavanje strojeva, vozila i plovila, Hercegovac</item>
    </derivirana_varijabla>
  </DomainObject.Predmet.SudioniciListNaziv>
  <DomainObject.Predmet.SudioniciListAdressOIB>
    <izvorni_sadrzaj>
      <item>FINA, RC ZAGREB, Podružnica Bjelovar, OIB 85821130368, F. Supila 4,43000 Bjelovar</item>
      <item>BUMBAR društvo s ograničenom odgovornošću za proizvodnju i održavanje strojeva, vozila i plovila, Hercegovac, OIB 03732610370, Moslavačka 296,43280 Hercegovac</item>
    </izvorni_sadrzaj>
    <derivirana_varijabla naziv="DomainObject.Predmet.SudioniciListAdressOIB_1">
      <item>FINA, RC ZAGREB, Podružnica Bjelovar, OIB 85821130368, F. Supila 4,43000 Bjelovar</item>
      <item>BUMBAR društvo s ograničenom odgovornošću za proizvodnju i održavanje strojeva, vozila i plovila, Hercegovac, OIB 03732610370, Moslavačka 296,43280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03732610370</item>
    </izvorni_sadrzaj>
    <derivirana_varijabla naziv="DomainObject.Predmet.SudioniciListNazivOIB_1">
      <item>, OIB 85821130368</item>
      <item>, OIB 03732610370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A47635-2F8B-486F-BC0A-52089EE03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1769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2015-11-23T13:44:00Z</dcterms:created>
  <dc:creator>ssabljic</dc:creator>
  <cp:lastModifiedBy>Suzana Sabljić</cp:lastModifiedBy>
  <cp:lastPrinted>2015-11-23T13:39:00Z</cp:lastPrinted>
  <dcterms:modified xmlns:xsi="http://www.w3.org/2001/XMLSchema-instance" xsi:type="dcterms:W3CDTF">2015-11-23T13:47:00Z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