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05b6" w14:paraId="acb05b6" w:rsidRDefault="00461B41" w:rsidP="00461B41" w:rsidR="00461B41" w:rsidRPr="00287A9C">
      <w:pPr>
        <w:ind w:firstLine="708"/>
        <w15:collapsed w:val="false"/>
      </w:pPr>
      <w:bookmarkStart w:name="_GoBack" w:id="0"/>
      <w:bookmarkEnd w:id="0"/>
      <w:r w:rsidRPr="00287A9C">
        <w:t xml:space="preserve">  </w:t>
      </w:r>
      <w:r>
        <w:t xml:space="preserve">   </w:t>
      </w:r>
      <w:r w:rsidRPr="00287A9C">
        <w:t xml:space="preserve"> </w:t>
      </w:r>
      <w:r>
        <w:rPr>
          <w:noProof/>
        </w:rPr>
        <w:drawing>
          <wp:inline distR="0" distL="0" distB="0" distT="0">
            <wp:extent cy="668020" cx="59817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98170"/>
                    </a:xfrm>
                    <a:prstGeom prst="rect">
                      <a:avLst/>
                    </a:prstGeom>
                    <a:noFill/>
                    <a:ln>
                      <a:noFill/>
                    </a:ln>
                  </pic:spPr>
                </pic:pic>
              </a:graphicData>
            </a:graphic>
          </wp:inline>
        </w:drawing>
      </w:r>
      <w:r w:rsidRPr="00287A9C">
        <w:tab/>
      </w:r>
      <w:r w:rsidRPr="00287A9C">
        <w:tab/>
      </w:r>
      <w:r w:rsidRPr="00287A9C">
        <w:tab/>
      </w:r>
      <w:r w:rsidRPr="00287A9C">
        <w:tab/>
      </w:r>
      <w:r w:rsidRPr="00287A9C">
        <w:tab/>
      </w:r>
      <w:r w:rsidRPr="00287A9C">
        <w:tab/>
      </w:r>
      <w:r w:rsidRPr="00287A9C">
        <w:tab/>
      </w:r>
      <w:r w:rsidRPr="00287A9C">
        <w:tab/>
        <w:t xml:space="preserve">      </w:t>
      </w:r>
    </w:p>
    <w:p w:rsidRDefault="00461B41" w:rsidP="00461B41" w:rsidR="00461B41" w:rsidRPr="00F76EA1">
      <w:r>
        <w:t xml:space="preserve">    </w:t>
      </w:r>
      <w:r w:rsidRPr="00287A9C">
        <w:t>REPUBLIKA HRVATSKA</w:t>
      </w:r>
      <w:r w:rsidR="00F76EA1">
        <w:tab/>
      </w:r>
      <w:r w:rsidR="00F76EA1">
        <w:tab/>
      </w:r>
      <w:r w:rsidR="00F76EA1">
        <w:tab/>
      </w:r>
      <w:r w:rsidR="00F76EA1">
        <w:tab/>
      </w:r>
      <w:r w:rsidR="00F76EA1">
        <w:tab/>
      </w:r>
      <w:r w:rsidR="00F76EA1">
        <w:tab/>
        <w:t xml:space="preserve">     2 St-16/201</w:t>
      </w:r>
      <w:r w:rsidR="00F76EA1" w:rsidRPr="00F76EA1">
        <w:t>5-150</w:t>
      </w:r>
    </w:p>
    <w:p w:rsidRDefault="00461B41" w:rsidP="00461B41" w:rsidR="00461B41">
      <w:r w:rsidRPr="00287A9C">
        <w:t>TRGOVAČKI SUD U PAZINU</w:t>
      </w:r>
      <w:r>
        <w:tab/>
      </w:r>
      <w:r>
        <w:tab/>
      </w:r>
      <w:r>
        <w:tab/>
      </w:r>
      <w:r>
        <w:tab/>
      </w:r>
      <w:r>
        <w:tab/>
      </w:r>
      <w:r>
        <w:tab/>
        <w:t xml:space="preserve">    </w:t>
      </w:r>
    </w:p>
    <w:p w:rsidRDefault="00461B41" w:rsidP="00461B41" w:rsidR="00461B41">
      <w:r>
        <w:t xml:space="preserve">     52000 Pazin, </w:t>
      </w:r>
      <w:proofErr w:type="spellStart"/>
      <w:r>
        <w:t>Dršćevka</w:t>
      </w:r>
      <w:proofErr w:type="spellEnd"/>
      <w:r>
        <w:t xml:space="preserve"> 1</w:t>
      </w:r>
      <w:r w:rsidRPr="00287A9C">
        <w:tab/>
        <w:t xml:space="preserve">                    </w:t>
      </w:r>
      <w:r w:rsidRPr="00A6594A">
        <w:t xml:space="preserve">  </w:t>
      </w:r>
      <w:r>
        <w:tab/>
      </w:r>
      <w:r>
        <w:tab/>
      </w:r>
      <w:r>
        <w:tab/>
      </w:r>
      <w:r>
        <w:tab/>
        <w:t xml:space="preserve">      </w:t>
      </w:r>
    </w:p>
    <w:p w:rsidRDefault="00461B41" w:rsidP="00461B41" w:rsidR="00461B41"/>
    <w:p w:rsidRDefault="00461B41" w:rsidP="00461B41" w:rsidR="00461B41"/>
    <w:p w:rsidRDefault="00461B41" w:rsidP="00461B41" w:rsidR="00461B41">
      <w:pPr>
        <w:jc w:val="center"/>
      </w:pPr>
      <w:r>
        <w:t>R E P U B L I K A  H R V A T S K A</w:t>
      </w:r>
    </w:p>
    <w:p w:rsidRDefault="00461B41" w:rsidP="00461B41" w:rsidR="00461B41" w:rsidRPr="00287A9C">
      <w:pPr>
        <w:jc w:val="center"/>
      </w:pPr>
    </w:p>
    <w:p w:rsidRDefault="00461B41" w:rsidP="00461B41" w:rsidR="00461B41" w:rsidRPr="00287A9C">
      <w:pPr>
        <w:jc w:val="center"/>
      </w:pPr>
      <w:r w:rsidRPr="00287A9C">
        <w:t>R</w:t>
      </w:r>
      <w:r>
        <w:t xml:space="preserve"> </w:t>
      </w:r>
      <w:r w:rsidRPr="00287A9C">
        <w:t>J</w:t>
      </w:r>
      <w:r>
        <w:t xml:space="preserve"> </w:t>
      </w:r>
      <w:r w:rsidRPr="00287A9C">
        <w:t>E</w:t>
      </w:r>
      <w:r>
        <w:t xml:space="preserve"> </w:t>
      </w:r>
      <w:r w:rsidRPr="00287A9C">
        <w:t>Š</w:t>
      </w:r>
      <w:r>
        <w:t xml:space="preserve"> </w:t>
      </w:r>
      <w:r w:rsidRPr="00287A9C">
        <w:t>E</w:t>
      </w:r>
      <w:r>
        <w:t xml:space="preserve"> </w:t>
      </w:r>
      <w:r w:rsidRPr="00287A9C">
        <w:t>N</w:t>
      </w:r>
      <w:r>
        <w:t xml:space="preserve"> </w:t>
      </w:r>
      <w:r w:rsidRPr="00287A9C">
        <w:t>J</w:t>
      </w:r>
      <w:r>
        <w:t xml:space="preserve"> </w:t>
      </w:r>
      <w:r w:rsidRPr="00287A9C">
        <w:t>E</w:t>
      </w:r>
    </w:p>
    <w:p w:rsidRDefault="00461B41" w:rsidP="00461B41" w:rsidR="00461B41">
      <w:pPr>
        <w:ind w:firstLine="708"/>
        <w:jc w:val="both"/>
      </w:pPr>
    </w:p>
    <w:p w:rsidRDefault="00461B41" w:rsidP="00461B41" w:rsidR="00461B41" w:rsidRPr="00DF6D8F">
      <w:pPr>
        <w:ind w:firstLine="708"/>
        <w:jc w:val="both"/>
      </w:pPr>
      <w:r>
        <w:t xml:space="preserve">Trgovački sud u Pazinu, po stečajnom sucu Adrijani Labinjan Skok, u stečajnom postupku </w:t>
      </w:r>
      <w:r w:rsidRPr="00F83270">
        <w:t xml:space="preserve">nad </w:t>
      </w:r>
      <w:r w:rsidR="00E440F9">
        <w:t>stečajnim dužnikom</w:t>
      </w:r>
      <w:r>
        <w:t xml:space="preserve"> </w:t>
      </w:r>
      <w:r w:rsidRPr="00FF5CDA">
        <w:t>ULJANIK STROJOGRADNJA ALATNICA d.o.o. u stečaju</w:t>
      </w:r>
      <w:r>
        <w:t>,</w:t>
      </w:r>
      <w:r w:rsidRPr="00FF5CDA">
        <w:t xml:space="preserve"> Pula, </w:t>
      </w:r>
      <w:proofErr w:type="spellStart"/>
      <w:r w:rsidRPr="00FF5CDA">
        <w:t>Valic</w:t>
      </w:r>
      <w:r w:rsidRPr="00DF6D8F">
        <w:t>a</w:t>
      </w:r>
      <w:proofErr w:type="spellEnd"/>
      <w:r w:rsidRPr="00DF6D8F">
        <w:t xml:space="preserve"> 6,</w:t>
      </w:r>
      <w:r w:rsidR="00E440F9">
        <w:t xml:space="preserve"> OIB: 57130466818, MBS: 40191350,</w:t>
      </w:r>
      <w:r w:rsidRPr="00DF6D8F">
        <w:t xml:space="preserve"> </w:t>
      </w:r>
      <w:r w:rsidR="00F76EA1" w:rsidRPr="00DF6D8F">
        <w:t>7. prosinca</w:t>
      </w:r>
      <w:r w:rsidRPr="00DF6D8F">
        <w:t xml:space="preserve"> 2017.</w:t>
      </w:r>
    </w:p>
    <w:p w:rsidRDefault="00461B41" w:rsidP="00461B41" w:rsidR="00461B41">
      <w:pPr>
        <w:ind w:firstLine="708"/>
        <w:jc w:val="both"/>
      </w:pPr>
    </w:p>
    <w:p w:rsidRDefault="00461B41" w:rsidP="00461B41" w:rsidR="00461B41" w:rsidRPr="00287A9C">
      <w:pPr>
        <w:jc w:val="center"/>
      </w:pPr>
      <w:r w:rsidRPr="00287A9C">
        <w:t xml:space="preserve">r i j e š i o  j e </w:t>
      </w:r>
    </w:p>
    <w:p w:rsidRDefault="00461B41" w:rsidP="00461B41" w:rsidR="00461B41" w:rsidRPr="00287A9C">
      <w:pPr>
        <w:jc w:val="both"/>
      </w:pPr>
    </w:p>
    <w:p w:rsidRDefault="00461B41" w:rsidP="00461B41" w:rsidR="00461B41" w:rsidRPr="00287A9C">
      <w:pPr>
        <w:jc w:val="both"/>
      </w:pPr>
      <w:r>
        <w:tab/>
        <w:t xml:space="preserve">Nalaže se sudskom registru </w:t>
      </w:r>
      <w:r w:rsidRPr="00396A5E">
        <w:t>Trgovačk</w:t>
      </w:r>
      <w:r>
        <w:t>og</w:t>
      </w:r>
      <w:r w:rsidRPr="00396A5E">
        <w:t xml:space="preserve"> sud</w:t>
      </w:r>
      <w:r>
        <w:t>a</w:t>
      </w:r>
      <w:r w:rsidRPr="00396A5E">
        <w:t xml:space="preserve"> u Pazinu </w:t>
      </w:r>
      <w:r>
        <w:t xml:space="preserve">da upiše Stečajnu masu iza </w:t>
      </w:r>
      <w:r w:rsidRPr="00FF5CDA">
        <w:t>ULJANIK STROJOGRADNJA ALATNICA d.o.o. u stečaju</w:t>
      </w:r>
      <w:r w:rsidRPr="00BE5CF4">
        <w:t xml:space="preserve">, </w:t>
      </w:r>
      <w:r>
        <w:t xml:space="preserve">sa sjedištem na adresi </w:t>
      </w:r>
      <w:r w:rsidRPr="00FB2EEA">
        <w:t>stečajn</w:t>
      </w:r>
      <w:r>
        <w:t>og</w:t>
      </w:r>
      <w:r w:rsidRPr="00FB2EEA">
        <w:t xml:space="preserve"> upravitelj</w:t>
      </w:r>
      <w:r>
        <w:t>a</w:t>
      </w:r>
      <w:r w:rsidRPr="00FB2EEA">
        <w:t xml:space="preserve"> </w:t>
      </w:r>
      <w:r>
        <w:t xml:space="preserve">Dražena </w:t>
      </w:r>
      <w:proofErr w:type="spellStart"/>
      <w:r>
        <w:t>Ezgete</w:t>
      </w:r>
      <w:proofErr w:type="spellEnd"/>
      <w:r>
        <w:t>, iz Poreča, M. Benussi 8</w:t>
      </w:r>
      <w:r w:rsidRPr="00FB2EEA">
        <w:t>.</w:t>
      </w:r>
    </w:p>
    <w:p w:rsidRDefault="00461B41" w:rsidP="00461B41" w:rsidR="00461B41">
      <w:pPr>
        <w:jc w:val="center"/>
      </w:pPr>
    </w:p>
    <w:p w:rsidRDefault="00461B41" w:rsidP="00461B41" w:rsidR="00461B41" w:rsidRPr="00287A9C">
      <w:pPr>
        <w:jc w:val="center"/>
      </w:pPr>
      <w:r w:rsidRPr="00287A9C">
        <w:t>Obrazloženje</w:t>
      </w:r>
    </w:p>
    <w:p w:rsidRDefault="00461B41" w:rsidP="00461B41" w:rsidR="00461B41" w:rsidRPr="00287A9C">
      <w:pPr>
        <w:ind w:firstLine="708"/>
        <w:jc w:val="both"/>
      </w:pPr>
    </w:p>
    <w:p w:rsidRDefault="00DF6D8F" w:rsidP="00461B41" w:rsidR="00DF6D8F" w:rsidRPr="00DF6D8F">
      <w:pPr>
        <w:jc w:val="both"/>
      </w:pPr>
      <w:r w:rsidRPr="00DF6D8F">
        <w:tab/>
        <w:t xml:space="preserve">Stečajni upravitelj stečajnog dužnika predložio je donošenje odluke kao u izreci kako bi se kod banke mogao otvoriti račun u korist stečajne mase na koji će biti uplaćena novčana sredstva po </w:t>
      </w:r>
      <w:r>
        <w:t xml:space="preserve">uspješno </w:t>
      </w:r>
      <w:r w:rsidRPr="00DF6D8F">
        <w:t xml:space="preserve">okončanim parničnim postupcima </w:t>
      </w:r>
      <w:r>
        <w:t xml:space="preserve">koje je stečajni dužnik vodio </w:t>
      </w:r>
      <w:r w:rsidRPr="00DF6D8F">
        <w:t xml:space="preserve">protiv tuženika Borisa Mandića iz Pule i Mije </w:t>
      </w:r>
      <w:proofErr w:type="spellStart"/>
      <w:r w:rsidRPr="00DF6D8F">
        <w:t>Likića</w:t>
      </w:r>
      <w:proofErr w:type="spellEnd"/>
      <w:r w:rsidRPr="00DF6D8F">
        <w:t xml:space="preserve"> iz Pule, pa je</w:t>
      </w:r>
      <w:r>
        <w:t xml:space="preserve"> adekvatnom primjenom odredbe čl. 289. st. 5. Stečajnog zakona (NN 71/15 i 104/17)</w:t>
      </w:r>
      <w:r w:rsidRPr="00DF6D8F">
        <w:t xml:space="preserve"> donesena odluka kao u izreci.</w:t>
      </w:r>
      <w:r w:rsidR="00461B41" w:rsidRPr="00DF6D8F">
        <w:tab/>
      </w:r>
    </w:p>
    <w:p w:rsidRDefault="00461B41" w:rsidP="00461B41" w:rsidR="00461B41" w:rsidRPr="00DF6D8F">
      <w:pPr>
        <w:jc w:val="both"/>
      </w:pPr>
    </w:p>
    <w:p w:rsidRDefault="00461B41" w:rsidP="00461B41" w:rsidR="00461B41" w:rsidRPr="00DF6D8F">
      <w:pPr>
        <w:jc w:val="both"/>
      </w:pPr>
    </w:p>
    <w:p w:rsidRDefault="00461B41" w:rsidP="00461B41" w:rsidR="00461B41" w:rsidRPr="00F76EA1">
      <w:pPr>
        <w:jc w:val="center"/>
      </w:pPr>
      <w:r w:rsidRPr="00F76EA1">
        <w:t xml:space="preserve">U Pazinu </w:t>
      </w:r>
      <w:r w:rsidR="00F76EA1" w:rsidRPr="00F76EA1">
        <w:t>7. prosinca</w:t>
      </w:r>
      <w:r w:rsidRPr="00F76EA1">
        <w:t xml:space="preserve"> 2017.</w:t>
      </w:r>
    </w:p>
    <w:p w:rsidRDefault="00461B41" w:rsidP="00461B41" w:rsidR="00461B41">
      <w:pPr>
        <w:jc w:val="center"/>
      </w:pPr>
    </w:p>
    <w:p w:rsidRDefault="00461B41" w:rsidP="00461B41" w:rsidR="00461B41">
      <w:pPr>
        <w:jc w:val="center"/>
      </w:pPr>
    </w:p>
    <w:p w:rsidRDefault="00461B41" w:rsidP="00461B41" w:rsidR="00461B41" w:rsidRPr="00287A9C">
      <w:pPr>
        <w:ind w:left="4956"/>
      </w:pPr>
      <w:r w:rsidRPr="00287A9C">
        <w:t xml:space="preserve">       </w:t>
      </w:r>
      <w:r w:rsidRPr="00287A9C">
        <w:tab/>
      </w:r>
      <w:r w:rsidRPr="00287A9C">
        <w:tab/>
      </w:r>
      <w:r>
        <w:t xml:space="preserve">       Stečajna sutkinja</w:t>
      </w:r>
    </w:p>
    <w:p w:rsidRDefault="00461B41" w:rsidP="00461B41" w:rsidR="00461B41" w:rsidRPr="00287A9C">
      <w:pPr>
        <w:ind w:left="4956"/>
      </w:pPr>
      <w:r w:rsidRPr="00287A9C">
        <w:t xml:space="preserve">          </w:t>
      </w:r>
      <w:r w:rsidRPr="00287A9C">
        <w:tab/>
      </w:r>
      <w:r>
        <w:t xml:space="preserve">          Adrijana Labinjan Skok, v.r.</w:t>
      </w:r>
    </w:p>
    <w:p w:rsidRDefault="00461B41" w:rsidP="00461B41" w:rsidR="00461B41"/>
    <w:p w:rsidRDefault="00461B41" w:rsidP="00461B41" w:rsidR="00461B41" w:rsidRPr="00287A9C"/>
    <w:p w:rsidRDefault="00461B41" w:rsidP="00461B41" w:rsidR="00461B41" w:rsidRPr="00287A9C">
      <w:r w:rsidRPr="00287A9C">
        <w:t>UPUTA O PRAVNOM LIJEKU:</w:t>
      </w:r>
    </w:p>
    <w:p w:rsidRDefault="00461B41" w:rsidP="00461B41" w:rsidR="00461B41">
      <w:pPr>
        <w:jc w:val="both"/>
      </w:pPr>
      <w:r w:rsidRPr="00E4610D">
        <w:t xml:space="preserve">Protiv ovog rješenja može se izjaviti žalba u roku od osam dana od dana dostave, a dostava se smatra obavljenom istekom osmoga dana od dana objave pismena na mrežnoj stranici e-Oglasna ploča sudova (čl. 12. SZ-a). Žalba se podnosi ovome sudu u tri primjerka, a o istoj odlučuje Visoki trgovački sud Republike Hrvatske. </w:t>
      </w:r>
    </w:p>
    <w:p w:rsidRDefault="00461B41" w:rsidP="00461B41" w:rsidR="00461B41">
      <w:pPr>
        <w:jc w:val="both"/>
      </w:pPr>
    </w:p>
    <w:p w:rsidRDefault="00461B41" w:rsidP="00461B41" w:rsidR="00461B41" w:rsidRPr="003C27D7">
      <w:pPr>
        <w:jc w:val="both"/>
      </w:pPr>
      <w:r w:rsidRPr="003C27D7">
        <w:t>DNA</w:t>
      </w:r>
    </w:p>
    <w:p w:rsidRDefault="00461B41" w:rsidP="00461B41" w:rsidR="00461B41" w:rsidRPr="003C27D7">
      <w:pPr>
        <w:jc w:val="both"/>
      </w:pPr>
      <w:r w:rsidRPr="003C27D7">
        <w:rPr>
          <w:rStyle w:val="f01"/>
        </w:rPr>
        <w:t>- e-Oglasna ploča suda (čl. 12. SZ</w:t>
      </w:r>
      <w:r w:rsidRPr="003C27D7">
        <w:t>-a)</w:t>
      </w:r>
    </w:p>
    <w:p w:rsidRDefault="00461B41" w:rsidP="00461B41" w:rsidR="00461B41" w:rsidRPr="003C27D7">
      <w:pPr>
        <w:jc w:val="both"/>
      </w:pPr>
      <w:r w:rsidRPr="003C27D7">
        <w:t>- stečajnom upravitelju</w:t>
      </w:r>
      <w:r w:rsidR="00DF6D8F" w:rsidRPr="00DF6D8F">
        <w:t xml:space="preserve"> </w:t>
      </w:r>
      <w:r w:rsidR="00DF6D8F">
        <w:t xml:space="preserve">Draženu </w:t>
      </w:r>
      <w:proofErr w:type="spellStart"/>
      <w:r w:rsidR="00DF6D8F">
        <w:t>Ezgeti</w:t>
      </w:r>
      <w:proofErr w:type="spellEnd"/>
      <w:r w:rsidR="00DF6D8F">
        <w:t>, Poreč, M. Benussi 8</w:t>
      </w:r>
    </w:p>
    <w:p w:rsidRDefault="00461B41" w:rsidP="00DF6D8F" w:rsidR="00500701">
      <w:pPr>
        <w:jc w:val="both"/>
      </w:pPr>
      <w:r w:rsidRPr="003C27D7">
        <w:t>- sudskom registru</w:t>
      </w:r>
      <w:r w:rsidR="00DF6D8F">
        <w:t xml:space="preserve"> po pravomoćnosti</w:t>
      </w:r>
    </w:p>
    <w:sectPr w:rsidSect="007F4C8B" w:rsidR="00500701">
      <w:headerReference w:type="even" r:id="rId9"/>
      <w:headerReference w:type="default" r:id="rId10"/>
      <w:headerReference w:type="first" r:id="rId11"/>
      <w:pgSz w:h="16838" w:w="11906"/>
      <w:pgMar w:gutter="0" w:footer="709" w:header="709" w:left="1418" w:bottom="127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5057" w:rsidR="00591860">
      <w:r>
        <w:separator/>
      </w:r>
    </w:p>
  </w:endnote>
  <w:endnote w:id="0" w:type="continuationSeparator">
    <w:p w:rsidRDefault="005D5057" w:rsidR="005918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5057" w:rsidR="00591860">
      <w:r>
        <w:separator/>
      </w:r>
    </w:p>
  </w:footnote>
  <w:footnote w:id="0" w:type="continuationSeparator">
    <w:p w:rsidRDefault="005D5057" w:rsidR="005918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B41" w:rsidP="008A30FF" w:rsidR="005C19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C6E5B" w:rsidR="005C190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B41" w:rsidP="008A30FF" w:rsidR="005C190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6D8F">
      <w:rPr>
        <w:rStyle w:val="Brojstranice"/>
        <w:noProof/>
      </w:rPr>
      <w:t>2</w:t>
    </w:r>
    <w:r>
      <w:rPr>
        <w:rStyle w:val="Brojstranice"/>
      </w:rPr>
      <w:fldChar w:fldCharType="end"/>
    </w:r>
  </w:p>
  <w:p w:rsidRDefault="00461B41" w:rsidP="00E25B13" w:rsidR="005C1902" w:rsidRPr="00396A5E">
    <w:pPr>
      <w:pStyle w:val="Zaglavlje"/>
      <w:jc w:val="right"/>
    </w:pPr>
    <w:r w:rsidRPr="00E25B13">
      <w:t xml:space="preserve">    </w:t>
    </w:r>
    <w:proofErr w:type="spellStart"/>
    <w:r w:rsidRPr="00E25B13">
      <w:t>Posl</w:t>
    </w:r>
    <w:proofErr w:type="spellEnd"/>
    <w:r w:rsidRPr="00E25B13">
      <w:t>. br. 10 St-10/15-242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B41" w:rsidP="00C550D4" w:rsidR="005C1902" w:rsidRPr="007C5AF7">
    <w:pPr>
      <w:jc w:val="right"/>
    </w:pPr>
    <w:r w:rsidRPr="00A6594A">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1B41"/>
    <w:rsid w:val="00461B41"/>
    <w:rsid w:val="00554328"/>
    <w:rsid w:val="00591860"/>
    <w:rsid w:val="005D5057"/>
    <w:rsid w:val="00985388"/>
    <w:rsid w:val="009C6E5B"/>
    <w:rsid w:val="00DF6D8F"/>
    <w:rsid w:val="00E440F9"/>
    <w:rsid w:val="00F76E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1B41"/>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61B41"/>
    <w:pPr>
      <w:tabs>
        <w:tab w:pos="4536" w:val="center"/>
        <w:tab w:pos="9072" w:val="right"/>
      </w:tabs>
    </w:pPr>
  </w:style>
  <w:style w:customStyle="true" w:styleId="ZaglavljeChar" w:type="character">
    <w:name w:val="Zaglavlje Char"/>
    <w:basedOn w:val="Zadanifontodlomka"/>
    <w:link w:val="Zaglavlje"/>
    <w:rsid w:val="00461B41"/>
    <w:rPr>
      <w:rFonts w:cs="Times New Roman" w:eastAsia="Times New Roman" w:hAnsi="Times New Roman" w:ascii="Times New Roman"/>
      <w:bCs/>
      <w:sz w:val="24"/>
      <w:szCs w:val="24"/>
      <w:lang w:eastAsia="hr-HR"/>
    </w:rPr>
  </w:style>
  <w:style w:styleId="Brojstranice" w:type="character">
    <w:name w:val="page number"/>
    <w:basedOn w:val="Zadanifontodlomka"/>
    <w:rsid w:val="00461B41"/>
  </w:style>
  <w:style w:customStyle="true" w:styleId="f01" w:type="character">
    <w:name w:val="f01"/>
    <w:rsid w:val="00461B41"/>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461B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1B41"/>
    <w:rPr>
      <w:rFonts w:cs="Tahoma" w:eastAsia="Times New Roman" w:hAnsi="Tahoma" w:ascii="Tahoma"/>
      <w:bCs/>
      <w:sz w:val="16"/>
      <w:szCs w:val="16"/>
      <w:lang w:eastAsia="hr-HR"/>
    </w:rPr>
  </w:style>
  <w:style w:styleId="Tekstrezerviranogmjesta" w:type="character">
    <w:name w:val="Placeholder Text"/>
    <w:basedOn w:val="Zadanifontodlomka"/>
    <w:uiPriority w:val="99"/>
    <w:semiHidden/>
    <w:rsid w:val="009C6E5B"/>
    <w:rPr>
      <w:color w:val="808080"/>
      <w:bdr w:space="0" w:sz="0" w:color="auto" w:val="none"/>
      <w:shd w:fill="auto" w:color="auto" w:val="clear"/>
    </w:rPr>
  </w:style>
  <w:style w:customStyle="true" w:styleId="eSPISCCParagraphDefaultFont" w:type="character">
    <w:name w:val="eSPIS_CC_Paragraph Default Font"/>
    <w:basedOn w:val="Zadanifontodlomka"/>
    <w:rsid w:val="009C6E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6E5B"/>
    <w:rPr>
      <w:bdr w:space="0" w:sz="0" w:color="auto" w:val="none"/>
      <w:shd w:fill="FFFFCC" w:color="auto" w:val="clear"/>
      <w:lang w:val="hr-HR"/>
    </w:rPr>
  </w:style>
  <w:style w:customStyle="true" w:styleId="PozadinaSvijetloCrvena" w:type="character">
    <w:name w:val="Pozadina_SvijetloCrvena"/>
    <w:basedOn w:val="eSPISCCParagraphDefaultFont"/>
    <w:rsid w:val="009C6E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6E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1B41"/>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61B41"/>
    <w:pPr>
      <w:tabs>
        <w:tab w:pos="4536" w:val="center"/>
        <w:tab w:pos="9072" w:val="right"/>
      </w:tabs>
    </w:pPr>
  </w:style>
  <w:style w:customStyle="1" w:styleId="ZaglavljeChar" w:type="character">
    <w:name w:val="Zaglavlje Char"/>
    <w:basedOn w:val="Zadanifontodlomka"/>
    <w:link w:val="Zaglavlje"/>
    <w:rsid w:val="00461B41"/>
    <w:rPr>
      <w:rFonts w:ascii="Times New Roman" w:cs="Times New Roman" w:eastAsia="Times New Roman" w:hAnsi="Times New Roman"/>
      <w:bCs/>
      <w:sz w:val="24"/>
      <w:szCs w:val="24"/>
      <w:lang w:eastAsia="hr-HR"/>
    </w:rPr>
  </w:style>
  <w:style w:styleId="Brojstranice" w:type="character">
    <w:name w:val="page number"/>
    <w:basedOn w:val="Zadanifontodlomka"/>
    <w:rsid w:val="00461B41"/>
  </w:style>
  <w:style w:customStyle="1" w:styleId="f01" w:type="character">
    <w:name w:val="f01"/>
    <w:rsid w:val="00461B41"/>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461B41"/>
    <w:rPr>
      <w:rFonts w:ascii="Tahoma" w:cs="Tahoma" w:hAnsi="Tahoma"/>
      <w:sz w:val="16"/>
      <w:szCs w:val="16"/>
    </w:rPr>
  </w:style>
  <w:style w:customStyle="1" w:styleId="TekstbaloniaChar" w:type="character">
    <w:name w:val="Tekst balončića Char"/>
    <w:basedOn w:val="Zadanifontodlomka"/>
    <w:link w:val="Tekstbalonia"/>
    <w:uiPriority w:val="99"/>
    <w:semiHidden/>
    <w:rsid w:val="00461B41"/>
    <w:rPr>
      <w:rFonts w:ascii="Tahoma" w:cs="Tahoma" w:eastAsia="Times New Roman" w:hAnsi="Tahoma"/>
      <w:bCs/>
      <w:sz w:val="16"/>
      <w:szCs w:val="16"/>
      <w:lang w:eastAsia="hr-HR"/>
    </w:rPr>
  </w:style>
  <w:style w:styleId="Tekstrezerviranogmjesta" w:type="character">
    <w:name w:val="Placeholder Text"/>
    <w:basedOn w:val="Zadanifontodlomka"/>
    <w:uiPriority w:val="99"/>
    <w:semiHidden/>
    <w:rsid w:val="009C6E5B"/>
    <w:rPr>
      <w:color w:val="808080"/>
      <w:bdr w:color="auto" w:space="0" w:sz="0" w:val="none"/>
      <w:shd w:color="auto" w:fill="auto" w:val="clear"/>
    </w:rPr>
  </w:style>
  <w:style w:customStyle="1" w:styleId="eSPISCCParagraphDefaultFont" w:type="character">
    <w:name w:val="eSPIS_CC_Paragraph Default Font"/>
    <w:basedOn w:val="Zadanifontodlomka"/>
    <w:rsid w:val="009C6E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6E5B"/>
    <w:rPr>
      <w:bdr w:color="auto" w:space="0" w:sz="0" w:val="none"/>
      <w:shd w:color="auto" w:fill="FFFFCC" w:val="clear"/>
      <w:lang w:val="hr-HR"/>
    </w:rPr>
  </w:style>
  <w:style w:customStyle="1" w:styleId="PozadinaSvijetloCrvena" w:type="character">
    <w:name w:val="Pozadina_SvijetloCrvena"/>
    <w:basedOn w:val="eSPISCCParagraphDefaultFont"/>
    <w:rsid w:val="009C6E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6E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listopada 2015.</izvorni_sadrzaj>
    <derivirana_varijabla naziv="DomainObject.Predmet.DatumRjesavanja_1">13. listopada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St-16/2015</izvorni_sadrzaj>
    <derivirana_varijabla naziv="DomainObject.Predmet.OznakaBroj_1">St-16/2015</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otustrankaFormated>
    <izvorni_sadrzaj>  ULJANIK STROJOGRADNJA ALATNICA d.o.o. PULA</izvorni_sadrzaj>
    <derivirana_varijabla naziv="DomainObject.Predmet.ProtustrankaFormated_1">  ULJANIK STROJOGRADNJA ALATNICA d.o.o. PULA</derivirana_varijabla>
  </DomainObject.Predmet.ProtustrankaFormated>
  <DomainObject.Predmet.ProtustrankaFormatedOIB>
    <izvorni_sadrzaj>  ULJANIK STROJOGRADNJA ALATNICA d.o.o. PULA, OIB 57130466818</izvorni_sadrzaj>
    <derivirana_varijabla naziv="DomainObject.Predmet.ProtustrankaFormatedOIB_1">  ULJANIK STROJOGRADNJA ALATNICA d.o.o. PULA, OIB 57130466818</derivirana_varijabla>
  </DomainObject.Predmet.ProtustrankaFormatedOIB>
  <DomainObject.Predmet.ProtustrankaFormatedWithAdress>
    <izvorni_sadrzaj> ULJANIK STROJOGRADNJA ALATNICA d.o.o. PULA, Valica 6, 52100 Pula</izvorni_sadrzaj>
    <derivirana_varijabla naziv="DomainObject.Predmet.ProtustrankaFormatedWithAdress_1"> ULJANIK STROJOGRADNJA ALATNICA d.o.o. PULA, Valica 6, 52100 Pula</derivirana_varijabla>
  </DomainObject.Predmet.ProtustrankaFormatedWithAdress>
  <DomainObject.Predmet.ProtustrankaFormatedWithAdressOIB>
    <izvorni_sadrzaj> ULJANIK STROJOGRADNJA ALATNICA d.o.o. PULA, OIB 57130466818, Valica 6, 52100 Pula</izvorni_sadrzaj>
    <derivirana_varijabla naziv="DomainObject.Predmet.ProtustrankaFormatedWithAdressOIB_1"> ULJANIK STROJOGRADNJA ALATNICA d.o.o. PULA, OIB 57130466818, Valica 6, 52100 Pula</derivirana_varijabla>
  </DomainObject.Predmet.ProtustrankaFormatedWithAdressOIB>
  <DomainObject.Predmet.ProtustrankaWithAdress>
    <izvorni_sadrzaj>ULJANIK STROJOGRADNJA ALATNICA d.o.o. PULA Valica 6, 52100 Pula</izvorni_sadrzaj>
    <derivirana_varijabla naziv="DomainObject.Predmet.ProtustrankaWithAdress_1">ULJANIK STROJOGRADNJA ALATNICA d.o.o. PULA Valica 6, 52100 Pula</derivirana_varijabla>
  </DomainObject.Predmet.ProtustrankaWithAdress>
  <DomainObject.Predmet.ProtustrankaWithAdressOIB>
    <izvorni_sadrzaj>ULJANIK STROJOGRADNJA ALATNICA d.o.o. PULA, OIB 57130466818, Valica 6, 52100 Pula</izvorni_sadrzaj>
    <derivirana_varijabla naziv="DomainObject.Predmet.ProtustrankaWithAdressOIB_1">ULJANIK STROJOGRADNJA ALATNICA d.o.o. PULA, OIB 57130466818, Valica 6, 52100 Pula</derivirana_varijabla>
  </DomainObject.Predmet.ProtustrankaWithAdressOIB>
  <DomainObject.Predmet.ProtustrankaNazivFormated>
    <izvorni_sadrzaj>ULJANIK STROJOGRADNJA ALATNICA d.o.o. PULA</izvorni_sadrzaj>
    <derivirana_varijabla naziv="DomainObject.Predmet.ProtustrankaNazivFormated_1">ULJANIK STROJOGRADNJA ALATNICA d.o.o. PULA</derivirana_varijabla>
  </DomainObject.Predmet.ProtustrankaNazivFormated>
  <DomainObject.Predmet.ProtustrankaNazivFormatedOIB>
    <izvorni_sadrzaj>ULJANIK STROJOGRADNJA ALATNICA d.o.o. PULA, OIB 57130466818</izvorni_sadrzaj>
    <derivirana_varijabla naziv="DomainObject.Predmet.ProtustrankaNazivFormatedOIB_1">ULJANIK STROJOGRADNJA ALATNICA d.o.o. PULA, OIB 57130466818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SILVANO KOTOŠIĆ, PULA zastupanog po punomoćniku SLOBODAN KAPOR; MIRJANA NEGRI, PULA zastupanog po punomoćniku SLOBODAN KAPOR; JOVAN SMOLJANIĆ, VODNJAN zastupanog po punomoćniku SLOBODAN KAPOR; BRANKO KOIĆ, PULA zastupanog po punomoćniku SLOBODAN KAPOR; LIVIO VERK, GALIŽANA zastupanog po punomoćniku SLOBODAN KAPOR; ĐANI BENČIĆ, ŽMINJ zastupanog po punomoćniku SLOBODAN KAPOR; MARIJAN PARAFTA, VODNJAN zastupanog po punomoćniku SLOBODAN KAPOR; LIVIO ARSENIĆ, PULA zastupanog po punomoćniku SLOBODAN KAPOR; HAMZALIJA IMŠIREVIĆ, PULA zastupanog po punomoćniku SLOBODAN KAPOR; IVKA MAJDANDŽIĆ, PULA zastupanog po punomoćniku SLOBODAN KAPOR; VILI POROPAT, BALE zastupanog po punomoćniku SLOBODAN KAPOR; MARINO UJČIĆ, ŽMINJ zastupanog po punomoćniku SLOBODAN KAPOR; INES RAIĆ-SUDAR, PULA zastupanog po punomoćniku SLOBODAN KAPOR; MLADEN GRGOROVIĆ, ŽMINJ zastupanog po punomoćniku SLOBODAN KAPOR; ROMANITA ŠIMEK, PULA zastupanog po punomoćniku SLOBODAN KAPOR; EDIN CRNOVIĆ, GALIŽANA zastupanog po punomoćniku SLOBODAN KAPOR; DARKO BENČIĆ, PULA zastupanog po punomoćniku SLOBODAN KAPOR; ARSEN BULIĆ, BARBAN zastupanog po punomoćniku SLOBODAN KAPOR; ELIO TARTICHIO, GALIŽANA zastupanog po punomoćniku SLOBODAN KAPOR; IGOR BOGDANOVIĆ, FAŽANA zastupanog po punomoćniku SLOBODAN KAPOR; MAURICIO ROCE, PULA zastupanog po punomoćniku SLOBODAN KAPOR; ALBINO ROJNIĆ, MELNICA zastupanog po punomoćniku SLOBODAN KAPOR; VLADIMIR KIRAC, MEDULIN zastupanog po punomoćniku SLOBODAN KAPOR; ROLAND BENČIĆ, PULA zastupanog po punomoćniku SLOBODAN KAPOR; DARKO VITASOVIĆ, DIVŠIĆI zastupanog po punomoćniku SLOBODAN KAPOR; LUCIJAN VALE, PULA zastupanog po punomoćniku SLOBODAN KAPOR; BORIS MANDIĆ, PULA zastupanog po punomoćniku SLOBODAN KAPOR; MIRJANA SOŠIĆ, FAŽANA zastupanog po punomoćniku SLOBODAN KAPOR; MIJO LIKIĆ, VADREŠ zastupanog po punomoćniku SLOBODAN KAPOR; UGO ČERLENICA, PULA zastupanog po punomoćniku SLOBODAN KAPOR; MLADEN BOŽAC, VODNJAN zastupanog po punomoćniku SLOBODAN KAPOR; DARIO RAJKO, PULA zastupanog po punomoćniku SLOBODAN KAPOR; STANKO DRANDIĆ, REŽANCI zastupanog po punomoćniku SLOBODAN KAPOR; ŽELJKO JARIĆ, PULA zastupanog po punomoćniku SLOBODAN KAPOR; ŽELJKO KLUNIĆ, LIŽNJAN zastupanog po punomoćniku SLOBODAN KAPOR; VALTER CETINA, DIVŠIĆI zastupanog po punomoćniku SLOBODAN KAPOR</izvorni_sadrzaj>
    <derivirana_varijabla naziv="DomainObject.Predmet.StrankaFormated_1">  SILVANO KOTOŠIĆ, PULA zastupanog po punomoćniku SLOBODAN KAPOR; MIRJANA NEGRI, PULA zastupanog po punomoćniku SLOBODAN KAPOR; JOVAN SMOLJANIĆ, VODNJAN zastupanog po punomoćniku SLOBODAN KAPOR; BRANKO KOIĆ, PULA zastupanog po punomoćniku SLOBODAN KAPOR; LIVIO VERK, GALIŽANA zastupanog po punomoćniku SLOBODAN KAPOR; ĐANI BENČIĆ, ŽMINJ zastupanog po punomoćniku SLOBODAN KAPOR; MARIJAN PARAFTA, VODNJAN zastupanog po punomoćniku SLOBODAN KAPOR; LIVIO ARSENIĆ, PULA zastupanog po punomoćniku SLOBODAN KAPOR; HAMZALIJA IMŠIREVIĆ, PULA zastupanog po punomoćniku SLOBODAN KAPOR; IVKA MAJDANDŽIĆ, PULA zastupanog po punomoćniku SLOBODAN KAPOR; VILI POROPAT, BALE zastupanog po punomoćniku SLOBODAN KAPOR; MARINO UJČIĆ, ŽMINJ zastupanog po punomoćniku SLOBODAN KAPOR; INES RAIĆ-SUDAR, PULA zastupanog po punomoćniku SLOBODAN KAPOR; MLADEN GRGOROVIĆ, ŽMINJ zastupanog po punomoćniku SLOBODAN KAPOR; ROMANITA ŠIMEK, PULA zastupanog po punomoćniku SLOBODAN KAPOR; EDIN CRNOVIĆ, GALIŽANA zastupanog po punomoćniku SLOBODAN KAPOR; DARKO BENČIĆ, PULA zastupanog po punomoćniku SLOBODAN KAPOR; ARSEN BULIĆ, BARBAN zastupanog po punomoćniku SLOBODAN KAPOR; ELIO TARTICHIO, GALIŽANA zastupanog po punomoćniku SLOBODAN KAPOR; IGOR BOGDANOVIĆ, FAŽANA zastupanog po punomoćniku SLOBODAN KAPOR; MAURICIO ROCE, PULA zastupanog po punomoćniku SLOBODAN KAPOR; ALBINO ROJNIĆ, MELNICA zastupanog po punomoćniku SLOBODAN KAPOR; VLADIMIR KIRAC, MEDULIN zastupanog po punomoćniku SLOBODAN KAPOR; ROLAND BENČIĆ, PULA zastupanog po punomoćniku SLOBODAN KAPOR; DARKO VITASOVIĆ, DIVŠIĆI zastupanog po punomoćniku SLOBODAN KAPOR; LUCIJAN VALE, PULA zastupanog po punomoćniku SLOBODAN KAPOR; BORIS MANDIĆ, PULA zastupanog po punomoćniku SLOBODAN KAPOR; MIRJANA SOŠIĆ, FAŽANA zastupanog po punomoćniku SLOBODAN KAPOR; MIJO LIKIĆ, VADREŠ zastupanog po punomoćniku SLOBODAN KAPOR; UGO ČERLENICA, PULA zastupanog po punomoćniku SLOBODAN KAPOR; MLADEN BOŽAC, VODNJAN zastupanog po punomoćniku SLOBODAN KAPOR; DARIO RAJKO, PULA zastupanog po punomoćniku SLOBODAN KAPOR; STANKO DRANDIĆ, REŽANCI zastupanog po punomoćniku SLOBODAN KAPOR; ŽELJKO JARIĆ, PULA zastupanog po punomoćniku SLOBODAN KAPOR; ŽELJKO KLUNIĆ, LIŽNJAN zastupanog po punomoćniku SLOBODAN KAPOR; VALTER CETINA, DIVŠIĆI zastupanog po punomoćniku SLOBODAN KAPOR</derivirana_varijabla>
  </DomainObject.Predmet.StrankaFormated>
  <DomainObject.Predmet.StrankaFormatedOIB>
    <izvorni_sadrzaj>  SILVANO KOTOŠIĆ, PULA zastupanog po punomoćniku SLOBODAN KAPOR; MIRJANA NEGRI, PULA zastupanog po punomoćniku SLOBODAN KAPOR; JOVAN SMOLJANIĆ, VODNJAN zastupanog po punomoćniku SLOBODAN KAPOR; BRANKO KOIĆ, PULA zastupanog po punomoćniku SLOBODAN KAPOR; LIVIO VERK, GALIŽANA zastupanog po punomoćniku SLOBODAN KAPOR; ĐANI BENČIĆ, ŽMINJ zastupanog po punomoćniku SLOBODAN KAPOR; MARIJAN PARAFTA, VODNJAN zastupanog po punomoćniku SLOBODAN KAPOR; LIVIO ARSENIĆ, PULA zastupanog po punomoćniku SLOBODAN KAPOR; HAMZALIJA IMŠIREVIĆ, PULA zastupanog po punomoćniku SLOBODAN KAPOR; IVKA MAJDANDŽIĆ, PULA zastupanog po punomoćniku SLOBODAN KAPOR; VILI POROPAT, BALE zastupanog po punomoćniku SLOBODAN KAPOR; MARINO UJČIĆ, ŽMINJ zastupanog po punomoćniku SLOBODAN KAPOR; INES RAIĆ-SUDAR, PULA zastupanog po punomoćniku SLOBODAN KAPOR; MLADEN GRGOROVIĆ, ŽMINJ zastupanog po punomoćniku SLOBODAN KAPOR; ROMANITA ŠIMEK, PULA zastupanog po punomoćniku SLOBODAN KAPOR; EDIN CRNOVIĆ, GALIŽANA zastupanog po punomoćniku SLOBODAN KAPOR; DARKO BENČIĆ, PULA zastupanog po punomoćniku SLOBODAN KAPOR; ARSEN BULIĆ, BARBAN zastupanog po punomoćniku SLOBODAN KAPOR; ELIO TARTICHIO, GALIŽANA zastupanog po punomoćniku SLOBODAN KAPOR; IGOR BOGDANOVIĆ, FAŽANA zastupanog po punomoćniku SLOBODAN KAPOR; MAURICIO ROCE, PULA zastupanog po punomoćniku SLOBODAN KAPOR; ALBINO ROJNIĆ, MELNICA zastupanog po punomoćniku SLOBODAN KAPOR; VLADIMIR KIRAC, MEDULIN zastupanog po punomoćniku SLOBODAN KAPOR; ROLAND BENČIĆ, PULA zastupanog po punomoćniku SLOBODAN KAPOR; DARKO VITASOVIĆ, DIVŠIĆI zastupanog po punomoćniku SLOBODAN KAPOR; LUCIJAN VALE, PULA zastupanog po punomoćniku SLOBODAN KAPOR; BORIS MANDIĆ, PULA zastupanog po punomoćniku SLOBODAN KAPOR; MIRJANA SOŠIĆ, FAŽANA zastupanog po punomoćniku SLOBODAN KAPOR; MIJO LIKIĆ, VADREŠ zastupanog po punomoćniku SLOBODAN KAPOR; UGO ČERLENICA, PULA zastupanog po punomoćniku SLOBODAN KAPOR; MLADEN BOŽAC, VODNJAN zastupanog po punomoćniku SLOBODAN KAPOR; DARIO RAJKO, PULA zastupanog po punomoćniku SLOBODAN KAPOR; STANKO DRANDIĆ, REŽANCI zastupanog po punomoćniku SLOBODAN KAPOR; ŽELJKO JARIĆ, PULA zastupanog po punomoćniku SLOBODAN KAPOR; ŽELJKO KLUNIĆ, LIŽNJAN zastupanog po punomoćniku SLOBODAN KAPOR; VALTER CETINA, DIVŠIĆI zastupanog po punomoćniku SLOBODAN KAPOR</izvorni_sadrzaj>
    <derivirana_varijabla naziv="DomainObject.Predmet.StrankaFormatedOIB_1">  SILVANO KOTOŠIĆ, PULA zastupanog po punomoćniku SLOBODAN KAPOR; MIRJANA NEGRI, PULA zastupanog po punomoćniku SLOBODAN KAPOR; JOVAN SMOLJANIĆ, VODNJAN zastupanog po punomoćniku SLOBODAN KAPOR; BRANKO KOIĆ, PULA zastupanog po punomoćniku SLOBODAN KAPOR; LIVIO VERK, GALIŽANA zastupanog po punomoćniku SLOBODAN KAPOR; ĐANI BENČIĆ, ŽMINJ zastupanog po punomoćniku SLOBODAN KAPOR; MARIJAN PARAFTA, VODNJAN zastupanog po punomoćniku SLOBODAN KAPOR; LIVIO ARSENIĆ, PULA zastupanog po punomoćniku SLOBODAN KAPOR; HAMZALIJA IMŠIREVIĆ, PULA zastupanog po punomoćniku SLOBODAN KAPOR; IVKA MAJDANDŽIĆ, PULA zastupanog po punomoćniku SLOBODAN KAPOR; VILI POROPAT, BALE zastupanog po punomoćniku SLOBODAN KAPOR; MARINO UJČIĆ, ŽMINJ zastupanog po punomoćniku SLOBODAN KAPOR; INES RAIĆ-SUDAR, PULA zastupanog po punomoćniku SLOBODAN KAPOR; MLADEN GRGOROVIĆ, ŽMINJ zastupanog po punomoćniku SLOBODAN KAPOR; ROMANITA ŠIMEK, PULA zastupanog po punomoćniku SLOBODAN KAPOR; EDIN CRNOVIĆ, GALIŽANA zastupanog po punomoćniku SLOBODAN KAPOR; DARKO BENČIĆ, PULA zastupanog po punomoćniku SLOBODAN KAPOR; ARSEN BULIĆ, BARBAN zastupanog po punomoćniku SLOBODAN KAPOR; ELIO TARTICHIO, GALIŽANA zastupanog po punomoćniku SLOBODAN KAPOR; IGOR BOGDANOVIĆ, FAŽANA zastupanog po punomoćniku SLOBODAN KAPOR; MAURICIO ROCE, PULA zastupanog po punomoćniku SLOBODAN KAPOR; ALBINO ROJNIĆ, MELNICA zastupanog po punomoćniku SLOBODAN KAPOR; VLADIMIR KIRAC, MEDULIN zastupanog po punomoćniku SLOBODAN KAPOR; ROLAND BENČIĆ, PULA zastupanog po punomoćniku SLOBODAN KAPOR; DARKO VITASOVIĆ, DIVŠIĆI zastupanog po punomoćniku SLOBODAN KAPOR; LUCIJAN VALE, PULA zastupanog po punomoćniku SLOBODAN KAPOR; BORIS MANDIĆ, PULA zastupanog po punomoćniku SLOBODAN KAPOR; MIRJANA SOŠIĆ, FAŽANA zastupanog po punomoćniku SLOBODAN KAPOR; MIJO LIKIĆ, VADREŠ zastupanog po punomoćniku SLOBODAN KAPOR; UGO ČERLENICA, PULA zastupanog po punomoćniku SLOBODAN KAPOR; MLADEN BOŽAC, VODNJAN zastupanog po punomoćniku SLOBODAN KAPOR; DARIO RAJKO, PULA zastupanog po punomoćniku SLOBODAN KAPOR; STANKO DRANDIĆ, REŽANCI zastupanog po punomoćniku SLOBODAN KAPOR; ŽELJKO JARIĆ, PULA zastupanog po punomoćniku SLOBODAN KAPOR; ŽELJKO KLUNIĆ, LIŽNJAN zastupanog po punomoćniku SLOBODAN KAPOR; VALTER CETINA, DIVŠIĆI zastupanog po punomoćniku SLOBODAN KAPOR</derivirana_varijabla>
  </DomainObject.Predmet.StrankaFormatedOIB>
  <DomainObject.Predmet.StrankaFormatedWithAdress>
    <izvorni_sadrzaj> SILVANO KOTOŠIĆ, PULA, Antenska 7, 52100 Pula zastupanog po punomoćniku SLOBODAN KAPOR; MIRJANA NEGRI, PULA, Sisplac 15, 52100 Pula zastupanog po punomoćniku SLOBODAN KAPOR; JOVAN SMOLJANIĆ, VODNJAN, Narodni trg 11, 52215 Vodnjan zastupanog po punomoćniku SLOBODAN KAPOR; BRANKO KOIĆ, PULA, Valdmade 28, 52100 Pula zastupanog po punomoćniku SLOBODAN KAPOR; LIVIO VERK, GALIŽANA, Veli Vrh 8, 52216 Galižana zastupanog po punomoćniku SLOBODAN KAPOR; ĐANI BENČIĆ, ŽMINJ, Benčići 8, 52341 Žminj zastupanog po punomoćniku SLOBODAN KAPOR; MARIJAN PARAFTA, VODNJAN, S. Rocco 24, 52215 Vodnjan zastupanog po punomoćniku SLOBODAN KAPOR; LIVIO ARSENIĆ, PULA, Prilaz Cerella 4, 52100 Pula zastupanog po punomoćniku SLOBODAN KAPOR; HAMZALIJA IMŠIREVIĆ, PULA, Sisplac 11, 52100 Pula zastupanog po punomoćniku SLOBODAN KAPOR; IVKA MAJDANDŽIĆ, PULA, Tršćanska 34, 52100 Pula zastupanog po punomoćniku SLOBODAN KAPOR; VILI POROPAT, BALE, Brajda 9, 52211 Bale zastupanog po punomoćniku SLOBODAN KAPOR; MARINO UJČIĆ, ŽMINJ, Lukovica bb, 52341 Žminj zastupanog po punomoćniku SLOBODAN KAPOR; INES RAIĆ-SUDAR, PULA, Pradorlando 19, 52100 Pula zastupanog po punomoćniku SLOBODAN KAPOR; MLADEN GRGOROVIĆ, ŽMINJ, Žgombini 17, 52341 Žminj zastupanog po punomoćniku SLOBODAN KAPOR; ROMANITA ŠIMEK, PULA, Rizzijeva 28, 52100 Pula zastupanog po punomoćniku SLOBODAN KAPOR; EDIN CRNOVIĆ, GALIŽANA, Sant Isepo 18, 52216 Galižana zastupanog po punomoćniku SLOBODAN KAPOR; DARKO BENČIĆ, PULA, Šurida 82, 52100 Pula zastupanog po punomoćniku SLOBODAN KAPOR; ARSEN BULIĆ, BARBAN, Glavani 1, 52207 Barban zastupanog po punomoćniku SLOBODAN KAPOR; ELIO TARTICHIO, GALIŽANA, Veli Vrh 28, 52216 Galižana zastupanog po punomoćniku SLOBODAN KAPOR; IGOR BOGDANOVIĆ, FAŽANA, Braće Ilić 15, 52212 Fažana zastupanog po punomoćniku SLOBODAN KAPOR; MAURICIO ROCE, PULA, Šurida 84, 52100 Pula zastupanog po punomoćniku SLOBODAN KAPOR; ALBINO ROJNIĆ, MELNICA, Grabri 34a, 52207 Melnica zastupanog po punomoćniku SLOBODAN KAPOR; VLADIMIR KIRAC, MEDULIN, Centar 234, 52203 Medulin zastupanog po punomoćniku SLOBODAN KAPOR; ROLAND BENČIĆ, PULA, Osiječka 8, 52100 Pula zastupanog po punomoćniku SLOBODAN KAPOR; DARKO VITASOVIĆ, DIVŠIĆI, Boduleri 51, 52206 Divšići zastupanog po punomoćniku SLOBODAN KAPOR; LUCIJAN VALE, PULA, Valmade 11, 52100 Pula zastupanog po punomoćniku SLOBODAN KAPOR; BORIS MANDIĆ, PULA, Kašićeva 10, 52100 Pula zastupanog po punomoćniku SLOBODAN KAPOR; MIRJANA SOŠIĆ, FAŽANA, Proštin 32a, 52212 Fažana zastupanog po punomoćniku SLOBODAN KAPOR; MIJO LIKIĆ, VADREŠ, Filini 14, 52207 Vadreš zastupanog po punomoćniku SLOBODAN KAPOR; UGO ČERLENICA, PULA, Put od Fortica 163, 52100 Pula zastupanog po punomoćniku SLOBODAN KAPOR; MLADEN BOŽAC, VODNJAN, Stancija Guran 21, 52215 Vodnjan zastupanog po punomoćniku SLOBODAN KAPOR; DARIO RAJKO, PULA, Braće Čeh 25, 52100 Pula zastupanog po punomoćniku SLOBODAN KAPOR; STANKO DRANDIĆ, REŽANCI, Režanci 41, 52342 Režanci zastupanog po punomoćniku SLOBODAN KAPOR; ŽELJKO JARIĆ, PULA, Valmade 39, 52100 Pula zastupanog po punomoćniku SLOBODAN KAPOR; ŽELJKO KLUNIĆ, LIŽNJAN, Ližnjan 125, 52203 Ližnjan zastupanog po punomoćniku SLOBODAN KAPOR; VALTER CETINA, DIVŠIĆI, Divšići 10, 52206 Divšići zastupanog po punomoćniku SLOBODAN KAPOR</izvorni_sadrzaj>
    <derivirana_varijabla naziv="DomainObject.Predmet.StrankaFormatedWithAdress_1"> SILVANO KOTOŠIĆ, PULA, Antenska 7, 52100 Pula zastupanog po punomoćniku SLOBODAN KAPOR; MIRJANA NEGRI, PULA, Sisplac 15, 52100 Pula zastupanog po punomoćniku SLOBODAN KAPOR; JOVAN SMOLJANIĆ, VODNJAN, Narodni trg 11, 52215 Vodnjan zastupanog po punomoćniku SLOBODAN KAPOR; BRANKO KOIĆ, PULA, Valdmade 28, 52100 Pula zastupanog po punomoćniku SLOBODAN KAPOR; LIVIO VERK, GALIŽANA, Veli Vrh 8, 52216 Galižana zastupanog po punomoćniku SLOBODAN KAPOR; ĐANI BENČIĆ, ŽMINJ, Benčići 8, 52341 Žminj zastupanog po punomoćniku SLOBODAN KAPOR; MARIJAN PARAFTA, VODNJAN, S. Rocco 24, 52215 Vodnjan zastupanog po punomoćniku SLOBODAN KAPOR; LIVIO ARSENIĆ, PULA, Prilaz Cerella 4, 52100 Pula zastupanog po punomoćniku SLOBODAN KAPOR; HAMZALIJA IMŠIREVIĆ, PULA, Sisplac 11, 52100 Pula zastupanog po punomoćniku SLOBODAN KAPOR; IVKA MAJDANDŽIĆ, PULA, Tršćanska 34, 52100 Pula zastupanog po punomoćniku SLOBODAN KAPOR; VILI POROPAT, BALE, Brajda 9, 52211 Bale zastupanog po punomoćniku SLOBODAN KAPOR; MARINO UJČIĆ, ŽMINJ, Lukovica bb, 52341 Žminj zastupanog po punomoćniku SLOBODAN KAPOR; INES RAIĆ-SUDAR, PULA, Pradorlando 19, 52100 Pula zastupanog po punomoćniku SLOBODAN KAPOR; MLADEN GRGOROVIĆ, ŽMINJ, Žgombini 17, 52341 Žminj zastupanog po punomoćniku SLOBODAN KAPOR; ROMANITA ŠIMEK, PULA, Rizzijeva 28, 52100 Pula zastupanog po punomoćniku SLOBODAN KAPOR; EDIN CRNOVIĆ, GALIŽANA, Sant Isepo 18, 52216 Galižana zastupanog po punomoćniku SLOBODAN KAPOR; DARKO BENČIĆ, PULA, Šurida 82, 52100 Pula zastupanog po punomoćniku SLOBODAN KAPOR; ARSEN BULIĆ, BARBAN, Glavani 1, 52207 Barban zastupanog po punomoćniku SLOBODAN KAPOR; ELIO TARTICHIO, GALIŽANA, Veli Vrh 28, 52216 Galižana zastupanog po punomoćniku SLOBODAN KAPOR; IGOR BOGDANOVIĆ, FAŽANA, Braće Ilić 15, 52212 Fažana zastupanog po punomoćniku SLOBODAN KAPOR; MAURICIO ROCE, PULA, Šurida 84, 52100 Pula zastupanog po punomoćniku SLOBODAN KAPOR; ALBINO ROJNIĆ, MELNICA, Grabri 34a, 52207 Melnica zastupanog po punomoćniku SLOBODAN KAPOR; VLADIMIR KIRAC, MEDULIN, Centar 234, 52203 Medulin zastupanog po punomoćniku SLOBODAN KAPOR; ROLAND BENČIĆ, PULA, Osiječka 8, 52100 Pula zastupanog po punomoćniku SLOBODAN KAPOR; DARKO VITASOVIĆ, DIVŠIĆI, Boduleri 51, 52206 Divšići zastupanog po punomoćniku SLOBODAN KAPOR; LUCIJAN VALE, PULA, Valmade 11, 52100 Pula zastupanog po punomoćniku SLOBODAN KAPOR; BORIS MANDIĆ, PULA, Kašićeva 10, 52100 Pula zastupanog po punomoćniku SLOBODAN KAPOR; MIRJANA SOŠIĆ, FAŽANA, Proštin 32a, 52212 Fažana zastupanog po punomoćniku SLOBODAN KAPOR; MIJO LIKIĆ, VADREŠ, Filini 14, 52207 Vadreš zastupanog po punomoćniku SLOBODAN KAPOR; UGO ČERLENICA, PULA, Put od Fortica 163, 52100 Pula zastupanog po punomoćniku SLOBODAN KAPOR; MLADEN BOŽAC, VODNJAN, Stancija Guran 21, 52215 Vodnjan zastupanog po punomoćniku SLOBODAN KAPOR; DARIO RAJKO, PULA, Braće Čeh 25, 52100 Pula zastupanog po punomoćniku SLOBODAN KAPOR; STANKO DRANDIĆ, REŽANCI, Režanci 41, 52342 Režanci zastupanog po punomoćniku SLOBODAN KAPOR; ŽELJKO JARIĆ, PULA, Valmade 39, 52100 Pula zastupanog po punomoćniku SLOBODAN KAPOR; ŽELJKO KLUNIĆ, LIŽNJAN, Ližnjan 125, 52203 Ližnjan zastupanog po punomoćniku SLOBODAN KAPOR; VALTER CETINA, DIVŠIĆI, Divšići 10, 52206 Divšići zastupanog po punomoćniku SLOBODAN KAPOR</derivirana_varijabla>
  </DomainObject.Predmet.StrankaFormatedWithAdress>
  <DomainObject.Predmet.StrankaFormatedWithAdressOIB>
    <izvorni_sadrzaj> SILVANO KOTOŠIĆ, PULA, Antenska 7, 52100 Pula zastupanog po punomoćniku SLOBODAN KAPOR; MIRJANA NEGRI, PULA, Sisplac 15, 52100 Pula zastupanog po punomoćniku SLOBODAN KAPOR; JOVAN SMOLJANIĆ, VODNJAN, Narodni trg 11, 52215 Vodnjan zastupanog po punomoćniku SLOBODAN KAPOR; BRANKO KOIĆ, PULA, Valdmade 28, 52100 Pula zastupanog po punomoćniku SLOBODAN KAPOR; LIVIO VERK, GALIŽANA, Veli Vrh 8, 52216 Galižana zastupanog po punomoćniku SLOBODAN KAPOR; ĐANI BENČIĆ, ŽMINJ, Benčići 8, 52341 Žminj zastupanog po punomoćniku SLOBODAN KAPOR; MARIJAN PARAFTA, VODNJAN, S. Rocco 24, 52215 Vodnjan zastupanog po punomoćniku SLOBODAN KAPOR; LIVIO ARSENIĆ, PULA, Prilaz Cerella 4, 52100 Pula zastupanog po punomoćniku SLOBODAN KAPOR; HAMZALIJA IMŠIREVIĆ, PULA, Sisplac 11, 52100 Pula zastupanog po punomoćniku SLOBODAN KAPOR; IVKA MAJDANDŽIĆ, PULA, Tršćanska 34, 52100 Pula zastupanog po punomoćniku SLOBODAN KAPOR; VILI POROPAT, BALE, Brajda 9, 52211 Bale zastupanog po punomoćniku SLOBODAN KAPOR; MARINO UJČIĆ, ŽMINJ, Lukovica bb, 52341 Žminj zastupanog po punomoćniku SLOBODAN KAPOR; INES RAIĆ-SUDAR, PULA, Pradorlando 19, 52100 Pula zastupanog po punomoćniku SLOBODAN KAPOR; MLADEN GRGOROVIĆ, ŽMINJ, Žgombini 17, 52341 Žminj zastupanog po punomoćniku SLOBODAN KAPOR; ROMANITA ŠIMEK, PULA, Rizzijeva 28, 52100 Pula zastupanog po punomoćniku SLOBODAN KAPOR; EDIN CRNOVIĆ, GALIŽANA, Sant Isepo 18, 52216 Galižana zastupanog po punomoćniku SLOBODAN KAPOR; DARKO BENČIĆ, PULA, Šurida 82, 52100 Pula zastupanog po punomoćniku SLOBODAN KAPOR; ARSEN BULIĆ, BARBAN, Glavani 1, 52207 Barban zastupanog po punomoćniku SLOBODAN KAPOR; ELIO TARTICHIO, GALIŽANA, Veli Vrh 28, 52216 Galižana zastupanog po punomoćniku SLOBODAN KAPOR; IGOR BOGDANOVIĆ, FAŽANA, Braće Ilić 15, 52212 Fažana zastupanog po punomoćniku SLOBODAN KAPOR; MAURICIO ROCE, PULA, Šurida 84, 52100 Pula zastupanog po punomoćniku SLOBODAN KAPOR; ALBINO ROJNIĆ, MELNICA, Grabri 34a, 52207 Melnica zastupanog po punomoćniku SLOBODAN KAPOR; VLADIMIR KIRAC, MEDULIN, Centar 234, 52203 Medulin zastupanog po punomoćniku SLOBODAN KAPOR; ROLAND BENČIĆ, PULA, Osiječka 8, 52100 Pula zastupanog po punomoćniku SLOBODAN KAPOR; DARKO VITASOVIĆ, DIVŠIĆI, Boduleri 51, 52206 Divšići zastupanog po punomoćniku SLOBODAN KAPOR; LUCIJAN VALE, PULA, Valmade 11, 52100 Pula zastupanog po punomoćniku SLOBODAN KAPOR; BORIS MANDIĆ, PULA, Kašićeva 10, 52100 Pula zastupanog po punomoćniku SLOBODAN KAPOR; MIRJANA SOŠIĆ, FAŽANA, Proštin 32a, 52212 Fažana zastupanog po punomoćniku SLOBODAN KAPOR; MIJO LIKIĆ, VADREŠ, Filini 14, 52207 Vadreš zastupanog po punomoćniku SLOBODAN KAPOR; UGO ČERLENICA, PULA, Put od Fortica 163, 52100 Pula zastupanog po punomoćniku SLOBODAN KAPOR; MLADEN BOŽAC, VODNJAN, Stancija Guran 21, 52215 Vodnjan zastupanog po punomoćniku SLOBODAN KAPOR; DARIO RAJKO, PULA, Braće Čeh 25, 52100 Pula zastupanog po punomoćniku SLOBODAN KAPOR; STANKO DRANDIĆ, REŽANCI, Režanci 41, 52342 Režanci zastupanog po punomoćniku SLOBODAN KAPOR; ŽELJKO JARIĆ, PULA, Valmade 39, 52100 Pula zastupanog po punomoćniku SLOBODAN KAPOR; ŽELJKO KLUNIĆ, LIŽNJAN, Ližnjan 125, 52203 Ližnjan zastupanog po punomoćniku SLOBODAN KAPOR; VALTER CETINA, DIVŠIĆI, Divšići 10, 52206 Divšići zastupanog po punomoćniku SLOBODAN KAPOR</izvorni_sadrzaj>
    <derivirana_varijabla naziv="DomainObject.Predmet.StrankaFormatedWithAdressOIB_1"> SILVANO KOTOŠIĆ, PULA, Antenska 7, 52100 Pula zastupanog po punomoćniku SLOBODAN KAPOR; MIRJANA NEGRI, PULA, Sisplac 15, 52100 Pula zastupanog po punomoćniku SLOBODAN KAPOR; JOVAN SMOLJANIĆ, VODNJAN, Narodni trg 11, 52215 Vodnjan zastupanog po punomoćniku SLOBODAN KAPOR; BRANKO KOIĆ, PULA, Valdmade 28, 52100 Pula zastupanog po punomoćniku SLOBODAN KAPOR; LIVIO VERK, GALIŽANA, Veli Vrh 8, 52216 Galižana zastupanog po punomoćniku SLOBODAN KAPOR; ĐANI BENČIĆ, ŽMINJ, Benčići 8, 52341 Žminj zastupanog po punomoćniku SLOBODAN KAPOR; MARIJAN PARAFTA, VODNJAN, S. Rocco 24, 52215 Vodnjan zastupanog po punomoćniku SLOBODAN KAPOR; LIVIO ARSENIĆ, PULA, Prilaz Cerella 4, 52100 Pula zastupanog po punomoćniku SLOBODAN KAPOR; HAMZALIJA IMŠIREVIĆ, PULA, Sisplac 11, 52100 Pula zastupanog po punomoćniku SLOBODAN KAPOR; IVKA MAJDANDŽIĆ, PULA, Tršćanska 34, 52100 Pula zastupanog po punomoćniku SLOBODAN KAPOR; VILI POROPAT, BALE, Brajda 9, 52211 Bale zastupanog po punomoćniku SLOBODAN KAPOR; MARINO UJČIĆ, ŽMINJ, Lukovica bb, 52341 Žminj zastupanog po punomoćniku SLOBODAN KAPOR; INES RAIĆ-SUDAR, PULA, Pradorlando 19, 52100 Pula zastupanog po punomoćniku SLOBODAN KAPOR; MLADEN GRGOROVIĆ, ŽMINJ, Žgombini 17, 52341 Žminj zastupanog po punomoćniku SLOBODAN KAPOR; ROMANITA ŠIMEK, PULA, Rizzijeva 28, 52100 Pula zastupanog po punomoćniku SLOBODAN KAPOR; EDIN CRNOVIĆ, GALIŽANA, Sant Isepo 18, 52216 Galižana zastupanog po punomoćniku SLOBODAN KAPOR; DARKO BENČIĆ, PULA, Šurida 82, 52100 Pula zastupanog po punomoćniku SLOBODAN KAPOR; ARSEN BULIĆ, BARBAN, Glavani 1, 52207 Barban zastupanog po punomoćniku SLOBODAN KAPOR; ELIO TARTICHIO, GALIŽANA, Veli Vrh 28, 52216 Galižana zastupanog po punomoćniku SLOBODAN KAPOR; IGOR BOGDANOVIĆ, FAŽANA, Braće Ilić 15, 52212 Fažana zastupanog po punomoćniku SLOBODAN KAPOR; MAURICIO ROCE, PULA, Šurida 84, 52100 Pula zastupanog po punomoćniku SLOBODAN KAPOR; ALBINO ROJNIĆ, MELNICA, Grabri 34a, 52207 Melnica zastupanog po punomoćniku SLOBODAN KAPOR; VLADIMIR KIRAC, MEDULIN, Centar 234, 52203 Medulin zastupanog po punomoćniku SLOBODAN KAPOR; ROLAND BENČIĆ, PULA, Osiječka 8, 52100 Pula zastupanog po punomoćniku SLOBODAN KAPOR; DARKO VITASOVIĆ, DIVŠIĆI, Boduleri 51, 52206 Divšići zastupanog po punomoćniku SLOBODAN KAPOR; LUCIJAN VALE, PULA, Valmade 11, 52100 Pula zastupanog po punomoćniku SLOBODAN KAPOR; BORIS MANDIĆ, PULA, Kašićeva 10, 52100 Pula zastupanog po punomoćniku SLOBODAN KAPOR; MIRJANA SOŠIĆ, FAŽANA, Proštin 32a, 52212 Fažana zastupanog po punomoćniku SLOBODAN KAPOR; MIJO LIKIĆ, VADREŠ, Filini 14, 52207 Vadreš zastupanog po punomoćniku SLOBODAN KAPOR; UGO ČERLENICA, PULA, Put od Fortica 163, 52100 Pula zastupanog po punomoćniku SLOBODAN KAPOR; MLADEN BOŽAC, VODNJAN, Stancija Guran 21, 52215 Vodnjan zastupanog po punomoćniku SLOBODAN KAPOR; DARIO RAJKO, PULA, Braće Čeh 25, 52100 Pula zastupanog po punomoćniku SLOBODAN KAPOR; STANKO DRANDIĆ, REŽANCI, Režanci 41, 52342 Režanci zastupanog po punomoćniku SLOBODAN KAPOR; ŽELJKO JARIĆ, PULA, Valmade 39, 52100 Pula zastupanog po punomoćniku SLOBODAN KAPOR; ŽELJKO KLUNIĆ, LIŽNJAN, Ližnjan 125, 52203 Ližnjan zastupanog po punomoćniku SLOBODAN KAPOR; VALTER CETINA, DIVŠIĆI, Divšići 10, 52206 Divšići zastupanog po punomoćniku SLOBODAN KAPOR</derivirana_varijabla>
  </DomainObject.Predmet.StrankaFormatedWithAdressOIB>
  <DomainObject.Predmet.StrankaWithAdress>
    <izvorni_sadrzaj>SILVANO KOTOŠIĆ, PULA Antenska 7,52100 Pula,MIRJANA NEGRI, PULA Sisplac 15,52100 Pula,JOVAN SMOLJANIĆ, VODNJAN Narodni trg 11,52215 Vodnjan,BRANKO KOIĆ, PULA Valdmade 28,52100 Pula,LIVIO VERK, GALIŽANA Veli Vrh 8,52216 Galižana,ĐANI BENČIĆ, ŽMINJ Benčići 8,52341 Žminj,MARIJAN PARAFTA, VODNJAN S. Rocco 24,52215 Vodnjan,LIVIO ARSENIĆ, PULA Prilaz Cerella 4,52100 Pula,HAMZALIJA IMŠIREVIĆ, PULA Sisplac 11,52100 Pula,IVKA MAJDANDŽIĆ, PULA Tršćanska 34,52100 Pula,VILI POROPAT, BALE Brajda 9,52211 Bale,MARINO UJČIĆ, ŽMINJ Lukovica bb,52341 Žminj,INES RAIĆ-SUDAR, PULA Pradorlando 19,52100 Pula,MLADEN GRGOROVIĆ, ŽMINJ Žgombini 17,52341 Žminj,ROMANITA ŠIMEK, PULA Rizzijeva 28,52100 Pula,EDIN CRNOVIĆ, GALIŽANA Sant Isepo 18,52216 Galižana,DARKO BENČIĆ, PULA Šurida 82,52100 Pula,ARSEN BULIĆ, BARBAN Glavani 1,52207 Barban,ELIO TARTICHIO, GALIŽANA Veli Vrh 28,52216 Galižana,IGOR BOGDANOVIĆ, FAŽANA Braće Ilić 15,52212 Fažana,MAURICIO ROCE, PULA Šurida 84,52100 Pula,ALBINO ROJNIĆ, MELNICA Grabri 34a,52207 Melnica,VLADIMIR KIRAC, MEDULIN Centar 234,52203 Medulin,ROLAND BENČIĆ, PULA Osiječka 8,52100 Pula,DARKO VITASOVIĆ, DIVŠIĆI Boduleri 51,52206 Divšići,LUCIJAN VALE, PULA Valmade 11,52100 Pula,BORIS MANDIĆ, PULA Kašićeva 10,52100 Pula,MIRJANA SOŠIĆ, FAŽANA Proštin 32a,52212 Fažana,MIJO LIKIĆ, VADREŠ Filini 14,52207 Vadreš,UGO ČERLENICA, PULA Put od Fortica 163,52100 Pula,MLADEN BOŽAC, VODNJAN Stancija Guran 21,52215 Vodnjan,DARIO RAJKO, PULA Braće Čeh 25,52100 Pula,STANKO DRANDIĆ, REŽANCI Režanci 41,52342 Režanci,ŽELJKO JARIĆ, PULA Valmade 39,52100 Pula,ŽELJKO KLUNIĆ, LIŽNJAN Ližnjan 125,52203 Ližnjan,VALTER CETINA, DIVŠIĆI Divšići 10,52206 Divšići</izvorni_sadrzaj>
    <derivirana_varijabla naziv="DomainObject.Predmet.StrankaWithAdress_1">SILVANO KOTOŠIĆ, PULA Antenska 7,52100 Pula,MIRJANA NEGRI, PULA Sisplac 15,52100 Pula,JOVAN SMOLJANIĆ, VODNJAN Narodni trg 11,52215 Vodnjan,BRANKO KOIĆ, PULA Valdmade 28,52100 Pula,LIVIO VERK, GALIŽANA Veli Vrh 8,52216 Galižana,ĐANI BENČIĆ, ŽMINJ Benčići 8,52341 Žminj,MARIJAN PARAFTA, VODNJAN S. Rocco 24,52215 Vodnjan,LIVIO ARSENIĆ, PULA Prilaz Cerella 4,52100 Pula,HAMZALIJA IMŠIREVIĆ, PULA Sisplac 11,52100 Pula,IVKA MAJDANDŽIĆ, PULA Tršćanska 34,52100 Pula,VILI POROPAT, BALE Brajda 9,52211 Bale,MARINO UJČIĆ, ŽMINJ Lukovica bb,52341 Žminj,INES RAIĆ-SUDAR, PULA Pradorlando 19,52100 Pula,MLADEN GRGOROVIĆ, ŽMINJ Žgombini 17,52341 Žminj,ROMANITA ŠIMEK, PULA Rizzijeva 28,52100 Pula,EDIN CRNOVIĆ, GALIŽANA Sant Isepo 18,52216 Galižana,DARKO BENČIĆ, PULA Šurida 82,52100 Pula,ARSEN BULIĆ, BARBAN Glavani 1,52207 Barban,ELIO TARTICHIO, GALIŽANA Veli Vrh 28,52216 Galižana,IGOR BOGDANOVIĆ, FAŽANA Braće Ilić 15,52212 Fažana,MAURICIO ROCE, PULA Šurida 84,52100 Pula,ALBINO ROJNIĆ, MELNICA Grabri 34a,52207 Melnica,VLADIMIR KIRAC, MEDULIN Centar 234,52203 Medulin,ROLAND BENČIĆ, PULA Osiječka 8,52100 Pula,DARKO VITASOVIĆ, DIVŠIĆI Boduleri 51,52206 Divšići,LUCIJAN VALE, PULA Valmade 11,52100 Pula,BORIS MANDIĆ, PULA Kašićeva 10,52100 Pula,MIRJANA SOŠIĆ, FAŽANA Proštin 32a,52212 Fažana,MIJO LIKIĆ, VADREŠ Filini 14,52207 Vadreš,UGO ČERLENICA, PULA Put od Fortica 163,52100 Pula,MLADEN BOŽAC, VODNJAN Stancija Guran 21,52215 Vodnjan,DARIO RAJKO, PULA Braće Čeh 25,52100 Pula,STANKO DRANDIĆ, REŽANCI Režanci 41,52342 Režanci,ŽELJKO JARIĆ, PULA Valmade 39,52100 Pula,ŽELJKO KLUNIĆ, LIŽNJAN Ližnjan 125,52203 Ližnjan,VALTER CETINA, DIVŠIĆI Divšići 10,52206 Divšići</derivirana_varijabla>
  </DomainObject.Predmet.StrankaWithAdress>
  <DomainObject.Predmet.StrankaWithAdressOIB>
    <izvorni_sadrzaj>SILVANO KOTOŠIĆ, PULA, Antenska 7,52100 Pula,MIRJANA NEGRI, PULA, Sisplac 15,52100 Pula,JOVAN SMOLJANIĆ, VODNJAN, Narodni trg 11,52215 Vodnjan,BRANKO KOIĆ, PULA, Valdmade 28,52100 Pula,LIVIO VERK, GALIŽANA, Veli Vrh 8,52216 Galižana,ĐANI BENČIĆ, ŽMINJ, Benčići 8,52341 Žminj,MARIJAN PARAFTA, VODNJAN, S. Rocco 24,52215 Vodnjan,LIVIO ARSENIĆ, PULA, Prilaz Cerella 4,52100 Pula,HAMZALIJA IMŠIREVIĆ, PULA, Sisplac 11,52100 Pula,IVKA MAJDANDŽIĆ, PULA, Tršćanska 34,52100 Pula,VILI POROPAT, BALE, Brajda 9,52211 Bale,MARINO UJČIĆ, ŽMINJ, Lukovica bb,52341 Žminj,INES RAIĆ-SUDAR, PULA, Pradorlando 19,52100 Pula,MLADEN GRGOROVIĆ, ŽMINJ, Žgombini 17,52341 Žminj,ROMANITA ŠIMEK, PULA, Rizzijeva 28,52100 Pula,EDIN CRNOVIĆ, GALIŽANA, Sant Isepo 18,52216 Galižana,DARKO BENČIĆ, PULA, Šurida 82,52100 Pula,ARSEN BULIĆ, BARBAN, Glavani 1,52207 Barban,ELIO TARTICHIO, GALIŽANA, Veli Vrh 28,52216 Galižana,IGOR BOGDANOVIĆ, FAŽANA, Braće Ilić 15,52212 Fažana,MAURICIO ROCE, PULA, Šurida 84,52100 Pula,ALBINO ROJNIĆ, MELNICA, Grabri 34a,52207 Melnica,VLADIMIR KIRAC, MEDULIN, Centar 234,52203 Medulin,ROLAND BENČIĆ, PULA, Osiječka 8,52100 Pula,DARKO VITASOVIĆ, DIVŠIĆI, Boduleri 51,52206 Divšići,LUCIJAN VALE, PULA, Valmade 11,52100 Pula,BORIS MANDIĆ, PULA, Kašićeva 10,52100 Pula,MIRJANA SOŠIĆ, FAŽANA, Proštin 32a,52212 Fažana,MIJO LIKIĆ, VADREŠ, Filini 14,52207 Vadreš,UGO ČERLENICA, PULA, Put od Fortica 163,52100 Pula,MLADEN BOŽAC, VODNJAN, Stancija Guran 21,52215 Vodnjan,DARIO RAJKO, PULA, Braće Čeh 25,52100 Pula,STANKO DRANDIĆ, REŽANCI, Režanci 41,52342 Režanci,ŽELJKO JARIĆ, PULA, Valmade 39,52100 Pula,ŽELJKO KLUNIĆ, LIŽNJAN, Ližnjan 125,52203 Ližnjan,VALTER CETINA, DIVŠIĆI, Divšići 10,52206 Divšići</izvorni_sadrzaj>
    <derivirana_varijabla naziv="DomainObject.Predmet.StrankaWithAdressOIB_1">SILVANO KOTOŠIĆ, PULA, Antenska 7,52100 Pula,MIRJANA NEGRI, PULA, Sisplac 15,52100 Pula,JOVAN SMOLJANIĆ, VODNJAN, Narodni trg 11,52215 Vodnjan,BRANKO KOIĆ, PULA, Valdmade 28,52100 Pula,LIVIO VERK, GALIŽANA, Veli Vrh 8,52216 Galižana,ĐANI BENČIĆ, ŽMINJ, Benčići 8,52341 Žminj,MARIJAN PARAFTA, VODNJAN, S. Rocco 24,52215 Vodnjan,LIVIO ARSENIĆ, PULA, Prilaz Cerella 4,52100 Pula,HAMZALIJA IMŠIREVIĆ, PULA, Sisplac 11,52100 Pula,IVKA MAJDANDŽIĆ, PULA, Tršćanska 34,52100 Pula,VILI POROPAT, BALE, Brajda 9,52211 Bale,MARINO UJČIĆ, ŽMINJ, Lukovica bb,52341 Žminj,INES RAIĆ-SUDAR, PULA, Pradorlando 19,52100 Pula,MLADEN GRGOROVIĆ, ŽMINJ, Žgombini 17,52341 Žminj,ROMANITA ŠIMEK, PULA, Rizzijeva 28,52100 Pula,EDIN CRNOVIĆ, GALIŽANA, Sant Isepo 18,52216 Galižana,DARKO BENČIĆ, PULA, Šurida 82,52100 Pula,ARSEN BULIĆ, BARBAN, Glavani 1,52207 Barban,ELIO TARTICHIO, GALIŽANA, Veli Vrh 28,52216 Galižana,IGOR BOGDANOVIĆ, FAŽANA, Braće Ilić 15,52212 Fažana,MAURICIO ROCE, PULA, Šurida 84,52100 Pula,ALBINO ROJNIĆ, MELNICA, Grabri 34a,52207 Melnica,VLADIMIR KIRAC, MEDULIN, Centar 234,52203 Medulin,ROLAND BENČIĆ, PULA, Osiječka 8,52100 Pula,DARKO VITASOVIĆ, DIVŠIĆI, Boduleri 51,52206 Divšići,LUCIJAN VALE, PULA, Valmade 11,52100 Pula,BORIS MANDIĆ, PULA, Kašićeva 10,52100 Pula,MIRJANA SOŠIĆ, FAŽANA, Proštin 32a,52212 Fažana,MIJO LIKIĆ, VADREŠ, Filini 14,52207 Vadreš,UGO ČERLENICA, PULA, Put od Fortica 163,52100 Pula,MLADEN BOŽAC, VODNJAN, Stancija Guran 21,52215 Vodnjan,DARIO RAJKO, PULA, Braće Čeh 25,52100 Pula,STANKO DRANDIĆ, REŽANCI, Režanci 41,52342 Režanci,ŽELJKO JARIĆ, PULA, Valmade 39,52100 Pula,ŽELJKO KLUNIĆ, LIŽNJAN, Ližnjan 125,52203 Ližnjan,VALTER CETINA, DIVŠIĆI, Divšići 10,52206 Divšići</derivirana_varijabla>
  </DomainObject.Predmet.StrankaWithAdressOIB>
  <DomainObject.Predmet.StrankaNazivFormated>
    <izvorni_sadrzaj>SILVANO KOTOŠIĆ, PULA,MIRJANA NEGRI, PULA,JOVAN SMOLJANIĆ, VODNJAN,BRANKO KOIĆ, PULA,LIVIO VERK, GALIŽANA,ĐANI BENČIĆ, ŽMINJ,MARIJAN PARAFTA, VODNJAN,LIVIO ARSENIĆ, PULA,HAMZALIJA IMŠIREVIĆ, PULA,IVKA MAJDANDŽIĆ, PULA,VILI POROPAT, BALE,MARINO UJČIĆ, ŽMINJ,INES RAIĆ-SUDAR, PULA,MLADEN GRGOROVIĆ, ŽMINJ,ROMANITA ŠIMEK, PULA,EDIN CRNOVIĆ, GALIŽANA,DARKO BENČIĆ, PULA,ARSEN BULIĆ, BARBAN,ELIO TARTICHIO, GALIŽANA,IGOR BOGDANOVIĆ, FAŽANA,MAURICIO ROCE, PULA,ALBINO ROJNIĆ, MELNICA,VLADIMIR KIRAC, MEDULIN,ROLAND BENČIĆ, PULA,DARKO VITASOVIĆ, DIVŠIĆI,LUCIJAN VALE, PULA,BORIS MANDIĆ, PULA,MIRJANA SOŠIĆ, FAŽANA,MIJO LIKIĆ, VADREŠ,UGO ČERLENICA, PULA,MLADEN BOŽAC, VODNJAN,DARIO RAJKO, PULA,STANKO DRANDIĆ, REŽANCI,ŽELJKO JARIĆ, PULA,ŽELJKO KLUNIĆ, LIŽNJAN,VALTER CETINA, DIVŠIĆI</izvorni_sadrzaj>
    <derivirana_varijabla naziv="DomainObject.Predmet.StrankaNazivFormated_1">SILVANO KOTOŠIĆ, PULA,MIRJANA NEGRI, PULA,JOVAN SMOLJANIĆ, VODNJAN,BRANKO KOIĆ, PULA,LIVIO VERK, GALIŽANA,ĐANI BENČIĆ, ŽMINJ,MARIJAN PARAFTA, VODNJAN,LIVIO ARSENIĆ, PULA,HAMZALIJA IMŠIREVIĆ, PULA,IVKA MAJDANDŽIĆ, PULA,VILI POROPAT, BALE,MARINO UJČIĆ, ŽMINJ,INES RAIĆ-SUDAR, PULA,MLADEN GRGOROVIĆ, ŽMINJ,ROMANITA ŠIMEK, PULA,EDIN CRNOVIĆ, GALIŽANA,DARKO BENČIĆ, PULA,ARSEN BULIĆ, BARBAN,ELIO TARTICHIO, GALIŽANA,IGOR BOGDANOVIĆ, FAŽANA,MAURICIO ROCE, PULA,ALBINO ROJNIĆ, MELNICA,VLADIMIR KIRAC, MEDULIN,ROLAND BENČIĆ, PULA,DARKO VITASOVIĆ, DIVŠIĆI,LUCIJAN VALE, PULA,BORIS MANDIĆ, PULA,MIRJANA SOŠIĆ, FAŽANA,MIJO LIKIĆ, VADREŠ,UGO ČERLENICA, PULA,MLADEN BOŽAC, VODNJAN,DARIO RAJKO, PULA,STANKO DRANDIĆ, REŽANCI,ŽELJKO JARIĆ, PULA,ŽELJKO KLUNIĆ, LIŽNJAN,VALTER CETINA, DIVŠIĆI</derivirana_varijabla>
  </DomainObject.Predmet.StrankaNazivFormated>
  <DomainObject.Predmet.StrankaNazivFormatedOIB>
    <izvorni_sadrzaj>SILVANO KOTOŠIĆ, PULA,MIRJANA NEGRI, PULA,JOVAN SMOLJANIĆ, VODNJAN,BRANKO KOIĆ, PULA,LIVIO VERK, GALIŽANA,ĐANI BENČIĆ, ŽMINJ,MARIJAN PARAFTA, VODNJAN,LIVIO ARSENIĆ, PULA,HAMZALIJA IMŠIREVIĆ, PULA,IVKA MAJDANDŽIĆ, PULA,VILI POROPAT, BALE,MARINO UJČIĆ, ŽMINJ,INES RAIĆ-SUDAR, PULA,MLADEN GRGOROVIĆ, ŽMINJ,ROMANITA ŠIMEK, PULA,EDIN CRNOVIĆ, GALIŽANA,DARKO BENČIĆ, PULA,ARSEN BULIĆ, BARBAN,ELIO TARTICHIO, GALIŽANA,IGOR BOGDANOVIĆ, FAŽANA,MAURICIO ROCE, PULA,ALBINO ROJNIĆ, MELNICA,VLADIMIR KIRAC, MEDULIN,ROLAND BENČIĆ, PULA,DARKO VITASOVIĆ, DIVŠIĆI,LUCIJAN VALE, PULA,BORIS MANDIĆ, PULA,MIRJANA SOŠIĆ, FAŽANA,MIJO LIKIĆ, VADREŠ,UGO ČERLENICA, PULA,MLADEN BOŽAC, VODNJAN,DARIO RAJKO, PULA,STANKO DRANDIĆ, REŽANCI,ŽELJKO JARIĆ, PULA,ŽELJKO KLUNIĆ, LIŽNJAN,VALTER CETINA, DIVŠIĆI</izvorni_sadrzaj>
    <derivirana_varijabla naziv="DomainObject.Predmet.StrankaNazivFormatedOIB_1">SILVANO KOTOŠIĆ, PULA,MIRJANA NEGRI, PULA,JOVAN SMOLJANIĆ, VODNJAN,BRANKO KOIĆ, PULA,LIVIO VERK, GALIŽANA,ĐANI BENČIĆ, ŽMINJ,MARIJAN PARAFTA, VODNJAN,LIVIO ARSENIĆ, PULA,HAMZALIJA IMŠIREVIĆ, PULA,IVKA MAJDANDŽIĆ, PULA,VILI POROPAT, BALE,MARINO UJČIĆ, ŽMINJ,INES RAIĆ-SUDAR, PULA,MLADEN GRGOROVIĆ, ŽMINJ,ROMANITA ŠIMEK, PULA,EDIN CRNOVIĆ, GALIŽANA,DARKO BENČIĆ, PULA,ARSEN BULIĆ, BARBAN,ELIO TARTICHIO, GALIŽANA,IGOR BOGDANOVIĆ, FAŽANA,MAURICIO ROCE, PULA,ALBINO ROJNIĆ, MELNICA,VLADIMIR KIRAC, MEDULIN,ROLAND BENČIĆ, PULA,DARKO VITASOVIĆ, DIVŠIĆI,LUCIJAN VALE, PULA,BORIS MANDIĆ, PULA,MIRJANA SOŠIĆ, FAŽANA,MIJO LIKIĆ, VADREŠ,UGO ČERLENICA, PULA,MLADEN BOŽAC, VODNJAN,DARIO RAJKO, PULA,STANKO DRANDIĆ, REŽANCI,ŽELJKO JARIĆ, PULA,ŽELJKO KLUNIĆ, LIŽNJAN,VALTER CETINA, DIVŠIĆI</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1350179.37</izvorni_sadrzaj>
    <derivirana_varijabla naziv="DomainObject.Predmet.TrenutnaVrijednost_1">1350179.37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SILVANO KOTOŠIĆ, PULA zastupanog po punomoćniku SLOBODAN KAPOR</item>
      <item>MIRJANA NEGRI, PULA zastupanog po punomoćniku SLOBODAN KAPOR</item>
      <item>JOVAN SMOLJANIĆ, VODNJAN zastupanog po punomoćniku SLOBODAN KAPOR</item>
      <item>BRANKO KOIĆ, PULA zastupanog po punomoćniku SLOBODAN KAPOR</item>
      <item>LIVIO VERK, GALIŽANA zastupanog po punomoćniku SLOBODAN KAPOR</item>
      <item>ĐANI BENČIĆ, ŽMINJ zastupanog po punomoćniku SLOBODAN KAPOR</item>
      <item>MARIJAN PARAFTA, VODNJAN zastupanog po punomoćniku SLOBODAN KAPOR</item>
      <item>LIVIO ARSENIĆ, PULA zastupanog po punomoćniku SLOBODAN KAPOR</item>
      <item>HAMZALIJA IMŠIREVIĆ, PULA zastupanog po punomoćniku SLOBODAN KAPOR</item>
      <item>IVKA MAJDANDŽIĆ, PULA zastupanog po punomoćniku SLOBODAN KAPOR</item>
      <item>VILI POROPAT, BALE zastupanog po punomoćniku SLOBODAN KAPOR</item>
      <item>MARINO UJČIĆ, ŽMINJ zastupanog po punomoćniku SLOBODAN KAPOR</item>
      <item>INES RAIĆ-SUDAR, PULA zastupanog po punomoćniku SLOBODAN KAPOR</item>
      <item>MLADEN GRGOROVIĆ, ŽMINJ zastupanog po punomoćniku SLOBODAN KAPOR</item>
      <item>ROMANITA ŠIMEK, PULA zastupanog po punomoćniku SLOBODAN KAPOR</item>
      <item>EDIN CRNOVIĆ, GALIŽANA zastupanog po punomoćniku SLOBODAN KAPOR</item>
      <item>DARKO BENČIĆ, PULA zastupanog po punomoćniku SLOBODAN KAPOR</item>
      <item>ARSEN BULIĆ, BARBAN zastupanog po punomoćniku SLOBODAN KAPOR</item>
      <item>ELIO TARTICHIO, GALIŽANA zastupanog po punomoćniku SLOBODAN KAPOR</item>
      <item>IGOR BOGDANOVIĆ, FAŽANA zastupanog po punomoćniku SLOBODAN KAPOR</item>
      <item>MAURICIO ROCE, PULA zastupanog po punomoćniku SLOBODAN KAPOR</item>
      <item>ALBINO ROJNIĆ, MELNICA zastupanog po punomoćniku SLOBODAN KAPOR</item>
      <item>VLADIMIR KIRAC, MEDULIN zastupanog po punomoćniku SLOBODAN KAPOR</item>
      <item>ROLAND BENČIĆ, PULA zastupanog po punomoćniku SLOBODAN KAPOR</item>
      <item>DARKO VITASOVIĆ, DIVŠIĆI zastupanog po punomoćniku SLOBODAN KAPOR</item>
      <item>LUCIJAN VALE, PULA zastupanog po punomoćniku SLOBODAN KAPOR</item>
      <item>BORIS MANDIĆ, PULA zastupanog po punomoćniku SLOBODAN KAPOR</item>
      <item>MIRJANA SOŠIĆ, FAŽANA zastupanog po punomoćniku SLOBODAN KAPOR</item>
      <item>MIJO LIKIĆ, VADREŠ zastupanog po punomoćniku SLOBODAN KAPOR</item>
      <item>UGO ČERLENICA, PULA zastupanog po punomoćniku SLOBODAN KAPOR</item>
      <item>MLADEN BOŽAC, VODNJAN zastupanog po punomoćniku SLOBODAN KAPOR</item>
      <item>DARIO RAJKO, PULA zastupanog po punomoćniku SLOBODAN KAPOR</item>
      <item>STANKO DRANDIĆ, REŽANCI zastupanog po punomoćniku SLOBODAN KAPOR</item>
      <item>ŽELJKO JARIĆ, PULA zastupanog po punomoćniku SLOBODAN KAPOR</item>
      <item>ŽELJKO KLUNIĆ, LIŽNJAN zastupanog po punomoćniku SLOBODAN KAPOR</item>
      <item>VALTER CETINA, DIVŠIĆI zastupanog po punomoćniku SLOBODAN KAPOR</item>
    </izvorni_sadrzaj>
    <derivirana_varijabla naziv="DomainObject.Predmet.StrankaListFormated_1">
      <item>SILVANO KOTOŠIĆ, PULA zastupanog po punomoćniku SLOBODAN KAPOR</item>
      <item>MIRJANA NEGRI, PULA zastupanog po punomoćniku SLOBODAN KAPOR</item>
      <item>JOVAN SMOLJANIĆ, VODNJAN zastupanog po punomoćniku SLOBODAN KAPOR</item>
      <item>BRANKO KOIĆ, PULA zastupanog po punomoćniku SLOBODAN KAPOR</item>
      <item>LIVIO VERK, GALIŽANA zastupanog po punomoćniku SLOBODAN KAPOR</item>
      <item>ĐANI BENČIĆ, ŽMINJ zastupanog po punomoćniku SLOBODAN KAPOR</item>
      <item>MARIJAN PARAFTA, VODNJAN zastupanog po punomoćniku SLOBODAN KAPOR</item>
      <item>LIVIO ARSENIĆ, PULA zastupanog po punomoćniku SLOBODAN KAPOR</item>
      <item>HAMZALIJA IMŠIREVIĆ, PULA zastupanog po punomoćniku SLOBODAN KAPOR</item>
      <item>IVKA MAJDANDŽIĆ, PULA zastupanog po punomoćniku SLOBODAN KAPOR</item>
      <item>VILI POROPAT, BALE zastupanog po punomoćniku SLOBODAN KAPOR</item>
      <item>MARINO UJČIĆ, ŽMINJ zastupanog po punomoćniku SLOBODAN KAPOR</item>
      <item>INES RAIĆ-SUDAR, PULA zastupanog po punomoćniku SLOBODAN KAPOR</item>
      <item>MLADEN GRGOROVIĆ, ŽMINJ zastupanog po punomoćniku SLOBODAN KAPOR</item>
      <item>ROMANITA ŠIMEK, PULA zastupanog po punomoćniku SLOBODAN KAPOR</item>
      <item>EDIN CRNOVIĆ, GALIŽANA zastupanog po punomoćniku SLOBODAN KAPOR</item>
      <item>DARKO BENČIĆ, PULA zastupanog po punomoćniku SLOBODAN KAPOR</item>
      <item>ARSEN BULIĆ, BARBAN zastupanog po punomoćniku SLOBODAN KAPOR</item>
      <item>ELIO TARTICHIO, GALIŽANA zastupanog po punomoćniku SLOBODAN KAPOR</item>
      <item>IGOR BOGDANOVIĆ, FAŽANA zastupanog po punomoćniku SLOBODAN KAPOR</item>
      <item>MAURICIO ROCE, PULA zastupanog po punomoćniku SLOBODAN KAPOR</item>
      <item>ALBINO ROJNIĆ, MELNICA zastupanog po punomoćniku SLOBODAN KAPOR</item>
      <item>VLADIMIR KIRAC, MEDULIN zastupanog po punomoćniku SLOBODAN KAPOR</item>
      <item>ROLAND BENČIĆ, PULA zastupanog po punomoćniku SLOBODAN KAPOR</item>
      <item>DARKO VITASOVIĆ, DIVŠIĆI zastupanog po punomoćniku SLOBODAN KAPOR</item>
      <item>LUCIJAN VALE, PULA zastupanog po punomoćniku SLOBODAN KAPOR</item>
      <item>BORIS MANDIĆ, PULA zastupanog po punomoćniku SLOBODAN KAPOR</item>
      <item>MIRJANA SOŠIĆ, FAŽANA zastupanog po punomoćniku SLOBODAN KAPOR</item>
      <item>MIJO LIKIĆ, VADREŠ zastupanog po punomoćniku SLOBODAN KAPOR</item>
      <item>UGO ČERLENICA, PULA zastupanog po punomoćniku SLOBODAN KAPOR</item>
      <item>MLADEN BOŽAC, VODNJAN zastupanog po punomoćniku SLOBODAN KAPOR</item>
      <item>DARIO RAJKO, PULA zastupanog po punomoćniku SLOBODAN KAPOR</item>
      <item>STANKO DRANDIĆ, REŽANCI zastupanog po punomoćniku SLOBODAN KAPOR</item>
      <item>ŽELJKO JARIĆ, PULA zastupanog po punomoćniku SLOBODAN KAPOR</item>
      <item>ŽELJKO KLUNIĆ, LIŽNJAN zastupanog po punomoćniku SLOBODAN KAPOR</item>
      <item>VALTER CETINA, DIVŠIĆI zastupanog po punomoćniku SLOBODAN KAPOR</item>
    </derivirana_varijabla>
  </DomainObject.Predmet.StrankaListFormated>
  <DomainObject.Predmet.StrankaListFormatedOIB>
    <izvorni_sadrzaj>
      <item>SILVANO KOTOŠIĆ, PULA zastupanog po punomoćniku SLOBODAN KAPOR</item>
      <item>MIRJANA NEGRI, PULA zastupanog po punomoćniku SLOBODAN KAPOR</item>
      <item>JOVAN SMOLJANIĆ, VODNJAN zastupanog po punomoćniku SLOBODAN KAPOR</item>
      <item>BRANKO KOIĆ, PULA zastupanog po punomoćniku SLOBODAN KAPOR</item>
      <item>LIVIO VERK, GALIŽANA zastupanog po punomoćniku SLOBODAN KAPOR</item>
      <item>ĐANI BENČIĆ, ŽMINJ zastupanog po punomoćniku SLOBODAN KAPOR</item>
      <item>MARIJAN PARAFTA, VODNJAN zastupanog po punomoćniku SLOBODAN KAPOR</item>
      <item>LIVIO ARSENIĆ, PULA zastupanog po punomoćniku SLOBODAN KAPOR</item>
      <item>HAMZALIJA IMŠIREVIĆ, PULA zastupanog po punomoćniku SLOBODAN KAPOR</item>
      <item>IVKA MAJDANDŽIĆ, PULA zastupanog po punomoćniku SLOBODAN KAPOR</item>
      <item>VILI POROPAT, BALE zastupanog po punomoćniku SLOBODAN KAPOR</item>
      <item>MARINO UJČIĆ, ŽMINJ zastupanog po punomoćniku SLOBODAN KAPOR</item>
      <item>INES RAIĆ-SUDAR, PULA zastupanog po punomoćniku SLOBODAN KAPOR</item>
      <item>MLADEN GRGOROVIĆ, ŽMINJ zastupanog po punomoćniku SLOBODAN KAPOR</item>
      <item>ROMANITA ŠIMEK, PULA zastupanog po punomoćniku SLOBODAN KAPOR</item>
      <item>EDIN CRNOVIĆ, GALIŽANA zastupanog po punomoćniku SLOBODAN KAPOR</item>
      <item>DARKO BENČIĆ, PULA zastupanog po punomoćniku SLOBODAN KAPOR</item>
      <item>ARSEN BULIĆ, BARBAN zastupanog po punomoćniku SLOBODAN KAPOR</item>
      <item>ELIO TARTICHIO, GALIŽANA zastupanog po punomoćniku SLOBODAN KAPOR</item>
      <item>IGOR BOGDANOVIĆ, FAŽANA zastupanog po punomoćniku SLOBODAN KAPOR</item>
      <item>MAURICIO ROCE, PULA zastupanog po punomoćniku SLOBODAN KAPOR</item>
      <item>ALBINO ROJNIĆ, MELNICA zastupanog po punomoćniku SLOBODAN KAPOR</item>
      <item>VLADIMIR KIRAC, MEDULIN zastupanog po punomoćniku SLOBODAN KAPOR</item>
      <item>ROLAND BENČIĆ, PULA zastupanog po punomoćniku SLOBODAN KAPOR</item>
      <item>DARKO VITASOVIĆ, DIVŠIĆI zastupanog po punomoćniku SLOBODAN KAPOR</item>
      <item>LUCIJAN VALE, PULA zastupanog po punomoćniku SLOBODAN KAPOR</item>
      <item>BORIS MANDIĆ, PULA zastupanog po punomoćniku SLOBODAN KAPOR</item>
      <item>MIRJANA SOŠIĆ, FAŽANA zastupanog po punomoćniku SLOBODAN KAPOR</item>
      <item>MIJO LIKIĆ, VADREŠ zastupanog po punomoćniku SLOBODAN KAPOR</item>
      <item>UGO ČERLENICA, PULA zastupanog po punomoćniku SLOBODAN KAPOR</item>
      <item>MLADEN BOŽAC, VODNJAN zastupanog po punomoćniku SLOBODAN KAPOR</item>
      <item>DARIO RAJKO, PULA zastupanog po punomoćniku SLOBODAN KAPOR</item>
      <item>STANKO DRANDIĆ, REŽANCI zastupanog po punomoćniku SLOBODAN KAPOR</item>
      <item>ŽELJKO JARIĆ, PULA zastupanog po punomoćniku SLOBODAN KAPOR</item>
      <item>ŽELJKO KLUNIĆ, LIŽNJAN zastupanog po punomoćniku SLOBODAN KAPOR</item>
      <item>VALTER CETINA, DIVŠIĆI zastupanog po punomoćniku SLOBODAN KAPOR</item>
    </izvorni_sadrzaj>
    <derivirana_varijabla naziv="DomainObject.Predmet.StrankaListFormatedOIB_1">
      <item>SILVANO KOTOŠIĆ, PULA zastupanog po punomoćniku SLOBODAN KAPOR</item>
      <item>MIRJANA NEGRI, PULA zastupanog po punomoćniku SLOBODAN KAPOR</item>
      <item>JOVAN SMOLJANIĆ, VODNJAN zastupanog po punomoćniku SLOBODAN KAPOR</item>
      <item>BRANKO KOIĆ, PULA zastupanog po punomoćniku SLOBODAN KAPOR</item>
      <item>LIVIO VERK, GALIŽANA zastupanog po punomoćniku SLOBODAN KAPOR</item>
      <item>ĐANI BENČIĆ, ŽMINJ zastupanog po punomoćniku SLOBODAN KAPOR</item>
      <item>MARIJAN PARAFTA, VODNJAN zastupanog po punomoćniku SLOBODAN KAPOR</item>
      <item>LIVIO ARSENIĆ, PULA zastupanog po punomoćniku SLOBODAN KAPOR</item>
      <item>HAMZALIJA IMŠIREVIĆ, PULA zastupanog po punomoćniku SLOBODAN KAPOR</item>
      <item>IVKA MAJDANDŽIĆ, PULA zastupanog po punomoćniku SLOBODAN KAPOR</item>
      <item>VILI POROPAT, BALE zastupanog po punomoćniku SLOBODAN KAPOR</item>
      <item>MARINO UJČIĆ, ŽMINJ zastupanog po punomoćniku SLOBODAN KAPOR</item>
      <item>INES RAIĆ-SUDAR, PULA zastupanog po punomoćniku SLOBODAN KAPOR</item>
      <item>MLADEN GRGOROVIĆ, ŽMINJ zastupanog po punomoćniku SLOBODAN KAPOR</item>
      <item>ROMANITA ŠIMEK, PULA zastupanog po punomoćniku SLOBODAN KAPOR</item>
      <item>EDIN CRNOVIĆ, GALIŽANA zastupanog po punomoćniku SLOBODAN KAPOR</item>
      <item>DARKO BENČIĆ, PULA zastupanog po punomoćniku SLOBODAN KAPOR</item>
      <item>ARSEN BULIĆ, BARBAN zastupanog po punomoćniku SLOBODAN KAPOR</item>
      <item>ELIO TARTICHIO, GALIŽANA zastupanog po punomoćniku SLOBODAN KAPOR</item>
      <item>IGOR BOGDANOVIĆ, FAŽANA zastupanog po punomoćniku SLOBODAN KAPOR</item>
      <item>MAURICIO ROCE, PULA zastupanog po punomoćniku SLOBODAN KAPOR</item>
      <item>ALBINO ROJNIĆ, MELNICA zastupanog po punomoćniku SLOBODAN KAPOR</item>
      <item>VLADIMIR KIRAC, MEDULIN zastupanog po punomoćniku SLOBODAN KAPOR</item>
      <item>ROLAND BENČIĆ, PULA zastupanog po punomoćniku SLOBODAN KAPOR</item>
      <item>DARKO VITASOVIĆ, DIVŠIĆI zastupanog po punomoćniku SLOBODAN KAPOR</item>
      <item>LUCIJAN VALE, PULA zastupanog po punomoćniku SLOBODAN KAPOR</item>
      <item>BORIS MANDIĆ, PULA zastupanog po punomoćniku SLOBODAN KAPOR</item>
      <item>MIRJANA SOŠIĆ, FAŽANA zastupanog po punomoćniku SLOBODAN KAPOR</item>
      <item>MIJO LIKIĆ, VADREŠ zastupanog po punomoćniku SLOBODAN KAPOR</item>
      <item>UGO ČERLENICA, PULA zastupanog po punomoćniku SLOBODAN KAPOR</item>
      <item>MLADEN BOŽAC, VODNJAN zastupanog po punomoćniku SLOBODAN KAPOR</item>
      <item>DARIO RAJKO, PULA zastupanog po punomoćniku SLOBODAN KAPOR</item>
      <item>STANKO DRANDIĆ, REŽANCI zastupanog po punomoćniku SLOBODAN KAPOR</item>
      <item>ŽELJKO JARIĆ, PULA zastupanog po punomoćniku SLOBODAN KAPOR</item>
      <item>ŽELJKO KLUNIĆ, LIŽNJAN zastupanog po punomoćniku SLOBODAN KAPOR</item>
      <item>VALTER CETINA, DIVŠIĆI zastupanog po punomoćniku SLOBODAN KAPOR</item>
    </derivirana_varijabla>
  </DomainObject.Predmet.StrankaListFormatedOIB>
  <DomainObject.Predmet.StrankaListFormatedWithAdress>
    <izvorni_sadrzaj>
      <item>SILVANO KOTOŠIĆ, PULA, Antenska 7, 52100 Pula zastupanog po punomoćniku SLOBODAN KAPOR</item>
      <item>MIRJANA NEGRI, PULA, Sisplac 15, 52100 Pula zastupanog po punomoćniku SLOBODAN KAPOR</item>
      <item>JOVAN SMOLJANIĆ, VODNJAN, Narodni trg 11, 52215 Vodnjan zastupanog po punomoćniku SLOBODAN KAPOR</item>
      <item>BRANKO KOIĆ, PULA, Valdmade 28, 52100 Pula zastupanog po punomoćniku SLOBODAN KAPOR</item>
      <item>LIVIO VERK, GALIŽANA, Veli Vrh 8, 52216 Galižana zastupanog po punomoćniku SLOBODAN KAPOR</item>
      <item>ĐANI BENČIĆ, ŽMINJ, Benčići 8, 52341 Žminj zastupanog po punomoćniku SLOBODAN KAPOR</item>
      <item>MARIJAN PARAFTA, VODNJAN, S. Rocco 24, 52215 Vodnjan zastupanog po punomoćniku SLOBODAN KAPOR</item>
      <item>LIVIO ARSENIĆ, PULA, Prilaz Cerella 4, 52100 Pula zastupanog po punomoćniku SLOBODAN KAPOR</item>
      <item>HAMZALIJA IMŠIREVIĆ, PULA, Sisplac 11, 52100 Pula zastupanog po punomoćniku SLOBODAN KAPOR</item>
      <item>IVKA MAJDANDŽIĆ, PULA, Tršćanska 34, 52100 Pula zastupanog po punomoćniku SLOBODAN KAPOR</item>
      <item>VILI POROPAT, BALE, Brajda 9, 52211 Bale zastupanog po punomoćniku SLOBODAN KAPOR</item>
      <item>MARINO UJČIĆ, ŽMINJ, Lukovica bb, 52341 Žminj zastupanog po punomoćniku SLOBODAN KAPOR</item>
      <item>INES RAIĆ-SUDAR, PULA, Pradorlando 19, 52100 Pula zastupanog po punomoćniku SLOBODAN KAPOR</item>
      <item>MLADEN GRGOROVIĆ, ŽMINJ, Žgombini 17, 52341 Žminj zastupanog po punomoćniku SLOBODAN KAPOR</item>
      <item>ROMANITA ŠIMEK, PULA, Rizzijeva 28, 52100 Pula zastupanog po punomoćniku SLOBODAN KAPOR</item>
      <item>EDIN CRNOVIĆ, GALIŽANA, Sant Isepo 18, 52216 Galižana zastupanog po punomoćniku SLOBODAN KAPOR</item>
      <item>DARKO BENČIĆ, PULA, Šurida 82, 52100 Pula zastupanog po punomoćniku SLOBODAN KAPOR</item>
      <item>ARSEN BULIĆ, BARBAN, Glavani 1, 52207 Barban zastupanog po punomoćniku SLOBODAN KAPOR</item>
      <item>ELIO TARTICHIO, GALIŽANA, Veli Vrh 28, 52216 Galižana zastupanog po punomoćniku SLOBODAN KAPOR</item>
      <item>IGOR BOGDANOVIĆ, FAŽANA, Braće Ilić 15, 52212 Fažana zastupanog po punomoćniku SLOBODAN KAPOR</item>
      <item>MAURICIO ROCE, PULA, Šurida 84, 52100 Pula zastupanog po punomoćniku SLOBODAN KAPOR</item>
      <item>ALBINO ROJNIĆ, MELNICA, Grabri 34a, 52207 Melnica zastupanog po punomoćniku SLOBODAN KAPOR</item>
      <item>VLADIMIR KIRAC, MEDULIN, Centar 234, 52203 Medulin zastupanog po punomoćniku SLOBODAN KAPOR</item>
      <item>ROLAND BENČIĆ, PULA, Osiječka 8, 52100 Pula zastupanog po punomoćniku SLOBODAN KAPOR</item>
      <item>DARKO VITASOVIĆ, DIVŠIĆI, Boduleri 51, 52206 Divšići zastupanog po punomoćniku SLOBODAN KAPOR</item>
      <item>LUCIJAN VALE, PULA, Valmade 11, 52100 Pula zastupanog po punomoćniku SLOBODAN KAPOR</item>
      <item>BORIS MANDIĆ, PULA, Kašićeva 10, 52100 Pula zastupanog po punomoćniku SLOBODAN KAPOR</item>
      <item>MIRJANA SOŠIĆ, FAŽANA, Proštin 32a, 52212 Fažana zastupanog po punomoćniku SLOBODAN KAPOR</item>
      <item>MIJO LIKIĆ, VADREŠ, Filini 14, 52207 Vadreš zastupanog po punomoćniku SLOBODAN KAPOR</item>
      <item>UGO ČERLENICA, PULA, Put od Fortica 163, 52100 Pula zastupanog po punomoćniku SLOBODAN KAPOR</item>
      <item>MLADEN BOŽAC, VODNJAN, Stancija Guran 21, 52215 Vodnjan zastupanog po punomoćniku SLOBODAN KAPOR</item>
      <item>DARIO RAJKO, PULA, Braće Čeh 25, 52100 Pula zastupanog po punomoćniku SLOBODAN KAPOR</item>
      <item>STANKO DRANDIĆ, REŽANCI, Režanci 41, 52342 Režanci zastupanog po punomoćniku SLOBODAN KAPOR</item>
      <item>ŽELJKO JARIĆ, PULA, Valmade 39, 52100 Pula zastupanog po punomoćniku SLOBODAN KAPOR</item>
      <item>ŽELJKO KLUNIĆ, LIŽNJAN, Ližnjan 125, 52203 Ližnjan zastupanog po punomoćniku SLOBODAN KAPOR</item>
      <item>VALTER CETINA, DIVŠIĆI, Divšići 10, 52206 Divšići zastupanog po punomoćniku SLOBODAN KAPOR</item>
    </izvorni_sadrzaj>
    <derivirana_varijabla naziv="DomainObject.Predmet.StrankaListFormatedWithAdress_1">
      <item>SILVANO KOTOŠIĆ, PULA, Antenska 7, 52100 Pula zastupanog po punomoćniku SLOBODAN KAPOR</item>
      <item>MIRJANA NEGRI, PULA, Sisplac 15, 52100 Pula zastupanog po punomoćniku SLOBODAN KAPOR</item>
      <item>JOVAN SMOLJANIĆ, VODNJAN, Narodni trg 11, 52215 Vodnjan zastupanog po punomoćniku SLOBODAN KAPOR</item>
      <item>BRANKO KOIĆ, PULA, Valdmade 28, 52100 Pula zastupanog po punomoćniku SLOBODAN KAPOR</item>
      <item>LIVIO VERK, GALIŽANA, Veli Vrh 8, 52216 Galižana zastupanog po punomoćniku SLOBODAN KAPOR</item>
      <item>ĐANI BENČIĆ, ŽMINJ, Benčići 8, 52341 Žminj zastupanog po punomoćniku SLOBODAN KAPOR</item>
      <item>MARIJAN PARAFTA, VODNJAN, S. Rocco 24, 52215 Vodnjan zastupanog po punomoćniku SLOBODAN KAPOR</item>
      <item>LIVIO ARSENIĆ, PULA, Prilaz Cerella 4, 52100 Pula zastupanog po punomoćniku SLOBODAN KAPOR</item>
      <item>HAMZALIJA IMŠIREVIĆ, PULA, Sisplac 11, 52100 Pula zastupanog po punomoćniku SLOBODAN KAPOR</item>
      <item>IVKA MAJDANDŽIĆ, PULA, Tršćanska 34, 52100 Pula zastupanog po punomoćniku SLOBODAN KAPOR</item>
      <item>VILI POROPAT, BALE, Brajda 9, 52211 Bale zastupanog po punomoćniku SLOBODAN KAPOR</item>
      <item>MARINO UJČIĆ, ŽMINJ, Lukovica bb, 52341 Žminj zastupanog po punomoćniku SLOBODAN KAPOR</item>
      <item>INES RAIĆ-SUDAR, PULA, Pradorlando 19, 52100 Pula zastupanog po punomoćniku SLOBODAN KAPOR</item>
      <item>MLADEN GRGOROVIĆ, ŽMINJ, Žgombini 17, 52341 Žminj zastupanog po punomoćniku SLOBODAN KAPOR</item>
      <item>ROMANITA ŠIMEK, PULA, Rizzijeva 28, 52100 Pula zastupanog po punomoćniku SLOBODAN KAPOR</item>
      <item>EDIN CRNOVIĆ, GALIŽANA, Sant Isepo 18, 52216 Galižana zastupanog po punomoćniku SLOBODAN KAPOR</item>
      <item>DARKO BENČIĆ, PULA, Šurida 82, 52100 Pula zastupanog po punomoćniku SLOBODAN KAPOR</item>
      <item>ARSEN BULIĆ, BARBAN, Glavani 1, 52207 Barban zastupanog po punomoćniku SLOBODAN KAPOR</item>
      <item>ELIO TARTICHIO, GALIŽANA, Veli Vrh 28, 52216 Galižana zastupanog po punomoćniku SLOBODAN KAPOR</item>
      <item>IGOR BOGDANOVIĆ, FAŽANA, Braće Ilić 15, 52212 Fažana zastupanog po punomoćniku SLOBODAN KAPOR</item>
      <item>MAURICIO ROCE, PULA, Šurida 84, 52100 Pula zastupanog po punomoćniku SLOBODAN KAPOR</item>
      <item>ALBINO ROJNIĆ, MELNICA, Grabri 34a, 52207 Melnica zastupanog po punomoćniku SLOBODAN KAPOR</item>
      <item>VLADIMIR KIRAC, MEDULIN, Centar 234, 52203 Medulin zastupanog po punomoćniku SLOBODAN KAPOR</item>
      <item>ROLAND BENČIĆ, PULA, Osiječka 8, 52100 Pula zastupanog po punomoćniku SLOBODAN KAPOR</item>
      <item>DARKO VITASOVIĆ, DIVŠIĆI, Boduleri 51, 52206 Divšići zastupanog po punomoćniku SLOBODAN KAPOR</item>
      <item>LUCIJAN VALE, PULA, Valmade 11, 52100 Pula zastupanog po punomoćniku SLOBODAN KAPOR</item>
      <item>BORIS MANDIĆ, PULA, Kašićeva 10, 52100 Pula zastupanog po punomoćniku SLOBODAN KAPOR</item>
      <item>MIRJANA SOŠIĆ, FAŽANA, Proštin 32a, 52212 Fažana zastupanog po punomoćniku SLOBODAN KAPOR</item>
      <item>MIJO LIKIĆ, VADREŠ, Filini 14, 52207 Vadreš zastupanog po punomoćniku SLOBODAN KAPOR</item>
      <item>UGO ČERLENICA, PULA, Put od Fortica 163, 52100 Pula zastupanog po punomoćniku SLOBODAN KAPOR</item>
      <item>MLADEN BOŽAC, VODNJAN, Stancija Guran 21, 52215 Vodnjan zastupanog po punomoćniku SLOBODAN KAPOR</item>
      <item>DARIO RAJKO, PULA, Braće Čeh 25, 52100 Pula zastupanog po punomoćniku SLOBODAN KAPOR</item>
      <item>STANKO DRANDIĆ, REŽANCI, Režanci 41, 52342 Režanci zastupanog po punomoćniku SLOBODAN KAPOR</item>
      <item>ŽELJKO JARIĆ, PULA, Valmade 39, 52100 Pula zastupanog po punomoćniku SLOBODAN KAPOR</item>
      <item>ŽELJKO KLUNIĆ, LIŽNJAN, Ližnjan 125, 52203 Ližnjan zastupanog po punomoćniku SLOBODAN KAPOR</item>
      <item>VALTER CETINA, DIVŠIĆI, Divšići 10, 52206 Divšići zastupanog po punomoćniku SLOBODAN KAPOR</item>
    </derivirana_varijabla>
  </DomainObject.Predmet.StrankaListFormatedWithAdress>
  <DomainObject.Predmet.StrankaListFormatedWithAdressOIB>
    <izvorni_sadrzaj>
      <item>SILVANO KOTOŠIĆ, PULA, Antenska 7, 52100 Pula zastupanog po punomoćniku SLOBODAN KAPOR</item>
      <item>MIRJANA NEGRI, PULA, Sisplac 15, 52100 Pula zastupanog po punomoćniku SLOBODAN KAPOR</item>
      <item>JOVAN SMOLJANIĆ, VODNJAN, Narodni trg 11, 52215 Vodnjan zastupanog po punomoćniku SLOBODAN KAPOR</item>
      <item>BRANKO KOIĆ, PULA, Valdmade 28, 52100 Pula zastupanog po punomoćniku SLOBODAN KAPOR</item>
      <item>LIVIO VERK, GALIŽANA, Veli Vrh 8, 52216 Galižana zastupanog po punomoćniku SLOBODAN KAPOR</item>
      <item>ĐANI BENČIĆ, ŽMINJ, Benčići 8, 52341 Žminj zastupanog po punomoćniku SLOBODAN KAPOR</item>
      <item>MARIJAN PARAFTA, VODNJAN, S. Rocco 24, 52215 Vodnjan zastupanog po punomoćniku SLOBODAN KAPOR</item>
      <item>LIVIO ARSENIĆ, PULA, Prilaz Cerella 4, 52100 Pula zastupanog po punomoćniku SLOBODAN KAPOR</item>
      <item>HAMZALIJA IMŠIREVIĆ, PULA, Sisplac 11, 52100 Pula zastupanog po punomoćniku SLOBODAN KAPOR</item>
      <item>IVKA MAJDANDŽIĆ, PULA, Tršćanska 34, 52100 Pula zastupanog po punomoćniku SLOBODAN KAPOR</item>
      <item>VILI POROPAT, BALE, Brajda 9, 52211 Bale zastupanog po punomoćniku SLOBODAN KAPOR</item>
      <item>MARINO UJČIĆ, ŽMINJ, Lukovica bb, 52341 Žminj zastupanog po punomoćniku SLOBODAN KAPOR</item>
      <item>INES RAIĆ-SUDAR, PULA, Pradorlando 19, 52100 Pula zastupanog po punomoćniku SLOBODAN KAPOR</item>
      <item>MLADEN GRGOROVIĆ, ŽMINJ, Žgombini 17, 52341 Žminj zastupanog po punomoćniku SLOBODAN KAPOR</item>
      <item>ROMANITA ŠIMEK, PULA, Rizzijeva 28, 52100 Pula zastupanog po punomoćniku SLOBODAN KAPOR</item>
      <item>EDIN CRNOVIĆ, GALIŽANA, Sant Isepo 18, 52216 Galižana zastupanog po punomoćniku SLOBODAN KAPOR</item>
      <item>DARKO BENČIĆ, PULA, Šurida 82, 52100 Pula zastupanog po punomoćniku SLOBODAN KAPOR</item>
      <item>ARSEN BULIĆ, BARBAN, Glavani 1, 52207 Barban zastupanog po punomoćniku SLOBODAN KAPOR</item>
      <item>ELIO TARTICHIO, GALIŽANA, Veli Vrh 28, 52216 Galižana zastupanog po punomoćniku SLOBODAN KAPOR</item>
      <item>IGOR BOGDANOVIĆ, FAŽANA, Braće Ilić 15, 52212 Fažana zastupanog po punomoćniku SLOBODAN KAPOR</item>
      <item>MAURICIO ROCE, PULA, Šurida 84, 52100 Pula zastupanog po punomoćniku SLOBODAN KAPOR</item>
      <item>ALBINO ROJNIĆ, MELNICA, Grabri 34a, 52207 Melnica zastupanog po punomoćniku SLOBODAN KAPOR</item>
      <item>VLADIMIR KIRAC, MEDULIN, Centar 234, 52203 Medulin zastupanog po punomoćniku SLOBODAN KAPOR</item>
      <item>ROLAND BENČIĆ, PULA, Osiječka 8, 52100 Pula zastupanog po punomoćniku SLOBODAN KAPOR</item>
      <item>DARKO VITASOVIĆ, DIVŠIĆI, Boduleri 51, 52206 Divšići zastupanog po punomoćniku SLOBODAN KAPOR</item>
      <item>LUCIJAN VALE, PULA, Valmade 11, 52100 Pula zastupanog po punomoćniku SLOBODAN KAPOR</item>
      <item>BORIS MANDIĆ, PULA, Kašićeva 10, 52100 Pula zastupanog po punomoćniku SLOBODAN KAPOR</item>
      <item>MIRJANA SOŠIĆ, FAŽANA, Proštin 32a, 52212 Fažana zastupanog po punomoćniku SLOBODAN KAPOR</item>
      <item>MIJO LIKIĆ, VADREŠ, Filini 14, 52207 Vadreš zastupanog po punomoćniku SLOBODAN KAPOR</item>
      <item>UGO ČERLENICA, PULA, Put od Fortica 163, 52100 Pula zastupanog po punomoćniku SLOBODAN KAPOR</item>
      <item>MLADEN BOŽAC, VODNJAN, Stancija Guran 21, 52215 Vodnjan zastupanog po punomoćniku SLOBODAN KAPOR</item>
      <item>DARIO RAJKO, PULA, Braće Čeh 25, 52100 Pula zastupanog po punomoćniku SLOBODAN KAPOR</item>
      <item>STANKO DRANDIĆ, REŽANCI, Režanci 41, 52342 Režanci zastupanog po punomoćniku SLOBODAN KAPOR</item>
      <item>ŽELJKO JARIĆ, PULA, Valmade 39, 52100 Pula zastupanog po punomoćniku SLOBODAN KAPOR</item>
      <item>ŽELJKO KLUNIĆ, LIŽNJAN, Ližnjan 125, 52203 Ližnjan zastupanog po punomoćniku SLOBODAN KAPOR</item>
      <item>VALTER CETINA, DIVŠIĆI, Divšići 10, 52206 Divšići zastupanog po punomoćniku SLOBODAN KAPOR</item>
    </izvorni_sadrzaj>
    <derivirana_varijabla naziv="DomainObject.Predmet.StrankaListFormatedWithAdressOIB_1">
      <item>SILVANO KOTOŠIĆ, PULA, Antenska 7, 52100 Pula zastupanog po punomoćniku SLOBODAN KAPOR</item>
      <item>MIRJANA NEGRI, PULA, Sisplac 15, 52100 Pula zastupanog po punomoćniku SLOBODAN KAPOR</item>
      <item>JOVAN SMOLJANIĆ, VODNJAN, Narodni trg 11, 52215 Vodnjan zastupanog po punomoćniku SLOBODAN KAPOR</item>
      <item>BRANKO KOIĆ, PULA, Valdmade 28, 52100 Pula zastupanog po punomoćniku SLOBODAN KAPOR</item>
      <item>LIVIO VERK, GALIŽANA, Veli Vrh 8, 52216 Galižana zastupanog po punomoćniku SLOBODAN KAPOR</item>
      <item>ĐANI BENČIĆ, ŽMINJ, Benčići 8, 52341 Žminj zastupanog po punomoćniku SLOBODAN KAPOR</item>
      <item>MARIJAN PARAFTA, VODNJAN, S. Rocco 24, 52215 Vodnjan zastupanog po punomoćniku SLOBODAN KAPOR</item>
      <item>LIVIO ARSENIĆ, PULA, Prilaz Cerella 4, 52100 Pula zastupanog po punomoćniku SLOBODAN KAPOR</item>
      <item>HAMZALIJA IMŠIREVIĆ, PULA, Sisplac 11, 52100 Pula zastupanog po punomoćniku SLOBODAN KAPOR</item>
      <item>IVKA MAJDANDŽIĆ, PULA, Tršćanska 34, 52100 Pula zastupanog po punomoćniku SLOBODAN KAPOR</item>
      <item>VILI POROPAT, BALE, Brajda 9, 52211 Bale zastupanog po punomoćniku SLOBODAN KAPOR</item>
      <item>MARINO UJČIĆ, ŽMINJ, Lukovica bb, 52341 Žminj zastupanog po punomoćniku SLOBODAN KAPOR</item>
      <item>INES RAIĆ-SUDAR, PULA, Pradorlando 19, 52100 Pula zastupanog po punomoćniku SLOBODAN KAPOR</item>
      <item>MLADEN GRGOROVIĆ, ŽMINJ, Žgombini 17, 52341 Žminj zastupanog po punomoćniku SLOBODAN KAPOR</item>
      <item>ROMANITA ŠIMEK, PULA, Rizzijeva 28, 52100 Pula zastupanog po punomoćniku SLOBODAN KAPOR</item>
      <item>EDIN CRNOVIĆ, GALIŽANA, Sant Isepo 18, 52216 Galižana zastupanog po punomoćniku SLOBODAN KAPOR</item>
      <item>DARKO BENČIĆ, PULA, Šurida 82, 52100 Pula zastupanog po punomoćniku SLOBODAN KAPOR</item>
      <item>ARSEN BULIĆ, BARBAN, Glavani 1, 52207 Barban zastupanog po punomoćniku SLOBODAN KAPOR</item>
      <item>ELIO TARTICHIO, GALIŽANA, Veli Vrh 28, 52216 Galižana zastupanog po punomoćniku SLOBODAN KAPOR</item>
      <item>IGOR BOGDANOVIĆ, FAŽANA, Braće Ilić 15, 52212 Fažana zastupanog po punomoćniku SLOBODAN KAPOR</item>
      <item>MAURICIO ROCE, PULA, Šurida 84, 52100 Pula zastupanog po punomoćniku SLOBODAN KAPOR</item>
      <item>ALBINO ROJNIĆ, MELNICA, Grabri 34a, 52207 Melnica zastupanog po punomoćniku SLOBODAN KAPOR</item>
      <item>VLADIMIR KIRAC, MEDULIN, Centar 234, 52203 Medulin zastupanog po punomoćniku SLOBODAN KAPOR</item>
      <item>ROLAND BENČIĆ, PULA, Osiječka 8, 52100 Pula zastupanog po punomoćniku SLOBODAN KAPOR</item>
      <item>DARKO VITASOVIĆ, DIVŠIĆI, Boduleri 51, 52206 Divšići zastupanog po punomoćniku SLOBODAN KAPOR</item>
      <item>LUCIJAN VALE, PULA, Valmade 11, 52100 Pula zastupanog po punomoćniku SLOBODAN KAPOR</item>
      <item>BORIS MANDIĆ, PULA, Kašićeva 10, 52100 Pula zastupanog po punomoćniku SLOBODAN KAPOR</item>
      <item>MIRJANA SOŠIĆ, FAŽANA, Proštin 32a, 52212 Fažana zastupanog po punomoćniku SLOBODAN KAPOR</item>
      <item>MIJO LIKIĆ, VADREŠ, Filini 14, 52207 Vadreš zastupanog po punomoćniku SLOBODAN KAPOR</item>
      <item>UGO ČERLENICA, PULA, Put od Fortica 163, 52100 Pula zastupanog po punomoćniku SLOBODAN KAPOR</item>
      <item>MLADEN BOŽAC, VODNJAN, Stancija Guran 21, 52215 Vodnjan zastupanog po punomoćniku SLOBODAN KAPOR</item>
      <item>DARIO RAJKO, PULA, Braće Čeh 25, 52100 Pula zastupanog po punomoćniku SLOBODAN KAPOR</item>
      <item>STANKO DRANDIĆ, REŽANCI, Režanci 41, 52342 Režanci zastupanog po punomoćniku SLOBODAN KAPOR</item>
      <item>ŽELJKO JARIĆ, PULA, Valmade 39, 52100 Pula zastupanog po punomoćniku SLOBODAN KAPOR</item>
      <item>ŽELJKO KLUNIĆ, LIŽNJAN, Ližnjan 125, 52203 Ližnjan zastupanog po punomoćniku SLOBODAN KAPOR</item>
      <item>VALTER CETINA, DIVŠIĆI, Divšići 10, 52206 Divšići zastupanog po punomoćniku SLOBODAN KAPOR</item>
    </derivirana_varijabla>
  </DomainObject.Predmet.StrankaListFormatedWithAdressOIB>
  <DomainObject.Predmet.StrankaListNazivFormated>
    <izvorni_sadrzaj>
      <item>SILVANO KOTOŠIĆ, PULA</item>
      <item>MIRJANA NEGRI, PULA</item>
      <item>JOVAN SMOLJANIĆ, VODNJAN</item>
      <item>BRANKO KOIĆ, PULA</item>
      <item>LIVIO VERK, GALIŽANA</item>
      <item>ĐANI BENČIĆ, ŽMINJ</item>
      <item>MARIJAN PARAFTA, VODNJAN</item>
      <item>LIVIO ARSENIĆ, PULA</item>
      <item>HAMZALIJA IMŠIREVIĆ, PULA</item>
      <item>IVKA MAJDANDŽIĆ, PULA</item>
      <item>VILI POROPAT, BALE</item>
      <item>MARINO UJČIĆ, ŽMINJ</item>
      <item>INES RAIĆ-SUDAR, PULA</item>
      <item>MLADEN GRGOROVIĆ, ŽMINJ</item>
      <item>ROMANITA ŠIMEK, PULA</item>
      <item>EDIN CRNOVIĆ, GALIŽANA</item>
      <item>DARKO BENČIĆ, PULA</item>
      <item>ARSEN BULIĆ, BARBAN</item>
      <item>ELIO TARTICHIO, GALIŽANA</item>
      <item>IGOR BOGDANOVIĆ, FAŽANA</item>
      <item>MAURICIO ROCE, PULA</item>
      <item>ALBINO ROJNIĆ, MELNICA</item>
      <item>VLADIMIR KIRAC, MEDULIN</item>
      <item>ROLAND BENČIĆ, PULA</item>
      <item>DARKO VITASOVIĆ, DIVŠIĆI</item>
      <item>LUCIJAN VALE, PULA</item>
      <item>BORIS MANDIĆ, PULA</item>
      <item>MIRJANA SOŠIĆ, FAŽANA</item>
      <item>MIJO LIKIĆ, VADREŠ</item>
      <item>UGO ČERLENICA, PULA</item>
      <item>MLADEN BOŽAC, VODNJAN</item>
      <item>DARIO RAJKO, PULA</item>
      <item>STANKO DRANDIĆ, REŽANCI</item>
      <item>ŽELJKO JARIĆ, PULA</item>
      <item>ŽELJKO KLUNIĆ, LIŽNJAN</item>
      <item>VALTER CETINA, DIVŠIĆI</item>
    </izvorni_sadrzaj>
    <derivirana_varijabla naziv="DomainObject.Predmet.StrankaListNazivFormated_1">
      <item>SILVANO KOTOŠIĆ, PULA</item>
      <item>MIRJANA NEGRI, PULA</item>
      <item>JOVAN SMOLJANIĆ, VODNJAN</item>
      <item>BRANKO KOIĆ, PULA</item>
      <item>LIVIO VERK, GALIŽANA</item>
      <item>ĐANI BENČIĆ, ŽMINJ</item>
      <item>MARIJAN PARAFTA, VODNJAN</item>
      <item>LIVIO ARSENIĆ, PULA</item>
      <item>HAMZALIJA IMŠIREVIĆ, PULA</item>
      <item>IVKA MAJDANDŽIĆ, PULA</item>
      <item>VILI POROPAT, BALE</item>
      <item>MARINO UJČIĆ, ŽMINJ</item>
      <item>INES RAIĆ-SUDAR, PULA</item>
      <item>MLADEN GRGOROVIĆ, ŽMINJ</item>
      <item>ROMANITA ŠIMEK, PULA</item>
      <item>EDIN CRNOVIĆ, GALIŽANA</item>
      <item>DARKO BENČIĆ, PULA</item>
      <item>ARSEN BULIĆ, BARBAN</item>
      <item>ELIO TARTICHIO, GALIŽANA</item>
      <item>IGOR BOGDANOVIĆ, FAŽANA</item>
      <item>MAURICIO ROCE, PULA</item>
      <item>ALBINO ROJNIĆ, MELNICA</item>
      <item>VLADIMIR KIRAC, MEDULIN</item>
      <item>ROLAND BENČIĆ, PULA</item>
      <item>DARKO VITASOVIĆ, DIVŠIĆI</item>
      <item>LUCIJAN VALE, PULA</item>
      <item>BORIS MANDIĆ, PULA</item>
      <item>MIRJANA SOŠIĆ, FAŽANA</item>
      <item>MIJO LIKIĆ, VADREŠ</item>
      <item>UGO ČERLENICA, PULA</item>
      <item>MLADEN BOŽAC, VODNJAN</item>
      <item>DARIO RAJKO, PULA</item>
      <item>STANKO DRANDIĆ, REŽANCI</item>
      <item>ŽELJKO JARIĆ, PULA</item>
      <item>ŽELJKO KLUNIĆ, LIŽNJAN</item>
      <item>VALTER CETINA, DIVŠIĆI</item>
    </derivirana_varijabla>
  </DomainObject.Predmet.StrankaListNazivFormated>
  <DomainObject.Predmet.StrankaListNazivFormatedOIB>
    <izvorni_sadrzaj>
      <item>SILVANO KOTOŠIĆ, PULA</item>
      <item>MIRJANA NEGRI, PULA</item>
      <item>JOVAN SMOLJANIĆ, VODNJAN</item>
      <item>BRANKO KOIĆ, PULA</item>
      <item>LIVIO VERK, GALIŽANA</item>
      <item>ĐANI BENČIĆ, ŽMINJ</item>
      <item>MARIJAN PARAFTA, VODNJAN</item>
      <item>LIVIO ARSENIĆ, PULA</item>
      <item>HAMZALIJA IMŠIREVIĆ, PULA</item>
      <item>IVKA MAJDANDŽIĆ, PULA</item>
      <item>VILI POROPAT, BALE</item>
      <item>MARINO UJČIĆ, ŽMINJ</item>
      <item>INES RAIĆ-SUDAR, PULA</item>
      <item>MLADEN GRGOROVIĆ, ŽMINJ</item>
      <item>ROMANITA ŠIMEK, PULA</item>
      <item>EDIN CRNOVIĆ, GALIŽANA</item>
      <item>DARKO BENČIĆ, PULA</item>
      <item>ARSEN BULIĆ, BARBAN</item>
      <item>ELIO TARTICHIO, GALIŽANA</item>
      <item>IGOR BOGDANOVIĆ, FAŽANA</item>
      <item>MAURICIO ROCE, PULA</item>
      <item>ALBINO ROJNIĆ, MELNICA</item>
      <item>VLADIMIR KIRAC, MEDULIN</item>
      <item>ROLAND BENČIĆ, PULA</item>
      <item>DARKO VITASOVIĆ, DIVŠIĆI</item>
      <item>LUCIJAN VALE, PULA</item>
      <item>BORIS MANDIĆ, PULA</item>
      <item>MIRJANA SOŠIĆ, FAŽANA</item>
      <item>MIJO LIKIĆ, VADREŠ</item>
      <item>UGO ČERLENICA, PULA</item>
      <item>MLADEN BOŽAC, VODNJAN</item>
      <item>DARIO RAJKO, PULA</item>
      <item>STANKO DRANDIĆ, REŽANCI</item>
      <item>ŽELJKO JARIĆ, PULA</item>
      <item>ŽELJKO KLUNIĆ, LIŽNJAN</item>
      <item>VALTER CETINA, DIVŠIĆI</item>
    </izvorni_sadrzaj>
    <derivirana_varijabla naziv="DomainObject.Predmet.StrankaListNazivFormatedOIB_1">
      <item>SILVANO KOTOŠIĆ, PULA</item>
      <item>MIRJANA NEGRI, PULA</item>
      <item>JOVAN SMOLJANIĆ, VODNJAN</item>
      <item>BRANKO KOIĆ, PULA</item>
      <item>LIVIO VERK, GALIŽANA</item>
      <item>ĐANI BENČIĆ, ŽMINJ</item>
      <item>MARIJAN PARAFTA, VODNJAN</item>
      <item>LIVIO ARSENIĆ, PULA</item>
      <item>HAMZALIJA IMŠIREVIĆ, PULA</item>
      <item>IVKA MAJDANDŽIĆ, PULA</item>
      <item>VILI POROPAT, BALE</item>
      <item>MARINO UJČIĆ, ŽMINJ</item>
      <item>INES RAIĆ-SUDAR, PULA</item>
      <item>MLADEN GRGOROVIĆ, ŽMINJ</item>
      <item>ROMANITA ŠIMEK, PULA</item>
      <item>EDIN CRNOVIĆ, GALIŽANA</item>
      <item>DARKO BENČIĆ, PULA</item>
      <item>ARSEN BULIĆ, BARBAN</item>
      <item>ELIO TARTICHIO, GALIŽANA</item>
      <item>IGOR BOGDANOVIĆ, FAŽANA</item>
      <item>MAURICIO ROCE, PULA</item>
      <item>ALBINO ROJNIĆ, MELNICA</item>
      <item>VLADIMIR KIRAC, MEDULIN</item>
      <item>ROLAND BENČIĆ, PULA</item>
      <item>DARKO VITASOVIĆ, DIVŠIĆI</item>
      <item>LUCIJAN VALE, PULA</item>
      <item>BORIS MANDIĆ, PULA</item>
      <item>MIRJANA SOŠIĆ, FAŽANA</item>
      <item>MIJO LIKIĆ, VADREŠ</item>
      <item>UGO ČERLENICA, PULA</item>
      <item>MLADEN BOŽAC, VODNJAN</item>
      <item>DARIO RAJKO, PULA</item>
      <item>STANKO DRANDIĆ, REŽANCI</item>
      <item>ŽELJKO JARIĆ, PULA</item>
      <item>ŽELJKO KLUNIĆ, LIŽNJAN</item>
      <item>VALTER CETINA, DIVŠIĆI</item>
    </derivirana_varijabla>
  </DomainObject.Predmet.StrankaListNazivFormatedOIB>
  <DomainObject.Predmet.ProtuStrankaListFormated>
    <izvorni_sadrzaj>
      <item>ULJANIK STROJOGRADNJA ALATNICA d.o.o. PULA</item>
    </izvorni_sadrzaj>
    <derivirana_varijabla naziv="DomainObject.Predmet.ProtuStrankaListFormated_1">
      <item>ULJANIK STROJOGRADNJA ALATNICA d.o.o. PULA</item>
    </derivirana_varijabla>
  </DomainObject.Predmet.ProtuStrankaListFormated>
  <DomainObject.Predmet.ProtuStrankaListFormatedOIB>
    <izvorni_sadrzaj>
      <item>ULJANIK STROJOGRADNJA ALATNICA d.o.o. PULA, OIB 57130466818</item>
    </izvorni_sadrzaj>
    <derivirana_varijabla naziv="DomainObject.Predmet.ProtuStrankaListFormatedOIB_1">
      <item>ULJANIK STROJOGRADNJA ALATNICA d.o.o. PULA, OIB 57130466818</item>
    </derivirana_varijabla>
  </DomainObject.Predmet.ProtuStrankaListFormatedOIB>
  <DomainObject.Predmet.ProtuStrankaListFormatedWithAdress>
    <izvorni_sadrzaj>
      <item>ULJANIK STROJOGRADNJA ALATNICA d.o.o. PULA, Valica 6, 52100 Pula</item>
    </izvorni_sadrzaj>
    <derivirana_varijabla naziv="DomainObject.Predmet.ProtuStrankaListFormatedWithAdress_1">
      <item>ULJANIK STROJOGRADNJA ALATNICA d.o.o. PULA, Valica 6, 52100 Pula</item>
    </derivirana_varijabla>
  </DomainObject.Predmet.ProtuStrankaListFormatedWithAdress>
  <DomainObject.Predmet.ProtuStrankaListFormatedWithAdressOIB>
    <izvorni_sadrzaj>
      <item>ULJANIK STROJOGRADNJA ALATNICA d.o.o. PULA, OIB 57130466818, Valica 6, 52100 Pula</item>
    </izvorni_sadrzaj>
    <derivirana_varijabla naziv="DomainObject.Predmet.ProtuStrankaListFormatedWithAdressOIB_1">
      <item>ULJANIK STROJOGRADNJA ALATNICA d.o.o. PULA, OIB 57130466818, Valica 6, 52100 Pula</item>
    </derivirana_varijabla>
  </DomainObject.Predmet.ProtuStrankaListFormatedWithAdressOIB>
  <DomainObject.Predmet.ProtuStrankaListNazivFormated>
    <izvorni_sadrzaj>
      <item>ULJANIK STROJOGRADNJA ALATNICA d.o.o. PULA</item>
    </izvorni_sadrzaj>
    <derivirana_varijabla naziv="DomainObject.Predmet.ProtuStrankaListNazivFormated_1">
      <item>ULJANIK STROJOGRADNJA ALATNICA d.o.o. PULA</item>
    </derivirana_varijabla>
  </DomainObject.Predmet.ProtuStrankaListNazivFormated>
  <DomainObject.Predmet.ProtuStrankaListNazivFormatedOIB>
    <izvorni_sadrzaj>
      <item>ULJANIK STROJOGRADNJA ALATNICA d.o.o. PULA, OIB 57130466818</item>
    </izvorni_sadrzaj>
    <derivirana_varijabla naziv="DomainObject.Predmet.ProtuStrankaListNazivFormatedOIB_1">
      <item>ULJANIK STROJOGRADNJA ALATNICA d.o.o. PULA, OIB 57130466818</item>
    </derivirana_varijabla>
  </DomainObject.Predmet.ProtuStrankaListNazivFormatedOIB>
  <DomainObject.Predmet.OstaliListFormated>
    <izvorni_sadrzaj>
      <item>SLOBODAN KAPOR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item>
      <item>FINA PULA</item>
      <item>Dražen Ezgeta</item>
    </izvorni_sadrzaj>
    <derivirana_varijabla naziv="DomainObject.Predmet.OstaliListFormated_1">
      <item>SLOBODAN KAPOR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item>
      <item>FINA PULA</item>
      <item>Dražen Ezgeta</item>
    </derivirana_varijabla>
  </DomainObject.Predmet.OstaliListFormated>
  <DomainObject.Predmet.OstaliListFormatedOIB>
    <izvorni_sadrzaj>
      <item>SLOBODAN KAPOR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 OIB 87939104217</item>
      <item>FINA PULA, OIB 85821130368</item>
      <item>Dražen Ezgeta, OIB 62061046523</item>
    </izvorni_sadrzaj>
    <derivirana_varijabla naziv="DomainObject.Predmet.OstaliListFormatedOIB_1">
      <item>SLOBODAN KAPOR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 OIB 87939104217</item>
      <item>FINA PULA, OIB 85821130368</item>
      <item>Dražen Ezgeta, OIB 62061046523</item>
    </derivirana_varijabla>
  </DomainObject.Predmet.OstaliListFormatedOIB>
  <DomainObject.Predmet.OstaliListFormatedWithAdress>
    <izvorni_sadrzaj>
      <item>SLOBODAN KAPOR, Krležina 37, 52100 Pula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 Jurišićeva 4, 10000 Zagreb</item>
      <item>FINA PULA</item>
      <item>Dražen Ezgeta, M. Benussi 8, 52440 Poreč</item>
    </izvorni_sadrzaj>
    <derivirana_varijabla naziv="DomainObject.Predmet.OstaliListFormatedWithAdress_1">
      <item>SLOBODAN KAPOR, Krležina 37, 52100 Pula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 Jurišićeva 4, 10000 Zagreb</item>
      <item>FINA PULA</item>
      <item>Dražen Ezgeta, M. Benussi 8, 52440 Poreč</item>
    </derivirana_varijabla>
  </DomainObject.Predmet.OstaliListFormatedWithAdress>
  <DomainObject.Predmet.OstaliListFormatedWithAdressOIB>
    <izvorni_sadrzaj>
      <item>SLOBODAN KAPOR, Krležina 37, 52100 Pula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 OIB 87939104217, Jurišićeva 4, 10000 Zagreb</item>
      <item>FINA PULA, OIB 85821130368</item>
      <item>Dražen Ezgeta, OIB 62061046523, M. Benussi 8, 52440 Poreč</item>
    </izvorni_sadrzaj>
    <derivirana_varijabla naziv="DomainObject.Predmet.OstaliListFormatedWithAdressOIB_1">
      <item>SLOBODAN KAPOR, Krležina 37, 52100 Pula punomoćnik sudionika u postupku ROLAND BENČIĆ, PULA; LIVIO ARSENIĆ, PULA; IGOR BOGDANOVIĆ, FAŽANA; ŽELJKO KLUNIĆ, LIŽNJAN; VLADIMIR KIRAC, MEDULIN; ROMANITA ŠIMEK, PULA; MIRJANA SOŠIĆ, FAŽANA; DARKO VITASOVIĆ, DIVŠIĆI; DARKO BENČIĆ, PULA; BORIS MANDIĆ, PULA; STANKO DRANDIĆ, REŽANCI; ARSEN BULIĆ, BARBAN; VALTER CETINA, DIVŠIĆI; MIRJANA NEGRI, PULA; HAMZALIJA IMŠIREVIĆ, PULA; INES RAIĆ-SUDAR, PULA; VILI POROPAT, BALE; ALBINO ROJNIĆ, MELNICA; MIJO LIKIĆ, VADREŠ; LIVIO VERK, GALIŽANA; MLADEN BOŽAC, VODNJAN; MARINO UJČIĆ, ŽMINJ; ŽELJKO JARIĆ, PULA; LUCIJAN VALE, PULA; IVKA MAJDANDŽIĆ, PULA; BRANKO KOIĆ, PULA; ELIO TARTICHIO, GALIŽANA; EDIN CRNOVIĆ, GALIŽANA; SILVANO KOTOŠIĆ, PULA; MAURICIO ROCE, PULA; DARIO RAJKO, PULA; MARIJAN PARAFTA, VODNJAN; UGO ČERLENICA, PULA; JOVAN SMOLJANIĆ, VODNJAN; ĐANI BENČIĆ, ŽMINJ; MLADEN GRGOROVIĆ, ŽMINJ</item>
      <item>ŽDO PULA</item>
      <item>Hvatska poštanska banka dd Zagreb, OIB 87939104217, Jurišićeva 4, 10000 Zagreb</item>
      <item>FINA PULA, OIB 85821130368</item>
      <item>Dražen Ezgeta, OIB 62061046523, M. Benussi 8, 52440 Poreč</item>
    </derivirana_varijabla>
  </DomainObject.Predmet.OstaliListFormatedWithAdressOIB>
  <DomainObject.Predmet.OstaliListNazivFormated>
    <izvorni_sadrzaj>
      <item>SLOBODAN KAPOR</item>
      <item>ŽDO PULA</item>
      <item>Hvatska poštanska banka dd Zagreb</item>
      <item>FINA PULA</item>
      <item>Dražen Ezgeta</item>
    </izvorni_sadrzaj>
    <derivirana_varijabla naziv="DomainObject.Predmet.OstaliListNazivFormated_1">
      <item>SLOBODAN KAPOR</item>
      <item>ŽDO PULA</item>
      <item>Hvatska poštanska banka dd Zagreb</item>
      <item>FINA PULA</item>
      <item>Dražen Ezgeta</item>
    </derivirana_varijabla>
  </DomainObject.Predmet.OstaliListNazivFormated>
  <DomainObject.Predmet.OstaliListNazivFormatedOIB>
    <izvorni_sadrzaj>
      <item>SLOBODAN KAPOR</item>
      <item>ŽDO PULA</item>
      <item>Hvatska poštanska banka dd Zagreb, OIB 87939104217</item>
      <item>FINA PULA, OIB 85821130368</item>
      <item>Dražen Ezgeta, OIB 62061046523</item>
    </izvorni_sadrzaj>
    <derivirana_varijabla naziv="DomainObject.Predmet.OstaliListNazivFormatedOIB_1">
      <item>SLOBODAN KAPOR</item>
      <item>ŽDO PULA</item>
      <item>Hvatska poštanska banka dd Zagreb, OIB 87939104217</item>
      <item>FINA PULA, OIB 85821130368</item>
      <item>Dražen Ezgeta, OIB 62061046523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ROMANITA ŠIMEK, PULA i dr.</izvorni_sadrzaj>
    <derivirana_varijabla naziv="DomainObject.Predmet.StrankaIDrugi_1">ROMANITA ŠIMEK, PULA i dr.</derivirana_varijabla>
  </DomainObject.Predmet.StrankaIDrugi>
  <DomainObject.Predmet.ProtustrankaIDrugi>
    <izvorni_sadrzaj>ULJANIK STROJOGRADNJA ALATNICA d.o.o. PULA</izvorni_sadrzaj>
    <derivirana_varijabla naziv="DomainObject.Predmet.ProtustrankaIDrugi_1">ULJANIK STROJOGRADNJA ALATNICA d.o.o. PULA</derivirana_varijabla>
  </DomainObject.Predmet.ProtustrankaIDrugi>
  <DomainObject.Predmet.StrankaIDrugiAdressOIB>
    <izvorni_sadrzaj>ROMANITA ŠIMEK, PULA, Rizzijeva 28, 52100 Pula i dr.</izvorni_sadrzaj>
    <derivirana_varijabla naziv="DomainObject.Predmet.StrankaIDrugiAdressOIB_1">ROMANITA ŠIMEK, PULA, Rizzijeva 28, 52100 Pula i dr.</derivirana_varijabla>
  </DomainObject.Predmet.StrankaIDrugiAdressOIB>
  <DomainObject.Predmet.ProtustrankaIDrugiAdressOIB>
    <izvorni_sadrzaj>ULJANIK STROJOGRADNJA ALATNICA d.o.o. PULA, OIB 57130466818, Valica 6, 52100 Pula</izvorni_sadrzaj>
    <derivirana_varijabla naziv="DomainObject.Predmet.ProtustrankaIDrugiAdressOIB_1">ULJANIK STROJOGRADNJA ALATNICA d.o.o. PULA, OIB 57130466818, Valica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listopada 2015.</izvorni_sadrzaj>
    <derivirana_varijabla naziv="DomainObject.Predmet.OdlukaRjesenje.DatumDonosenjaOdluke_1">13. listopada 2015.</derivirana_varijabla>
  </DomainObject.Predmet.OdlukaRjesenje.DatumDonosenjaOdluke>
  <DomainObject.Predmet.OdlukaRjesenje.DatumPravomocnosti>
    <izvorni_sadrzaj>30. listopada 2015.</izvorni_sadrzaj>
    <derivirana_varijabla naziv="DomainObject.Predmet.OdlukaRjesenje.DatumPravomocnosti_1">30. listopada 2015.</derivirana_varijabla>
  </DomainObject.Predmet.OdlukaRjesenje.DatumPravomocnosti>
  <DomainObject.Predmet.OdlukaRjesenje.Oznaka>
    <izvorni_sadrzaj>St-16/2015-146</izvorni_sadrzaj>
    <derivirana_varijabla naziv="DomainObject.Predmet.OdlukaRjesenje.Oznaka_1">St-16/2015-146</derivirana_varijabla>
  </DomainObject.Predmet.OdlukaRjesenje.Oznaka>
  <DomainObject.Predmet.SudioniciListNaziv>
    <izvorni_sadrzaj>
      <item>SILVANO KOTOŠIĆ, PULA</item>
      <item>MIRJANA NEGRI, PULA</item>
      <item>JOVAN SMOLJANIĆ, VODNJAN</item>
      <item>BRANKO KOIĆ, PULA</item>
      <item>LIVIO VERK, GALIŽANA</item>
      <item>ĐANI BENČIĆ, ŽMINJ</item>
      <item>MARIJAN PARAFTA, VODNJAN</item>
      <item>LIVIO ARSENIĆ, PULA</item>
      <item>HAMZALIJA IMŠIREVIĆ, PULA</item>
      <item>IVKA MAJDANDŽIĆ, PULA</item>
      <item>VILI POROPAT, BALE</item>
      <item>MARINO UJČIĆ, ŽMINJ</item>
      <item>INES RAIĆ-SUDAR, PULA</item>
      <item>MLADEN GRGOROVIĆ, ŽMINJ</item>
      <item>ROMANITA ŠIMEK, PULA</item>
      <item>EDIN CRNOVIĆ, GALIŽANA</item>
      <item>DARKO BENČIĆ, PULA</item>
      <item>ARSEN BULIĆ, BARBAN</item>
      <item>ELIO TARTICHIO, GALIŽANA</item>
      <item>IGOR BOGDANOVIĆ, FAŽANA</item>
      <item>MAURICIO ROCE, PULA</item>
      <item>ALBINO ROJNIĆ, MELNICA</item>
      <item>VLADIMIR KIRAC, MEDULIN</item>
      <item>ROLAND BENČIĆ, PULA</item>
      <item>DARKO VITASOVIĆ, DIVŠIĆI</item>
      <item>LUCIJAN VALE, PULA</item>
      <item>BORIS MANDIĆ, PULA</item>
      <item>MIRJANA SOŠIĆ, FAŽANA</item>
      <item>MIJO LIKIĆ, VADREŠ</item>
      <item>UGO ČERLENICA, PULA</item>
      <item>MLADEN BOŽAC, VODNJAN</item>
      <item>DARIO RAJKO, PULA</item>
      <item>STANKO DRANDIĆ, REŽANCI</item>
      <item>SLOBODAN KAPOR</item>
      <item>ŽELJKO JARIĆ, PULA</item>
      <item>ŽDO PULA</item>
      <item>Hvatska poštanska banka dd Zagreb</item>
      <item>FINA PULA</item>
      <item>ŽELJKO KLUNIĆ, LIŽNJAN</item>
      <item>VALTER CETINA, DIVŠIĆI</item>
      <item>Dražen Ezgeta</item>
      <item>ULJANIK STROJOGRADNJA ALATNICA d.o.o. PULA</item>
    </izvorni_sadrzaj>
    <derivirana_varijabla naziv="DomainObject.Predmet.SudioniciListNaziv_1">
      <item>SILVANO KOTOŠIĆ, PULA</item>
      <item>MIRJANA NEGRI, PULA</item>
      <item>JOVAN SMOLJANIĆ, VODNJAN</item>
      <item>BRANKO KOIĆ, PULA</item>
      <item>LIVIO VERK, GALIŽANA</item>
      <item>ĐANI BENČIĆ, ŽMINJ</item>
      <item>MARIJAN PARAFTA, VODNJAN</item>
      <item>LIVIO ARSENIĆ, PULA</item>
      <item>HAMZALIJA IMŠIREVIĆ, PULA</item>
      <item>IVKA MAJDANDŽIĆ, PULA</item>
      <item>VILI POROPAT, BALE</item>
      <item>MARINO UJČIĆ, ŽMINJ</item>
      <item>INES RAIĆ-SUDAR, PULA</item>
      <item>MLADEN GRGOROVIĆ, ŽMINJ</item>
      <item>ROMANITA ŠIMEK, PULA</item>
      <item>EDIN CRNOVIĆ, GALIŽANA</item>
      <item>DARKO BENČIĆ, PULA</item>
      <item>ARSEN BULIĆ, BARBAN</item>
      <item>ELIO TARTICHIO, GALIŽANA</item>
      <item>IGOR BOGDANOVIĆ, FAŽANA</item>
      <item>MAURICIO ROCE, PULA</item>
      <item>ALBINO ROJNIĆ, MELNICA</item>
      <item>VLADIMIR KIRAC, MEDULIN</item>
      <item>ROLAND BENČIĆ, PULA</item>
      <item>DARKO VITASOVIĆ, DIVŠIĆI</item>
      <item>LUCIJAN VALE, PULA</item>
      <item>BORIS MANDIĆ, PULA</item>
      <item>MIRJANA SOŠIĆ, FAŽANA</item>
      <item>MIJO LIKIĆ, VADREŠ</item>
      <item>UGO ČERLENICA, PULA</item>
      <item>MLADEN BOŽAC, VODNJAN</item>
      <item>DARIO RAJKO, PULA</item>
      <item>STANKO DRANDIĆ, REŽANCI</item>
      <item>SLOBODAN KAPOR</item>
      <item>ŽELJKO JARIĆ, PULA</item>
      <item>ŽDO PULA</item>
      <item>Hvatska poštanska banka dd Zagreb</item>
      <item>FINA PULA</item>
      <item>ŽELJKO KLUNIĆ, LIŽNJAN</item>
      <item>VALTER CETINA, DIVŠIĆI</item>
      <item>Dražen Ezgeta</item>
      <item>ULJANIK STROJOGRADNJA ALATNICA d.o.o. PULA</item>
    </derivirana_varijabla>
  </DomainObject.Predmet.SudioniciListNaziv>
  <DomainObject.Predmet.SudioniciListAdressOIB>
    <izvorni_sadrzaj>
      <item>SILVANO KOTOŠIĆ, PULA, Antenska 7,52100 Pula</item>
      <item>MIRJANA NEGRI, PULA, Sisplac 15,52100 Pula</item>
      <item>JOVAN SMOLJANIĆ, VODNJAN, Narodni trg 11,52215 Vodnjan</item>
      <item>BRANKO KOIĆ, PULA, Valdmade 28,52100 Pula</item>
      <item>LIVIO VERK, GALIŽANA, Veli Vrh 8,52216 Galižana</item>
      <item>ĐANI BENČIĆ, ŽMINJ, Benčići 8,52341 Žminj</item>
      <item>MARIJAN PARAFTA, VODNJAN, S. Rocco 24,52215 Vodnjan</item>
      <item>LIVIO ARSENIĆ, PULA, Prilaz Cerella 4,52100 Pula</item>
      <item>HAMZALIJA IMŠIREVIĆ, PULA, Sisplac 11,52100 Pula</item>
      <item>IVKA MAJDANDŽIĆ, PULA, Tršćanska 34,52100 Pula</item>
      <item>VILI POROPAT, BALE, Brajda 9,52211 Bale</item>
      <item>MARINO UJČIĆ, ŽMINJ, Lukovica bb,52341 Žminj</item>
      <item>INES RAIĆ-SUDAR, PULA, Pradorlando 19,52100 Pula</item>
      <item>MLADEN GRGOROVIĆ, ŽMINJ, Žgombini 17,52341 Žminj</item>
      <item>ROMANITA ŠIMEK, PULA, Rizzijeva 28,52100 Pula</item>
      <item>EDIN CRNOVIĆ, GALIŽANA, Sant Isepo 18,52216 Galižana</item>
      <item>DARKO BENČIĆ, PULA, Šurida 82,52100 Pula</item>
      <item>ARSEN BULIĆ, BARBAN, Glavani 1,52207 Barban</item>
      <item>ELIO TARTICHIO, GALIŽANA, Veli Vrh 28,52216 Galižana</item>
      <item>IGOR BOGDANOVIĆ, FAŽANA, Braće Ilić 15,52212 Fažana</item>
      <item>MAURICIO ROCE, PULA, Šurida 84,52100 Pula</item>
      <item>ALBINO ROJNIĆ, MELNICA, Grabri 34a,52207 Melnica</item>
      <item>VLADIMIR KIRAC, MEDULIN, Centar 234,52203 Medulin</item>
      <item>ROLAND BENČIĆ, PULA, Osiječka 8,52100 Pula</item>
      <item>DARKO VITASOVIĆ, DIVŠIĆI, Boduleri 51,52206 Divšići</item>
      <item>LUCIJAN VALE, PULA, Valmade 11,52100 Pula</item>
      <item>BORIS MANDIĆ, PULA, Kašićeva 10,52100 Pula</item>
      <item>MIRJANA SOŠIĆ, FAŽANA, Proštin 32a,52212 Fažana</item>
      <item>MIJO LIKIĆ, VADREŠ, Filini 14,52207 Vadreš</item>
      <item>UGO ČERLENICA, PULA, Put od Fortica 163,52100 Pula</item>
      <item>MLADEN BOŽAC, VODNJAN, Stancija Guran 21,52215 Vodnjan</item>
      <item>DARIO RAJKO, PULA, Braće Čeh 25,52100 Pula</item>
      <item>STANKO DRANDIĆ, REŽANCI, Režanci 41,52342 Režanci</item>
      <item>SLOBODAN KAPOR, Krležina 37,52100 Pula</item>
      <item>ŽELJKO JARIĆ, PULA, Valmade 39,52100 Pula</item>
      <item>ŽDO PULA</item>
      <item>Hvatska poštanska banka dd Zagreb, OIB 87939104217, Jurišićeva 4,10000 Zagreb</item>
      <item>FINA PULA, OIB 85821130368</item>
      <item>ŽELJKO KLUNIĆ, LIŽNJAN, Ližnjan 125,52203 Ližnjan</item>
      <item>VALTER CETINA, DIVŠIĆI, Divšići 10,52206 Divšići</item>
      <item>Dražen Ezgeta, OIB 62061046523, M. Benussi 8,52440 Poreč</item>
      <item>ULJANIK STROJOGRADNJA ALATNICA d.o.o. PULA, OIB 57130466818, Valica 6,52100 Pula</item>
    </izvorni_sadrzaj>
    <derivirana_varijabla naziv="DomainObject.Predmet.SudioniciListAdressOIB_1">
      <item>SILVANO KOTOŠIĆ, PULA, Antenska 7,52100 Pula</item>
      <item>MIRJANA NEGRI, PULA, Sisplac 15,52100 Pula</item>
      <item>JOVAN SMOLJANIĆ, VODNJAN, Narodni trg 11,52215 Vodnjan</item>
      <item>BRANKO KOIĆ, PULA, Valdmade 28,52100 Pula</item>
      <item>LIVIO VERK, GALIŽANA, Veli Vrh 8,52216 Galižana</item>
      <item>ĐANI BENČIĆ, ŽMINJ, Benčići 8,52341 Žminj</item>
      <item>MARIJAN PARAFTA, VODNJAN, S. Rocco 24,52215 Vodnjan</item>
      <item>LIVIO ARSENIĆ, PULA, Prilaz Cerella 4,52100 Pula</item>
      <item>HAMZALIJA IMŠIREVIĆ, PULA, Sisplac 11,52100 Pula</item>
      <item>IVKA MAJDANDŽIĆ, PULA, Tršćanska 34,52100 Pula</item>
      <item>VILI POROPAT, BALE, Brajda 9,52211 Bale</item>
      <item>MARINO UJČIĆ, ŽMINJ, Lukovica bb,52341 Žminj</item>
      <item>INES RAIĆ-SUDAR, PULA, Pradorlando 19,52100 Pula</item>
      <item>MLADEN GRGOROVIĆ, ŽMINJ, Žgombini 17,52341 Žminj</item>
      <item>ROMANITA ŠIMEK, PULA, Rizzijeva 28,52100 Pula</item>
      <item>EDIN CRNOVIĆ, GALIŽANA, Sant Isepo 18,52216 Galižana</item>
      <item>DARKO BENČIĆ, PULA, Šurida 82,52100 Pula</item>
      <item>ARSEN BULIĆ, BARBAN, Glavani 1,52207 Barban</item>
      <item>ELIO TARTICHIO, GALIŽANA, Veli Vrh 28,52216 Galižana</item>
      <item>IGOR BOGDANOVIĆ, FAŽANA, Braće Ilić 15,52212 Fažana</item>
      <item>MAURICIO ROCE, PULA, Šurida 84,52100 Pula</item>
      <item>ALBINO ROJNIĆ, MELNICA, Grabri 34a,52207 Melnica</item>
      <item>VLADIMIR KIRAC, MEDULIN, Centar 234,52203 Medulin</item>
      <item>ROLAND BENČIĆ, PULA, Osiječka 8,52100 Pula</item>
      <item>DARKO VITASOVIĆ, DIVŠIĆI, Boduleri 51,52206 Divšići</item>
      <item>LUCIJAN VALE, PULA, Valmade 11,52100 Pula</item>
      <item>BORIS MANDIĆ, PULA, Kašićeva 10,52100 Pula</item>
      <item>MIRJANA SOŠIĆ, FAŽANA, Proštin 32a,52212 Fažana</item>
      <item>MIJO LIKIĆ, VADREŠ, Filini 14,52207 Vadreš</item>
      <item>UGO ČERLENICA, PULA, Put od Fortica 163,52100 Pula</item>
      <item>MLADEN BOŽAC, VODNJAN, Stancija Guran 21,52215 Vodnjan</item>
      <item>DARIO RAJKO, PULA, Braće Čeh 25,52100 Pula</item>
      <item>STANKO DRANDIĆ, REŽANCI, Režanci 41,52342 Režanci</item>
      <item>SLOBODAN KAPOR, Krležina 37,52100 Pula</item>
      <item>ŽELJKO JARIĆ, PULA, Valmade 39,52100 Pula</item>
      <item>ŽDO PULA</item>
      <item>Hvatska poštanska banka dd Zagreb, OIB 87939104217, Jurišićeva 4,10000 Zagreb</item>
      <item>FINA PULA, OIB 85821130368</item>
      <item>ŽELJKO KLUNIĆ, LIŽNJAN, Ližnjan 125,52203 Ližnjan</item>
      <item>VALTER CETINA, DIVŠIĆI, Divšići 10,52206 Divšići</item>
      <item>Dražen Ezgeta, OIB 62061046523, M. Benussi 8,52440 Poreč</item>
      <item>ULJANIK STROJOGRADNJA ALATNICA d.o.o. PULA, OIB 57130466818, Valica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87939104217</item>
      <item>, OIB 85821130368</item>
      <item>, OIB null</item>
      <item>, OIB null</item>
      <item>, OIB 62061046523</item>
      <item>, OIB 57130466818</item>
    </izvorni_sadrzaj>
    <derivirana_varijabla naziv="DomainObject.Predmet.SudioniciListNazivOIB_1">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87939104217</item>
      <item>, OIB 85821130368</item>
      <item>, OIB null</item>
      <item>, OIB null</item>
      <item>, OIB 62061046523</item>
      <item>, OIB 57130466818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272</properties:Words>
  <properties:Characters>1328</properties:Characters>
  <properties:Lines>46</properties:Lines>
  <properties:Paragraphs>19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2017-11-21T12:51:00Z</dcterms:created>
  <dc:creator>Jasmina Matika</dc:creator>
  <cp:lastModifiedBy>Jasmina Matika</cp:lastModifiedBy>
  <dcterms:modified xmlns:xsi="http://www.w3.org/2001/XMLSchema-instance" xsi:type="dcterms:W3CDTF">2017-12-07T09:31:00Z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