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3c41" w14:paraId="44d3c41" w:rsidRDefault="00AE649C" w:rsidP="00FA5B5E" w:rsidR="00AE649C" w:rsidRPr="00B76F3C">
      <w:pPr>
        <w:pStyle w:val="Naslov3"/>
        <w15:collapsed w:val="false"/>
      </w:pPr>
    </w:p>
    <w:p w:rsidRDefault="001B2E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1 St-138/2016-3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R J E Š E N J E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OBITELJ BAMBO  d.o.o. u likvidaciji, Budrovac Lukački kbr. 21, OIB: 23968985886,  dana   22.  ožujka  2016. godine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r i j e š i o     j e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I Pokreće se prethodni postupak radi utvrđenja uvjeta za otvaranje stečajnog postupka nad  dužnikom društvom  OBITELJ BAMBO  d.o.o. u likvidaciji, Budrovac Lukački kbr. 21, OIB: 23968985886.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11.  travnja  2016. godine u 9,30 sati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 xml:space="preserve">1.  predlagatelje RH, M.B. Auto d.o.o. Zagreb i H-Abduco d.o.o. Zagreb, </w:t>
      </w: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2. z.z. stečajnog dužnika Horvat Josipa</w:t>
      </w: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3. privremenog stečajnog upravitelja Branka Valentić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Obrazloženje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Predlagatelij su ovomu suda   podnijeli  prijedlog za otvaranje stečajnog postupka nad  dužnikom društvom OBITELJ BAMBO  d.o.o. u likvidaciji, Budrovac Lukački kbr. 21, OIB: 23968985886.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lastRenderedPageBreak/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OBITELJ BAMBO  d.o.o. u likvidaciji, Budrovac Lukački kbr. 21, OIB: 23968985886, u skladu s  odredbom članka 42. Stečajnog zakona. 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 xml:space="preserve">Bjelovar,   22.  ožujka  2016.   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</w:t>
      </w:r>
      <w:r>
        <w:rPr>
          <w:noProof/>
        </w:rPr>
        <w:t xml:space="preserve">           BRANKA PLESKALT  </w:t>
      </w:r>
      <w:bookmarkStart w:name="_GoBack" w:id="0"/>
      <w:bookmarkEnd w:id="0"/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Rj.</w:t>
      </w: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>Dna: predlagatelje uz podnesak dužnika</w:t>
      </w: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1B2EC8" w:rsidP="001B2EC8" w:rsidR="001B2EC8">
      <w:pPr>
        <w:pStyle w:val="Bezproreda"/>
        <w:rPr>
          <w:noProof/>
        </w:rPr>
      </w:pPr>
      <w:r>
        <w:rPr>
          <w:noProof/>
        </w:rPr>
        <w:t xml:space="preserve">        ROČ. 11. 04. 2016. u 9,30</w:t>
      </w:r>
    </w:p>
    <w:p w:rsidRDefault="001B2EC8" w:rsidP="001B2EC8" w:rsidR="00CB0EA4">
      <w:pPr>
        <w:pStyle w:val="Bezproreda"/>
        <w:rPr>
          <w:noProof/>
        </w:rPr>
      </w:pPr>
      <w:r>
        <w:rPr>
          <w:noProof/>
        </w:rPr>
        <w:t xml:space="preserve">Bjelovar, 22. 03. 2016. </w:t>
      </w:r>
    </w:p>
    <w:p w:rsidRDefault="0071688E" w:rsidP="001B2EC8" w:rsidR="0071688E">
      <w:pPr>
        <w:pStyle w:val="Bezproreda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EC8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162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St-138/2016-3</izvorni_sadrzaj>
    <derivirana_varijabla naziv="DomainObject.Oznaka_1">St-138/2016-3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 BAMBO d.o.o. za trgovinu, ugostiteljstvo i komunalne usluge - "u likvidaciji" BUDROVAC LUKAČKI</izvorni_sadrzaj>
    <derivirana_varijabla naziv="DomainObject.Predmet.ProtustrankaFormated_1">  OBITELJ BAMBO d.o.o. za trgovinu, ugostiteljstvo i komunalne usluge - "u likvidaciji" BUDROVAC LUKAČKI</derivirana_varijabla>
  </DomainObject.Predmet.ProtustrankaFormated>
  <DomainObject.Predmet.ProtustrankaFormatedOIB>
    <izvorni_sadrzaj>  OBITELJ BAMBO d.o.o. za trgovinu, ugostiteljstvo i komunalne usluge - "u likvidaciji" BUDROVAC LUKAČKI, OIB 23968985886</izvorni_sadrzaj>
    <derivirana_varijabla naziv="DomainObject.Predmet.ProtustrankaFormatedOIB_1">  OBITELJ BAMBO d.o.o. za trgovinu, ugostiteljstvo i komunalne usluge - "u likvidaciji" BUDROVAC LUKAČKI, OIB 23968985886</derivirana_varijabla>
  </DomainObject.Predmet.ProtustrankaFormatedOIB>
  <DomainObject.Predmet.ProtustrankaFormatedWithAdress>
    <izvorni_sadrzaj> OBITELJ BAMBO d.o.o. za trgovinu, ugostiteljstvo i komunalne usluge - "u likvidaciji" BUDROVAC LUKAČKI, Budrovac Lukački 21, 33406 Budrovac Lukački</izvorni_sadrzaj>
    <derivirana_varijabla naziv="DomainObject.Predmet.ProtustrankaFormatedWithAdress_1"> OBITELJ BAMBO d.o.o. za trgovinu, ugostiteljstvo i komunalne usluge - "u likvidaciji" BUDROVAC LUKAČKI, Budrovac Lukački 21, 33406 Budrovac Lukački</derivirana_varijabla>
  </DomainObject.Predmet.ProtustrankaFormatedWithAdress>
  <DomainObject.Predmet.ProtustrankaFormatedWithAdressOIB>
    <izvorni_sadrzaj> OBITELJ BAMBO d.o.o. za trgovinu, ugostiteljstvo i komunalne usluge - "u likvidaciji" BUDROVAC LUKAČKI, OIB 23968985886, Budrovac Lukački 21, 33406 Budrovac Lukački</izvorni_sadrzaj>
    <derivirana_varijabla naziv="DomainObject.Predmet.ProtustrankaFormatedWithAdressOIB_1"> OBITELJ BAMBO d.o.o. za trgovinu, ugostiteljstvo i komunalne usluge - "u likvidaciji" BUDROVAC LUKAČKI, OIB 23968985886, Budrovac Lukački 21, 33406 Budrovac Lukački</derivirana_varijabla>
  </DomainObject.Predmet.ProtustrankaFormatedWithAdressOIB>
  <DomainObject.Predmet.ProtustrankaWithAdress>
    <izvorni_sadrzaj>OBITELJ BAMBO d.o.o. za trgovinu, ugostiteljstvo i komunalne usluge - "u likvidaciji" BUDROVAC LUKAČKI Budrovac Lukački 21, 33406 Budrovac Lukački</izvorni_sadrzaj>
    <derivirana_varijabla naziv="DomainObject.Predmet.ProtustrankaWithAdress_1">OBITELJ BAMBO d.o.o. za trgovinu, ugostiteljstvo i komunalne usluge - "u likvidaciji" BUDROVAC LUKAČKI Budrovac Lukački 21, 33406 Budrovac Lukački</derivirana_varijabla>
  </DomainObject.Predmet.ProtustrankaWithAdress>
  <DomainObject.Predmet.ProtustrankaWithAdressOIB>
    <izvorni_sadrzaj>OBITELJ BAMBO d.o.o. za trgovinu, ugostiteljstvo i komunalne usluge - "u likvidaciji" BUDROVAC LUKAČKI, OIB 23968985886, Budrovac Lukački 21, 33406 Budrovac Lukački</izvorni_sadrzaj>
    <derivirana_varijabla naziv="DomainObject.Predmet.ProtustrankaWithAdressOIB_1">OBITELJ BAMBO d.o.o. za trgovinu, ugostiteljstvo i komunalne usluge - "u likvidaciji" BUDROVAC LUKAČKI, OIB 23968985886, Budrovac Lukački 21, 33406 Budrovac Lukački</derivirana_varijabla>
  </DomainObject.Predmet.ProtustrankaWithAdressOIB>
  <DomainObject.Predmet.ProtustrankaNazivFormated>
    <izvorni_sadrzaj>OBITELJ BAMBO d.o.o. za trgovinu, ugostiteljstvo i komunalne usluge - "u likvidaciji" BUDROVAC LUKAČKI</izvorni_sadrzaj>
    <derivirana_varijabla naziv="DomainObject.Predmet.ProtustrankaNazivFormated_1">OBITELJ BAMBO d.o.o. za trgovinu, ugostiteljstvo i komunalne usluge - "u likvidaciji" BUDROVAC LUKAČKI</derivirana_varijabla>
  </DomainObject.Predmet.ProtustrankaNazivFormated>
  <DomainObject.Predmet.ProtustrankaNazivFormatedOIB>
    <izvorni_sadrzaj>OBITELJ BAMBO d.o.o. za trgovinu, ugostiteljstvo i komunalne usluge - "u likvidaciji" BUDROVAC LUKAČKI, OIB 23968985886</izvorni_sadrzaj>
    <derivirana_varijabla naziv="DomainObject.Predmet.ProtustrankaNazivFormatedOIB_1">OBITELJ BAMBO d.o.o. za trgovinu, ugostiteljstvo i komunalne usluge - "u likvidaciji" BUDROVAC LUKAČKI, OIB 23968985886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UPRAVA, PODRUČNI URED VIROVITICA; M.B. AUTO d.o.o. Zagreb; H-ABDUCO d.o.o. Zagreb</izvorni_sadrzaj>
    <derivirana_varijabla naziv="DomainObject.Predmet.StrankaFormated_1">  RH, MINISTARSTVO FINANCIJA - POREZNA UPRAVA, PODRUČNI URED VIROVITICA; M.B. AUTO d.o.o. Zagreb; H-ABDUCO d.o.o. Zagreb</derivirana_varijabla>
  </DomainObject.Predmet.StrankaFormated>
  <DomainObject.Predmet.StrankaFormatedOIB>
    <izvorni_sadrzaj>  RH, MINISTARSTVO FINANCIJA - POREZNA UPRAVA, PODRUČNI URED VIROVITICA; M.B. AUTO d.o.o. Zagreb; H-ABDUCO d.o.o. Zagreb</izvorni_sadrzaj>
    <derivirana_varijabla naziv="DomainObject.Predmet.StrankaFormatedOIB_1">  RH, MINISTARSTVO FINANCIJA - POREZNA UPRAVA, PODRUČNI URED VIROVITICA; M.B. AUTO d.o.o. Zagreb; H-ABDUCO d.o.o. Zagreb</derivirana_varijabla>
  </DomainObject.Predmet.StrankaFormatedOIB>
  <DomainObject.Predmet.StrankaFormatedWithAdress>
    <izvorni_sadrzaj> RH, MINISTARSTVO FINANCIJA - POREZNA UPRAVA, PODRUČNI URED VIROVITICA, 24. rujna 2013., 33000 Virovitica; M.B. AUTO d.o.o. Zagreb, Koledovčina 8, 10000 Zagreb; H-ABDUCO d.o.o. Zagreb, Slavonska avenija 6A, 10000 Zagreb</izvorni_sadrzaj>
    <derivirana_varijabla naziv="DomainObject.Predmet.StrankaFormatedWithAdress_1"> RH, MINISTARSTVO FINANCIJA - POREZNA UPRAVA, PODRUČNI URED VIROVITICA, 24. rujna 2013., 33000 Virovitica; M.B. AUTO d.o.o. Zagreb, Koledovčina 8, 10000 Zagreb; H-ABDUCO d.o.o. Zagreb, Slavonska avenija 6A, 10000 Zagreb</derivirana_varijabla>
  </DomainObject.Predmet.StrankaFormatedWithAdress>
  <DomainObject.Predmet.StrankaFormatedWithAdressOIB>
    <izvorni_sadrzaj> RH, MINISTARSTVO FINANCIJA - POREZNA UPRAVA, PODRUČNI URED VIROVITICA, 24. rujna 2013., 33000 Virovitica; M.B. AUTO d.o.o. Zagreb, Koledovčina 8, 10000 Zagreb; H-ABDUCO d.o.o. Zagreb, Slavonska avenija 6A, 10000 Zagreb</izvorni_sadrzaj>
    <derivirana_varijabla naziv="DomainObject.Predmet.StrankaFormatedWithAdressOIB_1"> RH, MINISTARSTVO FINANCIJA - POREZNA UPRAVA, PODRUČNI URED VIROVITICA, 24. rujna 2013., 33000 Virovitica; M.B. AUTO d.o.o. Zagreb, Koledovčina 8, 10000 Zagreb; H-ABDUCO d.o.o. Zagreb, Slavonska avenija 6A, 10000 Zagreb</derivirana_varijabla>
  </DomainObject.Predmet.StrankaFormatedWithAdressOIB>
  <DomainObject.Predmet.StrankaWithAdress>
    <izvorni_sadrzaj>RH, MINISTARSTVO FINANCIJA - POREZNA UPRAVA, PODRUČNI URED VIROVITICA 24. rujna 2013.,33000 Virovitica,M.B. AUTO d.o.o. Zagreb Koledovčina 8,10000 Zagreb,H-ABDUCO d.o.o. Zagreb Slavonska avenija 6A,10000 Zagreb</izvorni_sadrzaj>
    <derivirana_varijabla naziv="DomainObject.Predmet.StrankaWithAdress_1">RH, MINISTARSTVO FINANCIJA - POREZNA UPRAVA, PODRUČNI URED VIROVITICA 24. rujna 2013.,33000 Virovitica,M.B. AUTO d.o.o. Zagreb Koledovčina 8,10000 Zagreb,H-ABDUCO d.o.o. Zagreb Slavonska avenija 6A,10000 Zagreb</derivirana_varijabla>
  </DomainObject.Predmet.StrankaWithAdress>
  <DomainObject.Predmet.StrankaWithAdressOIB>
    <izvorni_sadrzaj>RH, MINISTARSTVO FINANCIJA - POREZNA UPRAVA, PODRUČNI URED VIROVITICA, 24. rujna 2013.,33000 Virovitica,M.B. AUTO d.o.o. Zagreb, Koledovčina 8,10000 Zagreb,H-ABDUCO d.o.o. Zagreb, Slavonska avenija 6A,10000 Zagreb</izvorni_sadrzaj>
    <derivirana_varijabla naziv="DomainObject.Predmet.StrankaWithAdressOIB_1">RH, MINISTARSTVO FINANCIJA - POREZNA UPRAVA, PODRUČNI URED VIROVITICA, 24. rujna 2013.,33000 Virovitica,M.B. AUTO d.o.o. Zagreb, Koledovčina 8,10000 Zagreb,H-ABDUCO d.o.o. Zagreb, Slavonska avenija 6A,10000 Zagreb</derivirana_varijabla>
  </DomainObject.Predmet.StrankaWithAdressOIB>
  <DomainObject.Predmet.StrankaNazivFormated>
    <izvorni_sadrzaj>RH, MINISTARSTVO FINANCIJA - POREZNA UPRAVA, PODRUČNI URED VIROVITICA,M.B. AUTO d.o.o. Zagreb,H-ABDUCO d.o.o. Zagreb</izvorni_sadrzaj>
    <derivirana_varijabla naziv="DomainObject.Predmet.StrankaNazivFormated_1">RH, MINISTARSTVO FINANCIJA - POREZNA UPRAVA, PODRUČNI URED VIROVITICA,M.B. AUTO d.o.o. Zagreb,H-ABDUCO d.o.o. Zagreb</derivirana_varijabla>
  </DomainObject.Predmet.StrankaNazivFormated>
  <DomainObject.Predmet.StrankaNazivFormatedOIB>
    <izvorni_sadrzaj>RH, MINISTARSTVO FINANCIJA - POREZNA UPRAVA, PODRUČNI URED VIROVITICA,M.B. AUTO d.o.o. Zagreb,H-ABDUCO d.o.o. Zagreb</izvorni_sadrzaj>
    <derivirana_varijabla naziv="DomainObject.Predmet.StrankaNazivFormatedOIB_1">RH, MINISTARSTVO FINANCIJA - POREZNA UPRAVA, PODRUČNI URED VIROVITICA,M.B. AUTO d.o.o. Zagreb,H-ABDUCO d.o.o. Zagreb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RH, MINISTARSTVO FINANCIJA - POREZNA UPRAVA, PODRUČNI URED VIROVITICA</item>
      <item>M.B. AUTO d.o.o. Zagreb</item>
      <item>H-ABDUCO d.o.o. Zagreb</item>
    </izvorni_sadrzaj>
    <derivirana_varijabla naziv="DomainObject.Predmet.StrankaListFormated_1">
      <item>RH, MINISTARSTVO FINANCIJA - POREZNA UPRAVA, PODRUČNI URED VIROVITICA</item>
      <item>M.B. AUTO d.o.o. Zagreb</item>
      <item>H-ABDUCO d.o.o. Zagreb</item>
    </derivirana_varijabla>
  </DomainObject.Predmet.StrankaListFormated>
  <DomainObject.Predmet.StrankaListFormatedOIB>
    <izvorni_sadrzaj>
      <item>RH, MINISTARSTVO FINANCIJA - POREZNA UPRAVA, PODRUČNI URED VIROVITICA</item>
      <item>M.B. AUTO d.o.o. Zagreb</item>
      <item>H-ABDUCO d.o.o. Zagreb</item>
    </izvorni_sadrzaj>
    <derivirana_varijabla naziv="DomainObject.Predmet.StrankaListFormatedOIB_1">
      <item>RH, MINISTARSTVO FINANCIJA - POREZNA UPRAVA, PODRUČNI URED VIROVITICA</item>
      <item>M.B. AUTO d.o.o. Zagreb</item>
      <item>H-ABDUCO d.o.o. Zagreb</item>
    </derivirana_varijabla>
  </DomainObject.Predmet.StrankaListFormatedOIB>
  <DomainObject.Predmet.StrankaListFormatedWithAdress>
    <izvorni_sadrzaj>
      <item>RH, MINISTARSTVO FINANCIJA - POREZNA UPRAVA, PODRUČNI URED VIROVITICA, 24. rujna 2013., 33000 Virovitica</item>
      <item>M.B. AUTO d.o.o. Zagreb, Koledovčina 8, 10000 Zagreb</item>
      <item>H-ABDUCO d.o.o. Zagreb, Slavonska avenija 6A, 10000 Zagreb</item>
    </izvorni_sadrzaj>
    <derivirana_varijabla naziv="DomainObject.Predmet.StrankaListFormatedWithAdress_1">
      <item>RH, MINISTARSTVO FINANCIJA - POREZNA UPRAVA, PODRUČNI URED VIROVITICA, 24. rujna 2013., 33000 Virovitica</item>
      <item>M.B. AUTO d.o.o. Zagreb, Koledovčina 8, 10000 Zagreb</item>
      <item>H-ABDUCO d.o.o. Zagreb, Slavonska avenija 6A, 10000 Zagreb</item>
    </derivirana_varijabla>
  </DomainObject.Predmet.StrankaListFormatedWithAdress>
  <DomainObject.Predmet.StrankaListFormatedWithAdressOIB>
    <izvorni_sadrzaj>
      <item>RH, MINISTARSTVO FINANCIJA - POREZNA UPRAVA, PODRUČNI URED VIROVITICA, 24. rujna 2013., 33000 Virovitica</item>
      <item>M.B. AUTO d.o.o. Zagreb, Koledovčina 8, 10000 Zagreb</item>
      <item>H-ABDUCO d.o.o. Zagreb, Slavonska avenija 6A, 10000 Zagreb</item>
    </izvorni_sadrzaj>
    <derivirana_varijabla naziv="DomainObject.Predmet.StrankaListFormatedWithAdressOIB_1">
      <item>RH, MINISTARSTVO FINANCIJA - POREZNA UPRAVA, PODRUČNI URED VIROVITICA, 24. rujna 2013., 33000 Virovitica</item>
      <item>M.B. AUTO d.o.o. Zagreb, Koledovčina 8, 10000 Zagreb</item>
      <item>H-ABDUCO d.o.o. Zagreb, Slavonska avenija 6A, 10000 Zagreb</item>
    </derivirana_varijabla>
  </DomainObject.Predmet.StrankaListFormatedWithAdressOIB>
  <DomainObject.Predmet.StrankaListNazivFormated>
    <izvorni_sadrzaj>
      <item>RH, MINISTARSTVO FINANCIJA - POREZNA UPRAVA, PODRUČNI URED VIROVITICA</item>
      <item>M.B. AUTO d.o.o. Zagreb</item>
      <item>H-ABDUCO d.o.o. Zagreb</item>
    </izvorni_sadrzaj>
    <derivirana_varijabla naziv="DomainObject.Predmet.StrankaListNazivFormated_1">
      <item>RH, MINISTARSTVO FINANCIJA - POREZNA UPRAVA, PODRUČNI URED VIROVITICA</item>
      <item>M.B. AUTO d.o.o. Zagreb</item>
      <item>H-ABDUCO d.o.o. Zagreb</item>
    </derivirana_varijabla>
  </DomainObject.Predmet.StrankaListNazivFormated>
  <DomainObject.Predmet.StrankaListNazivFormatedOIB>
    <izvorni_sadrzaj>
      <item>RH, MINISTARSTVO FINANCIJA - POREZNA UPRAVA, PODRUČNI URED VIROVITICA</item>
      <item>M.B. AUTO d.o.o. Zagreb</item>
      <item>H-ABDUCO d.o.o. Zagreb</item>
    </izvorni_sadrzaj>
    <derivirana_varijabla naziv="DomainObject.Predmet.StrankaListNazivFormatedOIB_1">
      <item>RH, MINISTARSTVO FINANCIJA - POREZNA UPRAVA, PODRUČNI URED VIROVITICA</item>
      <item>M.B. AUTO d.o.o. Zagreb</item>
      <item>H-ABDUCO d.o.o. Zagreb</item>
    </derivirana_varijabla>
  </DomainObject.Predmet.StrankaListNazivFormatedOIB>
  <DomainObject.Predmet.ProtuStrankaListFormated>
    <izvorni_sadrzaj>
      <item>OBITELJ BAMBO d.o.o. za trgovinu, ugostiteljstvo i komunalne usluge - "u likvidaciji" BUDROVAC LUKAČKI</item>
    </izvorni_sadrzaj>
    <derivirana_varijabla naziv="DomainObject.Predmet.ProtuStrankaListFormated_1">
      <item>OBITELJ BAMBO d.o.o. za trgovinu, ugostiteljstvo i komunalne usluge - "u likvidaciji" BUDROVAC LUKAČKI</item>
    </derivirana_varijabla>
  </DomainObject.Predmet.ProtuStrankaListFormated>
  <DomainObject.Predmet.ProtuStrankaListFormatedOIB>
    <izvorni_sadrzaj>
      <item>OBITELJ BAMBO d.o.o. za trgovinu, ugostiteljstvo i komunalne usluge - "u likvidaciji" BUDROVAC LUKAČKI, OIB 23968985886</item>
    </izvorni_sadrzaj>
    <derivirana_varijabla naziv="DomainObject.Predmet.ProtuStrankaListFormatedOIB_1">
      <item>OBITELJ BAMBO d.o.o. za trgovinu, ugostiteljstvo i komunalne usluge - "u likvidaciji" BUDROVAC LUKAČKI, OIB 23968985886</item>
    </derivirana_varijabla>
  </DomainObject.Predmet.ProtuStrankaListFormatedOIB>
  <DomainObject.Predmet.ProtuStrankaListFormatedWithAdress>
    <izvorni_sadrzaj>
      <item>OBITELJ BAMBO d.o.o. za trgovinu, ugostiteljstvo i komunalne usluge - "u likvidaciji" BUDROVAC LUKAČKI, Budrovac Lukački 21, 33406 Budrovac Lukački</item>
    </izvorni_sadrzaj>
    <derivirana_varijabla naziv="DomainObject.Predmet.ProtuStrankaListFormatedWithAdress_1">
      <item>OBITELJ BAMBO d.o.o. za trgovinu, ugostiteljstvo i komunalne usluge - "u likvidaciji" BUDROVAC LUKAČKI, Budrovac Lukački 21, 33406 Budrovac Lukački</item>
    </derivirana_varijabla>
  </DomainObject.Predmet.ProtuStrankaListFormatedWithAdress>
  <DomainObject.Predmet.ProtuStrankaListFormatedWithAdressOIB>
    <izvorni_sadrzaj>
      <item>OBITELJ BAMBO d.o.o. za trgovinu, ugostiteljstvo i komunalne usluge - "u likvidaciji" BUDROVAC LUKAČKI, OIB 23968985886, Budrovac Lukački 21, 33406 Budrovac Lukački</item>
    </izvorni_sadrzaj>
    <derivirana_varijabla naziv="DomainObject.Predmet.ProtuStrankaListFormatedWithAdressOIB_1">
      <item>OBITELJ BAMBO d.o.o. za trgovinu, ugostiteljstvo i komunalne usluge - "u likvidaciji" BUDROVAC LUKAČKI, OIB 23968985886, Budrovac Lukački 21, 33406 Budrovac Lukački</item>
    </derivirana_varijabla>
  </DomainObject.Predmet.ProtuStrankaListFormatedWithAdressOIB>
  <DomainObject.Predmet.ProtuStrankaListNazivFormated>
    <izvorni_sadrzaj>
      <item>OBITELJ BAMBO d.o.o. za trgovinu, ugostiteljstvo i komunalne usluge - "u likvidaciji" BUDROVAC LUKAČKI</item>
    </izvorni_sadrzaj>
    <derivirana_varijabla naziv="DomainObject.Predmet.ProtuStrankaListNazivFormated_1">
      <item>OBITELJ BAMBO d.o.o. za trgovinu, ugostiteljstvo i komunalne usluge - "u likvidaciji" BUDROVAC LUKAČKI</item>
    </derivirana_varijabla>
  </DomainObject.Predmet.ProtuStrankaListNazivFormated>
  <DomainObject.Predmet.ProtuStrankaListNazivFormatedOIB>
    <izvorni_sadrzaj>
      <item>OBITELJ BAMBO d.o.o. za trgovinu, ugostiteljstvo i komunalne usluge - "u likvidaciji" BUDROVAC LUKAČKI, OIB 23968985886</item>
    </izvorni_sadrzaj>
    <derivirana_varijabla naziv="DomainObject.Predmet.ProtuStrankaListNazivFormatedOIB_1">
      <item>OBITELJ BAMBO d.o.o. za trgovinu, ugostiteljstvo i komunalne usluge - "u likvidaciji" BUDROVAC LUKAČKI, OIB 23968985886</item>
    </derivirana_varijabla>
  </DomainObject.Predmet.ProtuStrankaListNazivFormatedOIB>
  <DomainObject.Predmet.OstaliListFormated>
    <izvorni_sadrzaj>
      <item>Tomislav Valičević</item>
      <item>Josip Horvat, likvidator društva</item>
    </izvorni_sadrzaj>
    <derivirana_varijabla naziv="DomainObject.Predmet.OstaliListFormated_1">
      <item>Tomislav Valičević</item>
      <item>Josip Horvat, likvidator društva</item>
    </derivirana_varijabla>
  </DomainObject.Predmet.OstaliListFormated>
  <DomainObject.Predmet.OstaliListFormatedOIB>
    <izvorni_sadrzaj>
      <item>Tomislav Valičević</item>
      <item>Josip Horvat, likvidator društva</item>
    </izvorni_sadrzaj>
    <derivirana_varijabla naziv="DomainObject.Predmet.OstaliListFormatedOIB_1">
      <item>Tomislav Valičević</item>
      <item>Josip Horvat, likvidator društva</item>
    </derivirana_varijabla>
  </DomainObject.Predmet.OstaliListFormatedOIB>
  <DomainObject.Predmet.OstaliListFormatedWithAdress>
    <izvorni_sadrzaj>
      <item>Tomislav Valičević, Mesnička 15a., 10000 Zagreb</item>
      <item>Josip Horvat, likvidator društva, Budrovac Lukački, Budrovac 23, 33406 Lukač</item>
    </izvorni_sadrzaj>
    <derivirana_varijabla naziv="DomainObject.Predmet.OstaliListFormatedWithAdress_1">
      <item>Tomislav Valičević, Mesnička 15a., 10000 Zagreb</item>
      <item>Josip Horvat, likvidator društva, Budrovac Lukački, Budrovac 23, 33406 Lukač</item>
    </derivirana_varijabla>
  </DomainObject.Predmet.OstaliListFormatedWithAdress>
  <DomainObject.Predmet.OstaliListFormatedWithAdressOIB>
    <izvorni_sadrzaj>
      <item>Tomislav Valičević, Mesnička 15a., 10000 Zagreb</item>
      <item>Josip Horvat, likvidator društva, Budrovac Lukački, Budrovac 23, 33406 Lukač</item>
    </izvorni_sadrzaj>
    <derivirana_varijabla naziv="DomainObject.Predmet.OstaliListFormatedWithAdressOIB_1">
      <item>Tomislav Valičević, Mesnička 15a., 10000 Zagreb</item>
      <item>Josip Horvat, likvidator društva, Budrovac Lukački, Budrovac 23, 33406 Lukač</item>
    </derivirana_varijabla>
  </DomainObject.Predmet.OstaliListFormatedWithAdressOIB>
  <DomainObject.Predmet.OstaliListNazivFormated>
    <izvorni_sadrzaj>
      <item>Tomislav Valičević</item>
      <item>Josip Horvat, likvidator društva</item>
    </izvorni_sadrzaj>
    <derivirana_varijabla naziv="DomainObject.Predmet.OstaliListNazivFormated_1">
      <item>Tomislav Valičević</item>
      <item>Josip Horvat, likvidator društva</item>
    </derivirana_varijabla>
  </DomainObject.Predmet.OstaliListNazivFormated>
  <DomainObject.Predmet.OstaliListNazivFormatedOIB>
    <izvorni_sadrzaj>
      <item>Tomislav Valičević</item>
      <item>Josip Horvat, likvidator društva</item>
    </izvorni_sadrzaj>
    <derivirana_varijabla naziv="DomainObject.Predmet.OstaliListNazivFormatedOIB_1">
      <item>Tomislav Valičević</item>
      <item>Josip Horvat, likvidator društva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St-138/2016-3</izvorni_sadrzaj>
    <derivirana_varijabla naziv="DomainObject.PoslovniBrojDokumenta_1">St-138/2016-3</derivirana_varijabla>
  </DomainObject.PoslovniBrojDokumenta>
  <DomainObject.Predmet.StrankaIDrugi>
    <izvorni_sadrzaj>RH, MINISTARSTVO FINANCIJA - POREZNA UPRAVA, PODRUČNI URED VIROVITICA i dr.</izvorni_sadrzaj>
    <derivirana_varijabla naziv="DomainObject.Predmet.StrankaIDrugi_1">RH, MINISTARSTVO FINANCIJA - POREZNA UPRAVA, PODRUČNI URED VIROVITICA i dr.</derivirana_varijabla>
  </DomainObject.Predmet.StrankaIDrugi>
  <DomainObject.Predmet.ProtustrankaIDrugi>
    <izvorni_sadrzaj>OBITELJ BAMBO d.o.o. za trgovinu, ugostiteljstvo i komunalne usluge - "u likvidaciji" BUDROVAC LUKAČKI</izvorni_sadrzaj>
    <derivirana_varijabla naziv="DomainObject.Predmet.ProtustrankaIDrugi_1">OBITELJ BAMBO d.o.o. za trgovinu, ugostiteljstvo i komunalne usluge - "u likvidaciji" BUDROVAC LUKAČKI</derivirana_varijabla>
  </DomainObject.Predmet.ProtustrankaIDrugi>
  <DomainObject.Predmet.StrankaIDrugiAdressOIB>
    <izvorni_sadrzaj>RH, MINISTARSTVO FINANCIJA - POREZNA UPRAVA, PODRUČNI URED VIROVITICA, 24. rujna 2013., 33000 Virovitica i dr.</izvorni_sadrzaj>
    <derivirana_varijabla naziv="DomainObject.Predmet.StrankaIDrugiAdressOIB_1">RH, MINISTARSTVO FINANCIJA - POREZNA UPRAVA, PODRUČNI URED VIROVITICA, 24. rujna 2013., 33000 Virovitica i dr.</derivirana_varijabla>
  </DomainObject.Predmet.StrankaIDrugiAdressOIB>
  <DomainObject.Predmet.ProtustrankaIDrugiAdressOIB>
    <izvorni_sadrzaj>OBITELJ BAMBO d.o.o. za trgovinu, ugostiteljstvo i komunalne usluge - "u likvidaciji" BUDROVAC LUKAČKI, OIB 23968985886, Budrovac Lukački 21, 33406 Budrovac Lukački</izvorni_sadrzaj>
    <derivirana_varijabla naziv="DomainObject.Predmet.ProtustrankaIDrugiAdressOIB_1">OBITELJ BAMBO d.o.o. za trgovinu, ugostiteljstvo i komunalne usluge - "u likvidaciji" BUDROVAC LUKAČKI, OIB 23968985886, Budrovac Lukački 21, 33406 Budrovac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 - POREZNA UPRAVA, PODRUČNI URED VIROVITICA</item>
      <item>OBITELJ BAMBO d.o.o. za trgovinu, ugostiteljstvo i komunalne usluge - "u likvidaciji" BUDROVAC LUKAČKI</item>
      <item>Tomislav Valičević</item>
      <item>M.B. AUTO d.o.o. Zagreb</item>
      <item>H-ABDUCO d.o.o. Zagreb</item>
      <item>Josip Horvat, likvidator društva</item>
    </izvorni_sadrzaj>
    <derivirana_varijabla naziv="DomainObject.Predmet.SudioniciListNaziv_1">
      <item>RH, MINISTARSTVO FINANCIJA - POREZNA UPRAVA, PODRUČNI URED VIROVITICA</item>
      <item>OBITELJ BAMBO d.o.o. za trgovinu, ugostiteljstvo i komunalne usluge - "u likvidaciji" BUDROVAC LUKAČKI</item>
      <item>Tomislav Valičević</item>
      <item>M.B. AUTO d.o.o. Zagreb</item>
      <item>H-ABDUCO d.o.o. Zagreb</item>
      <item>Josip Horvat, likvidator društva</item>
    </derivirana_varijabla>
  </DomainObject.Predmet.SudioniciListNaziv>
  <DomainObject.Predmet.SudioniciListAdressOIB>
    <izvorni_sadrzaj>
      <item>RH, MINISTARSTVO FINANCIJA - POREZNA UPRAVA, PODRUČNI URED VIROVITICA, 24. rujna 2013.,33000 Virovitica</item>
      <item>OBITELJ BAMBO d.o.o. za trgovinu, ugostiteljstvo i komunalne usluge - "u likvidaciji" BUDROVAC LUKAČKI, OIB 23968985886, Budrovac Lukački 21,33406 Budrovac Lukački</item>
      <item>Tomislav Valičević, Mesnička 15a.,10000 Zagreb</item>
      <item>M.B. AUTO d.o.o. Zagreb, Koledovčina 8,10000 Zagreb</item>
      <item>H-ABDUCO d.o.o. Zagreb, Slavonska avenija 6A,10000 Zagreb</item>
      <item>Josip Horvat, likvidator društva, Budrovac Lukački, Budrovac 23,33406 Lukač</item>
    </izvorni_sadrzaj>
    <derivirana_varijabla naziv="DomainObject.Predmet.SudioniciListAdressOIB_1">
      <item>RH, MINISTARSTVO FINANCIJA - POREZNA UPRAVA, PODRUČNI URED VIROVITICA, 24. rujna 2013.,33000 Virovitica</item>
      <item>OBITELJ BAMBO d.o.o. za trgovinu, ugostiteljstvo i komunalne usluge - "u likvidaciji" BUDROVAC LUKAČKI, OIB 23968985886, Budrovac Lukački 21,33406 Budrovac Lukački</item>
      <item>Tomislav Valičević, Mesnička 15a.,10000 Zagreb</item>
      <item>M.B. AUTO d.o.o. Zagreb, Koledovčina 8,10000 Zagreb</item>
      <item>H-ABDUCO d.o.o. Zagreb, Slavonska avenija 6A,10000 Zagreb</item>
      <item>Josip Horvat, likvidator društva, Budrovac Lukački, Budrovac 23,33406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E522F-3223-4C15-9ABD-8FA3E7C909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1852</properties:Characters>
  <properties:Lines>81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2016-03-22T07:57:00Z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St-138/2016-3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