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3e68" w14:paraId="b0f3e6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St-11</w:t>
      </w:r>
      <w:r w:rsidR="002C604C">
        <w:t>2</w:t>
      </w:r>
      <w:r w:rsidR="009664E4">
        <w:t>7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9664E4">
        <w:t xml:space="preserve">UDRUGA HRVATSKIH DRAGOVOLJACA I VETERANA DOMOVINSKOG RATA, Zagreb, Ozaljska 93, OIB 88617601229  </w:t>
      </w:r>
      <w:r>
        <w:t xml:space="preserve">dana </w:t>
      </w:r>
      <w:r w:rsidR="004A29F2">
        <w:t>5</w:t>
      </w:r>
      <w:r w:rsidR="002C604C">
        <w:t xml:space="preserve">. srpnja </w:t>
      </w:r>
      <w:r>
        <w:t>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 w:rsidRPr="002C604C">
        <w:rPr>
          <w:bCs/>
        </w:rPr>
        <w:t xml:space="preserve">OTVARA SE stečajni postupak nad dužnikom </w:t>
      </w:r>
      <w:r w:rsidR="009664E4">
        <w:t xml:space="preserve">UDRUGA HRVATSKIH DRAGOVOLJACA I VETERANA DOMOVINSKOG RATA, Zagreb, Ozaljska 93, OIB 88617601229 </w:t>
      </w:r>
      <w:r w:rsidR="002C604C">
        <w:t>.</w:t>
      </w:r>
    </w:p>
    <w:p w:rsidRDefault="004A29F2" w:rsidP="004A29F2" w:rsidR="004A29F2">
      <w:pPr>
        <w:pStyle w:val="Odlomakpopisa"/>
        <w:ind w:left="1571"/>
        <w:jc w:val="both"/>
      </w:pPr>
    </w:p>
    <w:p w:rsidRDefault="00B506CA" w:rsidP="004A29F2" w:rsidR="004A29F2" w:rsidRPr="00B03FBD">
      <w:pPr>
        <w:pStyle w:val="Odlomakpopisa"/>
        <w:numPr>
          <w:ilvl w:val="0"/>
          <w:numId w:val="1"/>
        </w:numPr>
        <w:tabs>
          <w:tab w:pos="6195" w:val="left"/>
        </w:tabs>
      </w:pPr>
      <w:r>
        <w:t>Za stečajn</w:t>
      </w:r>
      <w:r w:rsidR="004A29F2">
        <w:t xml:space="preserve">u upraviteljicu </w:t>
      </w:r>
      <w:r>
        <w:t xml:space="preserve"> imenuje se </w:t>
      </w:r>
      <w:r w:rsidR="004A29F2" w:rsidRPr="00B03FBD">
        <w:t>Jadranka Šeput, Osijek, Dalmatinska 17, OIB 56729601545</w:t>
      </w:r>
      <w:r w:rsidR="006A3160">
        <w:t>.</w:t>
      </w:r>
    </w:p>
    <w:p w:rsidRDefault="00B506CA" w:rsidP="00B506CA" w:rsidR="00B506CA">
      <w:pPr>
        <w:pStyle w:val="Odlomakpopisa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ZAKLJUČUJE SE stečajni postupak nad dužnikom </w:t>
      </w:r>
      <w:r w:rsidR="009664E4">
        <w:t xml:space="preserve">UDRUGA HRVATSKIH DRAGOVOLJACA I VETERANA DOMOVINSKOG RATA, Zagreb, Ozaljska 93, OIB 88617601229  </w:t>
      </w:r>
    </w:p>
    <w:p w:rsidRDefault="00B506CA" w:rsidP="00B506CA" w:rsidR="00B506CA">
      <w:pPr>
        <w:pStyle w:val="Odlomakpopisa"/>
        <w:ind w:left="1571"/>
        <w:jc w:val="both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 </w:t>
      </w:r>
      <w:r w:rsidR="002C604C">
        <w:t>4. veljače 2016</w:t>
      </w:r>
      <w:r>
        <w:t xml:space="preserve">. zahtjev za provedbu skraćenog stečajnog postupka nad dužnikom </w:t>
      </w:r>
      <w:r w:rsidR="009664E4">
        <w:t xml:space="preserve">UDRUGA HRVATSKIH DRAGOVOLJACA I VETERANA DOMOVINSKOG RATA, Zagreb, Ozaljska 93, OIB 88617601229  </w:t>
      </w:r>
      <w:r>
        <w:t>.</w:t>
      </w:r>
    </w:p>
    <w:p w:rsidRDefault="00B506CA" w:rsidP="00B506CA" w:rsidR="00B506CA">
      <w:pPr>
        <w:jc w:val="both"/>
      </w:pPr>
    </w:p>
    <w:p w:rsidRDefault="00B506CA" w:rsidP="00B506CA" w:rsidR="00B506CA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B506CA" w:rsidP="00B506CA" w:rsidR="00B506CA">
      <w:pPr>
        <w:jc w:val="both"/>
      </w:pP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2C604C">
        <w:t>2</w:t>
      </w:r>
      <w:r>
        <w:t>. svibnja 2016. godine objavio oglas na mrežnoj stranici e-Oglasna ploča sudova pod poslovnim brojem St-11</w:t>
      </w:r>
      <w:r w:rsidR="002C604C">
        <w:t>2</w:t>
      </w:r>
      <w:r w:rsidR="009664E4">
        <w:t>7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4A29F2">
        <w:t>5</w:t>
      </w:r>
      <w:r w:rsidR="002C604C">
        <w:t xml:space="preserve">. srpnja </w:t>
      </w:r>
      <w:r>
        <w:t xml:space="preserve">2016. 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R="00B506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2C604C"/>
    <w:rsid w:val="00474310"/>
    <w:rsid w:val="004A29F2"/>
    <w:rsid w:val="0066353D"/>
    <w:rsid w:val="006A3160"/>
    <w:rsid w:val="009664E4"/>
    <w:rsid w:val="00B506CA"/>
    <w:rsid w:val="00F4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2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2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2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2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2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2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2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2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 I VETERANA DOMOVINSKOG RATA</izvorni_sadrzaj>
    <derivirana_varijabla naziv="DomainObject.Predmet.ProtustrankaFormated_1">  UDRUGA HRVATSKIH DRAGOVOLJACA I VETERANA DOMOVINSKOG RATA</derivirana_varijabla>
  </DomainObject.Predmet.ProtustrankaFormated>
  <DomainObject.Predmet.ProtustrankaFormatedOIB>
    <izvorni_sadrzaj>  UDRUGA HRVATSKIH DRAGOVOLJACA I VETERANA DOMOVINSKOG RATA, OIB 88617601229</izvorni_sadrzaj>
    <derivirana_varijabla naziv="DomainObject.Predmet.ProtustrankaFormatedOIB_1">  UDRUGA HRVATSKIH DRAGOVOLJACA I VETERANA DOMOVINSKOG RATA, OIB 88617601229</derivirana_varijabla>
  </DomainObject.Predmet.ProtustrankaFormatedOIB>
  <DomainObject.Predmet.ProtustrankaFormatedWithAdress>
    <izvorni_sadrzaj> UDRUGA HRVATSKIH DRAGOVOLJACA I VETERANA DOMOVINSKOG RATA, Ozaljska 93, 10000 Zagreb</izvorni_sadrzaj>
    <derivirana_varijabla naziv="DomainObject.Predmet.ProtustrankaFormatedWithAdress_1"> UDRUGA HRVATSKIH DRAGOVOLJACA I VETERANA DOMOVINSKOG RATA, Ozaljska 93, 10000 Zagreb</derivirana_varijabla>
  </DomainObject.Predmet.ProtustrankaFormatedWithAdress>
  <DomainObject.Predmet.ProtustrankaFormatedWithAdressOIB>
    <izvorni_sadrzaj> UDRUGA HRVATSKIH DRAGOVOLJACA I VETERANA DOMOVINSKOG RATA, OIB 88617601229, Ozaljska 93, 10000 Zagreb</izvorni_sadrzaj>
    <derivirana_varijabla naziv="DomainObject.Predmet.ProtustrankaFormatedWithAdressOIB_1"> UDRUGA HRVATSKIH DRAGOVOLJACA I VETERANA DOMOVINSKOG RATA, OIB 88617601229, Ozaljska 93, 10000 Zagreb</derivirana_varijabla>
  </DomainObject.Predmet.ProtustrankaFormatedWithAdressOIB>
  <DomainObject.Predmet.ProtustrankaWithAdress>
    <izvorni_sadrzaj>UDRUGA HRVATSKIH DRAGOVOLJACA I VETERANA DOMOVINSKOG RATA Ozaljska 93, 10000 Zagreb</izvorni_sadrzaj>
    <derivirana_varijabla naziv="DomainObject.Predmet.ProtustrankaWithAdress_1">UDRUGA HRVATSKIH DRAGOVOLJACA I VETERANA DOMOVINSKOG RATA Ozaljska 93, 10000 Zagreb</derivirana_varijabla>
  </DomainObject.Predmet.ProtustrankaWithAdress>
  <DomainObject.Predmet.ProtustrankaWithAdressOIB>
    <izvorni_sadrzaj>UDRUGA HRVATSKIH DRAGOVOLJACA I VETERANA DOMOVINSKOG RATA, OIB 88617601229, Ozaljska 93, 10000 Zagreb</izvorni_sadrzaj>
    <derivirana_varijabla naziv="DomainObject.Predmet.ProtustrankaWithAdressOIB_1">UDRUGA HRVATSKIH DRAGOVOLJACA I VETERANA DOMOVINSKOG RATA, OIB 88617601229, Ozaljska 93, 10000 Zagreb</derivirana_varijabla>
  </DomainObject.Predmet.ProtustrankaWithAdressOIB>
  <DomainObject.Predmet.ProtustrankaNazivFormated>
    <izvorni_sadrzaj>UDRUGA HRVATSKIH DRAGOVOLJACA I VETERANA DOMOVINSKOG RATA</izvorni_sadrzaj>
    <derivirana_varijabla naziv="DomainObject.Predmet.ProtustrankaNazivFormated_1">UDRUGA HRVATSKIH DRAGOVOLJACA I VETERANA DOMOVINSKOG RATA</derivirana_varijabla>
  </DomainObject.Predmet.ProtustrankaNazivFormated>
  <DomainObject.Predmet.ProtustrankaNazivFormatedOIB>
    <izvorni_sadrzaj>UDRUGA HRVATSKIH DRAGOVOLJACA I VETERANA DOMOVINSKOG RATA, OIB 88617601229</izvorni_sadrzaj>
    <derivirana_varijabla naziv="DomainObject.Predmet.ProtustrankaNazivFormatedOIB_1">UDRUGA HRVATSKIH DRAGOVOLJACA I VETERANA DOMOVINSKOG RATA, OIB 88617601229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DRAGOVOLJACA I VETERANA DOMOVINSKOG RATA</item>
    </izvorni_sadrzaj>
    <derivirana_varijabla naziv="DomainObject.Predmet.ProtuStrankaListFormated_1">
      <item>UDRUGA HRVATSKIH DRAGOVOLJACA I VETERANA DOMOVINSKOG RATA</item>
    </derivirana_varijabla>
  </DomainObject.Predmet.ProtuStrankaListFormated>
  <DomainObject.Predmet.ProtuStrankaListFormatedOIB>
    <izvorni_sadrzaj>
      <item>UDRUGA HRVATSKIH DRAGOVOLJACA I VETERANA DOMOVINSKOG RATA, OIB 88617601229</item>
    </izvorni_sadrzaj>
    <derivirana_varijabla naziv="DomainObject.Predmet.ProtuStrankaListFormatedOIB_1">
      <item>UDRUGA HRVATSKIH DRAGOVOLJACA I VETERANA DOMOVINSKOG RATA, OIB 88617601229</item>
    </derivirana_varijabla>
  </DomainObject.Predmet.ProtuStrankaListFormatedOIB>
  <DomainObject.Predmet.ProtuStrankaListFormatedWithAdress>
    <izvorni_sadrzaj>
      <item>UDRUGA HRVATSKIH DRAGOVOLJACA I VETERANA DOMOVINSKOG RATA, Ozaljska 93, 10000 Zagreb</item>
    </izvorni_sadrzaj>
    <derivirana_varijabla naziv="DomainObject.Predmet.ProtuStrankaListFormatedWithAdress_1">
      <item>UDRUGA HRVATSKIH DRAGOVOLJACA I VETERANA DOMOVINSKOG RATA, Ozaljska 93, 10000 Zagreb</item>
    </derivirana_varijabla>
  </DomainObject.Predmet.ProtuStrankaListFormatedWithAdress>
  <DomainObject.Predmet.ProtuStrankaListFormatedWithAdressOIB>
    <izvorni_sadrzaj>
      <item>UDRUGA HRVATSKIH DRAGOVOLJACA I VETERANA DOMOVINSKOG RATA, OIB 88617601229, Ozaljska 93, 10000 Zagreb</item>
    </izvorni_sadrzaj>
    <derivirana_varijabla naziv="DomainObject.Predmet.ProtuStrankaListFormatedWithAdressOIB_1">
      <item>UDRUGA HRVATSKIH DRAGOVOLJACA I VETERANA DOMOVINSKOG RATA, OIB 88617601229, Ozaljska 93, 10000 Zagreb</item>
    </derivirana_varijabla>
  </DomainObject.Predmet.ProtuStrankaListFormatedWithAdressOIB>
  <DomainObject.Predmet.ProtuStrankaListNazivFormated>
    <izvorni_sadrzaj>
      <item>UDRUGA HRVATSKIH DRAGOVOLJACA I VETERANA DOMOVINSKOG RATA</item>
    </izvorni_sadrzaj>
    <derivirana_varijabla naziv="DomainObject.Predmet.ProtuStrankaListNazivFormated_1">
      <item>UDRUGA HRVATSKIH DRAGOVOLJACA I VETERANA DOMOVINSKOG RATA</item>
    </derivirana_varijabla>
  </DomainObject.Predmet.ProtuStrankaListNazivFormated>
  <DomainObject.Predmet.ProtuStrankaListNazivFormatedOIB>
    <izvorni_sadrzaj>
      <item>UDRUGA HRVATSKIH DRAGOVOLJACA I VETERANA DOMOVINSKOG RATA, OIB 88617601229</item>
    </izvorni_sadrzaj>
    <derivirana_varijabla naziv="DomainObject.Predmet.ProtuStrankaListNazivFormatedOIB_1">
      <item>UDRUGA HRVATSKIH DRAGOVOLJACA I VETERANA DOMOVINSKOG RATA, OIB 88617601229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DRAGOVOLJACA I VETERANA DOMOVINSKOG RATA</izvorni_sadrzaj>
    <derivirana_varijabla naziv="DomainObject.Predmet.ProtustrankaIDrugi_1">UDRUGA HRVATSKIH DRAGOVOLJACA I VETERANA DOMOVINSKOG RATA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HRVATSKIH DRAGOVOLJACA I VETERANA DOMOVINSKOG RATA, OIB 88617601229, Ozaljska 93, 10000 Zagreb</izvorni_sadrzaj>
    <derivirana_varijabla naziv="DomainObject.Predmet.ProtustrankaIDrugiAdressOIB_1">UDRUGA HRVATSKIH DRAGOVOLJACA I VETERANA DOMOVINSKOG RATA, OIB 88617601229,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DRAGOVOLJACA I VETERANA DOMOVINSKOG RATA</item>
      <item>FINA Regionalni centar Zagreb</item>
    </izvorni_sadrzaj>
    <derivirana_varijabla naziv="DomainObject.Predmet.SudioniciListNaziv_1">
      <item>UDRUGA HRVATSKIH DRAGOVOLJACA I VETERANA DOMOVINSKOG RATA</item>
      <item>FINA Regionalni centar Zagreb</item>
    </derivirana_varijabla>
  </DomainObject.Predmet.SudioniciListNaziv>
  <DomainObject.Predmet.SudioniciListAdressOIB>
    <izvorni_sadrzaj>
      <item>UDRUGA HRVATSKIH DRAGOVOLJACA I VETERANA DOMOVINSKOG RATA, OIB 88617601229, Ozaljska 93,10000 Zagreb</item>
      <item>FINA Regionalni centar Zagreb, OIB 85821130368, Trg svibanjskih žrtava 1995. br. 1,10000 Zagreb</item>
    </izvorni_sadrzaj>
    <derivirana_varijabla naziv="DomainObject.Predmet.SudioniciListAdressOIB_1">
      <item>UDRUGA HRVATSKIH DRAGOVOLJACA I VETERANA DOMOVINSKOG RATA, OIB 88617601229, Ozaljska 93,10000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88617601229</item>
      <item>, OIB 85821130368</item>
    </izvorni_sadrzaj>
    <derivirana_varijabla naziv="DomainObject.Predmet.SudioniciListNazivOIB_1">
      <item>, OIB 88617601229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2324</properties:Characters>
  <properties:Lines>88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2016-06-15T12:09:00Z</dcterms:created>
  <dc:creator>Darija Miličević</dc:creator>
  <cp:lastModifiedBy>Darija Miličević</cp:lastModifiedBy>
  <cp:lastPrinted>2016-07-05T08:16:00Z</cp:lastPrinted>
  <dcterms:modified xmlns:xsi="http://www.w3.org/2001/XMLSchema-instance" xsi:type="dcterms:W3CDTF">2016-07-05T08:17:00Z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