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3646" w14:paraId="7493646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91406C">
        <w:t>446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91406C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91406C">
        <w:t>VIKI NOVA j.d.o.o. za trgovinu i usluge, OIB: 34821345009 sa sjedištem u Koprivnička 70, 48260 Križevci,</w:t>
      </w:r>
      <w:r w:rsidR="0006153E">
        <w:t xml:space="preserve"> </w:t>
      </w:r>
      <w:r>
        <w:t xml:space="preserve"> </w:t>
      </w:r>
      <w:r w:rsidRPr="005207B1">
        <w:t xml:space="preserve">dana </w:t>
      </w:r>
      <w:r w:rsidR="005207B1" w:rsidRPr="005207B1">
        <w:t>4.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91406C">
        <w:t>VIKI NOVA j.d.o.o. za trgovinu i usluge, OIB: 34821345009 sa sjedištem u Koprivnička 70, 48260 Križevci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91406C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8. lipanj 2016. u 10,0</w:t>
      </w:r>
      <w:r w:rsidR="0006153E">
        <w:rPr>
          <w:b/>
          <w:u w:val="single"/>
        </w:rPr>
        <w:t>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Darko Gibas, OIB: 67835489367, Reka, Starogradska 55/b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9C1489">
        <w:t>17.3.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D152FE">
        <w:t>25.551,04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5207B1">
        <w:t>4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184E17" w:rsidR="0023791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23791A"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06153E" w:rsidR="0091406C">
      <w:pPr>
        <w:spacing w:lineRule="auto" w:line="240" w:after="0"/>
        <w:jc w:val="both"/>
      </w:pPr>
      <w:r>
        <w:t xml:space="preserve">- dužnik </w:t>
      </w:r>
      <w:r w:rsidR="0091406C">
        <w:t>VIKI NOVA j.d.o.o. za trgovinu i usluge, Koprivnička 70, 48260 Križevci</w:t>
      </w:r>
      <w:r w:rsidR="0091406C" w:rsidRPr="005C102C">
        <w:t xml:space="preserve"> </w:t>
      </w:r>
    </w:p>
    <w:p w:rsidRDefault="005C102C" w:rsidP="005C102C" w:rsidR="0091406C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91406C">
        <w:t>Darko Gibas, Reka, Starogradska 55/b</w:t>
      </w:r>
      <w:r w:rsidR="0091406C" w:rsidRPr="005C102C">
        <w:t xml:space="preserve"> 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818" w:rsidP="00CD4711" w:rsidR="00865818">
      <w:pPr>
        <w:spacing w:lineRule="auto" w:line="240" w:after="0"/>
      </w:pPr>
      <w:r>
        <w:separator/>
      </w:r>
    </w:p>
  </w:endnote>
  <w:endnote w:id="0" w:type="continuationSeparator">
    <w:p w:rsidRDefault="00865818" w:rsidP="00CD4711" w:rsidR="008658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818" w:rsidP="00CD4711" w:rsidR="00865818">
      <w:pPr>
        <w:spacing w:lineRule="auto" w:line="240" w:after="0"/>
      </w:pPr>
      <w:r>
        <w:separator/>
      </w:r>
    </w:p>
  </w:footnote>
  <w:footnote w:id="0" w:type="continuationSeparator">
    <w:p w:rsidRDefault="00865818" w:rsidP="00CD4711" w:rsidR="008658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E17">
          <w:rPr>
            <w:noProof/>
          </w:rPr>
          <w:t>2</w:t>
        </w:r>
        <w:r>
          <w:fldChar w:fldCharType="end"/>
        </w:r>
      </w:p>
    </w:sdtContent>
  </w:sdt>
  <w:p w:rsidRDefault="0091406C" w:rsidP="0091406C" w:rsidR="0091406C" w:rsidRPr="005207B1">
    <w:pPr>
      <w:pStyle w:val="Zaglavlje"/>
      <w:jc w:val="right"/>
    </w:pPr>
    <w:r>
      <w:t>Poslovni broj: 2 St-446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84E17"/>
    <w:rsid w:val="00195D08"/>
    <w:rsid w:val="001A2133"/>
    <w:rsid w:val="001D0CA0"/>
    <w:rsid w:val="0023791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65818"/>
    <w:rsid w:val="008768BC"/>
    <w:rsid w:val="008E5BE7"/>
    <w:rsid w:val="008F4174"/>
    <w:rsid w:val="0091406C"/>
    <w:rsid w:val="0092027E"/>
    <w:rsid w:val="00943AB3"/>
    <w:rsid w:val="00960A0B"/>
    <w:rsid w:val="0096218E"/>
    <w:rsid w:val="00980C3B"/>
    <w:rsid w:val="009C1489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C2EF9"/>
    <w:rsid w:val="00CD4711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E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E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E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E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E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E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E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E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St-446/2016</izvorni_sadrzaj>
    <derivirana_varijabla naziv="DomainObject.Predmet.OznakaBroj_1">St-446/2016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VIKI NOVA jednostavno društvo s ograničenom odgovornošću za trgovinu i usluge</izvorni_sadrzaj>
    <derivirana_varijabla naziv="DomainObject.Predmet.ProtustrankaFormated_1">  VIKI NOVA jednostavno društvo s ograničenom odgovornošću za trgovinu i usluge</derivirana_varijabla>
  </DomainObject.Predmet.ProtustrankaFormated>
  <DomainObject.Predmet.ProtustrankaFormatedOIB>
    <izvorni_sadrzaj>  VIKI NOVA jednostavno društvo s ograničenom odgovornošću za trgovinu i usluge, OIB 34821345009</izvorni_sadrzaj>
    <derivirana_varijabla naziv="DomainObject.Predmet.ProtustrankaFormatedOIB_1">  VIKI NOVA jednostavno društvo s ograničenom odgovornošću za trgovinu i usluge, OIB 34821345009</derivirana_varijabla>
  </DomainObject.Predmet.ProtustrankaFormatedOIB>
  <DomainObject.Predmet.ProtustrankaFormatedWithAdress>
    <izvorni_sadrzaj> VIKI NOVA jednostavno društvo s ograničenom odgovornošću za trgovinu i usluge, Koprivnička 70, 48260 Križevci</izvorni_sadrzaj>
    <derivirana_varijabla naziv="DomainObject.Predmet.ProtustrankaFormatedWithAdress_1"> VIKI NOVA jednostavno društvo s ograničenom odgovornošću za trgovinu i usluge, Koprivnička 70, 48260 Križevci</derivirana_varijabla>
  </DomainObject.Predmet.ProtustrankaFormatedWithAdress>
  <DomainObject.Predmet.ProtustrankaFormatedWithAdressOIB>
    <izvorni_sadrzaj> VIKI NOVA jednostavno društvo s ograničenom odgovornošću za trgovinu i usluge, OIB 34821345009, Koprivnička 70, 48260 Križevci</izvorni_sadrzaj>
    <derivirana_varijabla naziv="DomainObject.Predmet.ProtustrankaFormatedWithAdressOIB_1"> VIKI NOVA jednostavno društvo s ograničenom odgovornošću za trgovinu i usluge, OIB 34821345009, Koprivnička 70, 48260 Križevci</derivirana_varijabla>
  </DomainObject.Predmet.ProtustrankaFormatedWithAdressOIB>
  <DomainObject.Predmet.ProtustrankaWithAdress>
    <izvorni_sadrzaj>VIKI NOVA jednostavno društvo s ograničenom odgovornošću za trgovinu i usluge Koprivnička 70, 48260 Križevci</izvorni_sadrzaj>
    <derivirana_varijabla naziv="DomainObject.Predmet.ProtustrankaWithAdress_1">VIKI NOVA jednostavno društvo s ograničenom odgovornošću za trgovinu i usluge Koprivnička 70, 48260 Križevci</derivirana_varijabla>
  </DomainObject.Predmet.ProtustrankaWithAdress>
  <DomainObject.Predmet.ProtustrankaWithAdressOIB>
    <izvorni_sadrzaj>VIKI NOVA jednostavno društvo s ograničenom odgovornošću za trgovinu i usluge, OIB 34821345009, Koprivnička 70, 48260 Križevci</izvorni_sadrzaj>
    <derivirana_varijabla naziv="DomainObject.Predmet.ProtustrankaWithAdressOIB_1">VIKI NOVA jednostavno društvo s ograničenom odgovornošću za trgovinu i usluge, OIB 34821345009, Koprivnička 70, 48260 Križevci</derivirana_varijabla>
  </DomainObject.Predmet.ProtustrankaWithAdressOIB>
  <DomainObject.Predmet.ProtustrankaNazivFormated>
    <izvorni_sadrzaj>VIKI NOVA jednostavno društvo s ograničenom odgovornošću za trgovinu i usluge</izvorni_sadrzaj>
    <derivirana_varijabla naziv="DomainObject.Predmet.ProtustrankaNazivFormated_1">VIKI NOVA jednostavno društvo s ograničenom odgovornošću za trgovinu i usluge</derivirana_varijabla>
  </DomainObject.Predmet.ProtustrankaNazivFormated>
  <DomainObject.Predmet.ProtustrankaNazivFormatedOIB>
    <izvorni_sadrzaj>VIKI NOVA jednostavno društvo s ograničenom odgovornošću za trgovinu i usluge, OIB 34821345009</izvorni_sadrzaj>
    <derivirana_varijabla naziv="DomainObject.Predmet.ProtustrankaNazivFormatedOIB_1">VIKI NOVA jednostavno društvo s ograničenom odgovornošću za trgovinu i usluge, OIB 34821345009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25551.04</izvorni_sadrzaj>
    <derivirana_varijabla naziv="DomainObject.Predmet.TrenutnaVrijednost_1">25551.04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VIKI NOVA jednostavno društvo s ograničenom odgovornošću za trgovinu i usluge</item>
    </izvorni_sadrzaj>
    <derivirana_varijabla naziv="DomainObject.Predmet.ProtuStrankaListFormated_1">
      <item>VIKI NOVA jednostavno društvo s ograničenom odgovornošću za trgovinu i usluge</item>
    </derivirana_varijabla>
  </DomainObject.Predmet.ProtuStrankaListFormated>
  <DomainObject.Predmet.ProtuStrankaListFormatedOIB>
    <izvorni_sadrzaj>
      <item>VIKI NOVA jednostavno društvo s ograničenom odgovornošću za trgovinu i usluge, OIB 34821345009</item>
    </izvorni_sadrzaj>
    <derivirana_varijabla naziv="DomainObject.Predmet.ProtuStrankaListFormatedOIB_1">
      <item>VIKI NOVA jednostavno društvo s ograničenom odgovornošću za trgovinu i usluge, OIB 34821345009</item>
    </derivirana_varijabla>
  </DomainObject.Predmet.ProtuStrankaListFormatedOIB>
  <DomainObject.Predmet.ProtuStrankaListFormatedWithAdress>
    <izvorni_sadrzaj>
      <item>VIKI NOVA jednostavno društvo s ograničenom odgovornošću za trgovinu i usluge, Koprivnička 70, 48260 Križevci</item>
    </izvorni_sadrzaj>
    <derivirana_varijabla naziv="DomainObject.Predmet.ProtuStrankaListFormatedWithAdress_1">
      <item>VIKI NOVA jednostavno društvo s ograničenom odgovornošću za trgovinu i usluge, Koprivnička 70, 48260 Križevci</item>
    </derivirana_varijabla>
  </DomainObject.Predmet.ProtuStrankaListFormatedWithAdress>
  <DomainObject.Predmet.ProtuStrankaListFormatedWithAdressOIB>
    <izvorni_sadrzaj>
      <item>VIKI NOVA jednostavno društvo s ograničenom odgovornošću za trgovinu i usluge, OIB 34821345009, Koprivnička 70, 48260 Križevci</item>
    </izvorni_sadrzaj>
    <derivirana_varijabla naziv="DomainObject.Predmet.ProtuStrankaListFormatedWithAdressOIB_1">
      <item>VIKI NOVA jednostavno društvo s ograničenom odgovornošću za trgovinu i usluge, OIB 34821345009, Koprivnička 70, 48260 Križevci</item>
    </derivirana_varijabla>
  </DomainObject.Predmet.ProtuStrankaListFormatedWithAdressOIB>
  <DomainObject.Predmet.ProtuStrankaListNazivFormated>
    <izvorni_sadrzaj>
      <item>VIKI NOVA jednostavno društvo s ograničenom odgovornošću za trgovinu i usluge</item>
    </izvorni_sadrzaj>
    <derivirana_varijabla naziv="DomainObject.Predmet.ProtuStrankaListNazivFormated_1">
      <item>VIKI NOVA jednostavno društvo s ograničenom odgovornošću za trgovinu i usluge</item>
    </derivirana_varijabla>
  </DomainObject.Predmet.ProtuStrankaListNazivFormated>
  <DomainObject.Predmet.ProtuStrankaListNazivFormatedOIB>
    <izvorni_sadrzaj>
      <item>VIKI NOVA jednostavno društvo s ograničenom odgovornošću za trgovinu i usluge, OIB 34821345009</item>
    </izvorni_sadrzaj>
    <derivirana_varijabla naziv="DomainObject.Predmet.ProtuStrankaListNazivFormatedOIB_1">
      <item>VIKI NOVA jednostavno društvo s ograničenom odgovornošću za trgovinu i usluge, OIB 34821345009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VIKI NOVA jednostavno društvo s ograničenom odgovornošću za trgovinu i usluge</izvorni_sadrzaj>
    <derivirana_varijabla naziv="DomainObject.Predmet.ProtustrankaIDrugi_1">VIKI NOVA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VIKI NOVA jednostavno društvo s ograničenom odgovornošću za trgovinu i usluge, OIB 34821345009, Koprivnička 70, 48260 Križevci</izvorni_sadrzaj>
    <derivirana_varijabla naziv="DomainObject.Predmet.ProtustrankaIDrugiAdressOIB_1">VIKI NOVA jednostavno društvo s ograničenom odgovornošću za trgovinu i usluge, OIB 34821345009, Koprivnička 70,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VIKI NOVA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VIKI NOVA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VIKI NOVA jednostavno društvo s ograničenom odgovornošću za trgovinu i usluge, OIB 34821345009, Koprivnička 70,48260 Križevci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VIKI NOVA jednostavno društvo s ograničenom odgovornošću za trgovinu i usluge, OIB 34821345009, Koprivnička 70,48260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34821345009</item>
      <item>, OIB null</item>
      <item>, OIB null</item>
    </izvorni_sadrzaj>
    <derivirana_varijabla naziv="DomainObject.Predmet.SudioniciListNazivOIB_1">
      <item>, OIB 85821130368</item>
      <item>, OIB 34821345009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2C7B1-FC82-45A2-8F40-FF41B537F9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2496</properties:Characters>
  <properties:Lines>81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2016-04-04T10:54:00Z</dcterms:created>
  <dc:creator>Maja Valušnig</dc:creator>
  <cp:lastModifiedBy>Marko Makaj</cp:lastModifiedBy>
  <cp:lastPrinted>2016-04-04T10:55:00Z</cp:lastPrinted>
  <dcterms:modified xmlns:xsi="http://www.w3.org/2001/XMLSchema-instance" xsi:type="dcterms:W3CDTF">2016-04-04T10:57:00Z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