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a9b35" w14:paraId="09a9b35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083F1F">
        <w:t>23</w:t>
      </w:r>
      <w:r w:rsidR="003716AC">
        <w:t>10</w:t>
      </w:r>
      <w:r w:rsidR="00D641DA">
        <w:t>/16-3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6A33BF" w:rsidR="00277C75">
      <w:pPr>
        <w:ind w:firstLine="708"/>
        <w:jc w:val="both"/>
      </w:pPr>
      <w:r>
        <w:t xml:space="preserve">Trgovački sud u Osijeku, po sucu Gordani Njari, u stečajnom predmetu povodom zahtjeva Financijske agencije OIB 85821130368, Regionalni centar </w:t>
      </w:r>
      <w:r w:rsidR="00F5690F">
        <w:t>Rijeka</w:t>
      </w:r>
      <w:r>
        <w:t xml:space="preserve"> Podružnica </w:t>
      </w:r>
      <w:r w:rsidR="00F5690F">
        <w:t>Pula</w:t>
      </w:r>
      <w:r>
        <w:t xml:space="preserve">, </w:t>
      </w:r>
      <w:proofErr w:type="spellStart"/>
      <w:r w:rsidR="00F5690F">
        <w:t>Giardini</w:t>
      </w:r>
      <w:proofErr w:type="spellEnd"/>
      <w:r w:rsidR="009875D6">
        <w:t xml:space="preserve"> </w:t>
      </w:r>
      <w:r w:rsidR="00F5690F">
        <w:t>5, Pula</w:t>
      </w:r>
      <w:r w:rsidR="002A15EC">
        <w:t>,</w:t>
      </w:r>
      <w:r>
        <w:t xml:space="preserve"> za pokretanje skraćenog stečajnog postupka nad dužnikom </w:t>
      </w:r>
      <w:r w:rsidR="00B924D5" w:rsidRPr="00B924D5">
        <w:rPr>
          <w:b/>
        </w:rPr>
        <w:t>START GOLD j.d.o.o.</w:t>
      </w:r>
      <w:r w:rsidRPr="00A67E15">
        <w:rPr>
          <w:b/>
        </w:rPr>
        <w:t xml:space="preserve">, </w:t>
      </w:r>
      <w:r w:rsidR="00B924D5" w:rsidRPr="00B924D5">
        <w:rPr>
          <w:b/>
        </w:rPr>
        <w:t xml:space="preserve">Trg </w:t>
      </w:r>
      <w:proofErr w:type="spellStart"/>
      <w:r w:rsidR="00B924D5" w:rsidRPr="00B924D5">
        <w:rPr>
          <w:b/>
        </w:rPr>
        <w:t>J.B</w:t>
      </w:r>
      <w:proofErr w:type="spellEnd"/>
      <w:r w:rsidR="00B924D5" w:rsidRPr="00B924D5">
        <w:rPr>
          <w:b/>
        </w:rPr>
        <w:t>. Tita 9</w:t>
      </w:r>
      <w:r w:rsidRPr="00A67E15">
        <w:rPr>
          <w:b/>
        </w:rPr>
        <w:t xml:space="preserve">, </w:t>
      </w:r>
      <w:r w:rsidR="00B924D5" w:rsidRPr="00B924D5">
        <w:rPr>
          <w:b/>
        </w:rPr>
        <w:t>Buje</w:t>
      </w:r>
      <w:r w:rsidRPr="00A67E15">
        <w:rPr>
          <w:b/>
        </w:rPr>
        <w:t xml:space="preserve">, MBS: </w:t>
      </w:r>
      <w:r w:rsidR="00B924D5" w:rsidRPr="00B924D5">
        <w:rPr>
          <w:b/>
        </w:rPr>
        <w:t>040314409</w:t>
      </w:r>
      <w:r w:rsidRPr="00A67E15">
        <w:rPr>
          <w:b/>
        </w:rPr>
        <w:t xml:space="preserve">, OIB: </w:t>
      </w:r>
      <w:r w:rsidR="00B924D5" w:rsidRPr="00B924D5">
        <w:rPr>
          <w:b/>
        </w:rPr>
        <w:t>47263964699</w:t>
      </w:r>
      <w:r>
        <w:t xml:space="preserve">, temeljem članka 430. Stečajnog zakona („Narodne novine“ 71/15), dana </w:t>
      </w:r>
      <w:r w:rsidR="00A67E15">
        <w:t>1</w:t>
      </w:r>
      <w:r w:rsidR="00815658">
        <w:t>4</w:t>
      </w:r>
      <w:r>
        <w:t xml:space="preserve">. </w:t>
      </w:r>
      <w:r w:rsidR="00A67E15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3406B4">
        <w:rPr>
          <w:bCs/>
        </w:rPr>
        <w:t xml:space="preserve">dužnika </w:t>
      </w:r>
      <w:r w:rsidR="00B924D5" w:rsidRPr="00B924D5">
        <w:rPr>
          <w:b/>
        </w:rPr>
        <w:t>START GOLD j.d.o.o.</w:t>
      </w:r>
      <w:r w:rsidR="00B924D5" w:rsidRPr="00A67E15">
        <w:rPr>
          <w:b/>
        </w:rPr>
        <w:t xml:space="preserve">, </w:t>
      </w:r>
      <w:r w:rsidR="00B924D5" w:rsidRPr="00B924D5">
        <w:rPr>
          <w:b/>
        </w:rPr>
        <w:t xml:space="preserve">Trg </w:t>
      </w:r>
      <w:proofErr w:type="spellStart"/>
      <w:r w:rsidR="00B924D5" w:rsidRPr="00B924D5">
        <w:rPr>
          <w:b/>
        </w:rPr>
        <w:t>J.B</w:t>
      </w:r>
      <w:proofErr w:type="spellEnd"/>
      <w:r w:rsidR="00B924D5" w:rsidRPr="00B924D5">
        <w:rPr>
          <w:b/>
        </w:rPr>
        <w:t>. Tita 9</w:t>
      </w:r>
      <w:r w:rsidR="00B924D5" w:rsidRPr="00A67E15">
        <w:rPr>
          <w:b/>
        </w:rPr>
        <w:t xml:space="preserve">, </w:t>
      </w:r>
      <w:r w:rsidR="00B924D5" w:rsidRPr="00B924D5">
        <w:rPr>
          <w:b/>
        </w:rPr>
        <w:t>Buje</w:t>
      </w:r>
      <w:r w:rsidR="00B924D5" w:rsidRPr="00A67E15">
        <w:rPr>
          <w:b/>
        </w:rPr>
        <w:t xml:space="preserve">, MBS: </w:t>
      </w:r>
      <w:r w:rsidR="00B924D5" w:rsidRPr="00B924D5">
        <w:rPr>
          <w:b/>
        </w:rPr>
        <w:t>040314409</w:t>
      </w:r>
      <w:r w:rsidR="00B924D5" w:rsidRPr="00A67E15">
        <w:rPr>
          <w:b/>
        </w:rPr>
        <w:t xml:space="preserve">, OIB: </w:t>
      </w:r>
      <w:r w:rsidR="00B924D5" w:rsidRPr="00B924D5">
        <w:rPr>
          <w:b/>
        </w:rPr>
        <w:t>47263964699</w:t>
      </w:r>
      <w:r>
        <w:t xml:space="preserve">, iznosi </w:t>
      </w:r>
      <w:r w:rsidR="00B924D5">
        <w:t>11.525,13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824159" w:rsidRPr="00824159">
        <w:t xml:space="preserve">Silvia </w:t>
      </w:r>
      <w:proofErr w:type="spellStart"/>
      <w:r w:rsidR="00824159" w:rsidRPr="00824159">
        <w:t>Gardisan</w:t>
      </w:r>
      <w:proofErr w:type="spellEnd"/>
      <w:r w:rsidR="00824159" w:rsidRPr="00824159">
        <w:t>, OIB: 78469456318</w:t>
      </w:r>
      <w:r>
        <w:t xml:space="preserve">, </w:t>
      </w:r>
      <w:r w:rsidR="00824159" w:rsidRPr="00824159">
        <w:t xml:space="preserve">Italija, </w:t>
      </w:r>
      <w:proofErr w:type="spellStart"/>
      <w:r w:rsidR="00824159" w:rsidRPr="00824159">
        <w:t>Rubano</w:t>
      </w:r>
      <w:proofErr w:type="spellEnd"/>
      <w:r w:rsidR="00824159" w:rsidRPr="00824159">
        <w:t xml:space="preserve"> (PD), </w:t>
      </w:r>
      <w:proofErr w:type="spellStart"/>
      <w:r w:rsidR="00824159" w:rsidRPr="00824159">
        <w:t>Piazza</w:t>
      </w:r>
      <w:proofErr w:type="spellEnd"/>
      <w:r w:rsidR="00824159" w:rsidRPr="00824159">
        <w:t xml:space="preserve"> M. L. King 24 P.3. I.10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083F1F">
        <w:t>23</w:t>
      </w:r>
      <w:r w:rsidR="003716AC">
        <w:t>10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1A4457">
        <w:t>14.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847132">
        <w:t>15.12.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6ACF" w:rsidR="00626ACF">
      <w:r>
        <w:separator/>
      </w:r>
    </w:p>
  </w:endnote>
  <w:endnote w:id="0" w:type="continuationSeparator">
    <w:p w:rsidRDefault="00626ACF" w:rsidR="00626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6ACF" w:rsidR="00626ACF">
      <w:r>
        <w:separator/>
      </w:r>
    </w:p>
  </w:footnote>
  <w:footnote w:id="0" w:type="continuationSeparator">
    <w:p w:rsidRDefault="00626ACF" w:rsidR="00626A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3F92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655CB"/>
    <w:rsid w:val="000656F6"/>
    <w:rsid w:val="00065C9B"/>
    <w:rsid w:val="0006651A"/>
    <w:rsid w:val="000668F0"/>
    <w:rsid w:val="00077C9D"/>
    <w:rsid w:val="00083F1F"/>
    <w:rsid w:val="000919AD"/>
    <w:rsid w:val="00091B4B"/>
    <w:rsid w:val="000938B8"/>
    <w:rsid w:val="00095305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165F3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3DB7"/>
    <w:rsid w:val="00156D06"/>
    <w:rsid w:val="0016238B"/>
    <w:rsid w:val="0017168E"/>
    <w:rsid w:val="00173F18"/>
    <w:rsid w:val="00176D4B"/>
    <w:rsid w:val="00177EC7"/>
    <w:rsid w:val="00186294"/>
    <w:rsid w:val="00193971"/>
    <w:rsid w:val="00194E34"/>
    <w:rsid w:val="001970DA"/>
    <w:rsid w:val="001A0D06"/>
    <w:rsid w:val="001A4457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C1653"/>
    <w:rsid w:val="001C73F4"/>
    <w:rsid w:val="001C7F1E"/>
    <w:rsid w:val="001D17EF"/>
    <w:rsid w:val="001D18E9"/>
    <w:rsid w:val="001D2F12"/>
    <w:rsid w:val="001D568F"/>
    <w:rsid w:val="001D5AC0"/>
    <w:rsid w:val="001E2000"/>
    <w:rsid w:val="001E22F6"/>
    <w:rsid w:val="001E375C"/>
    <w:rsid w:val="001E5833"/>
    <w:rsid w:val="001E6F35"/>
    <w:rsid w:val="001F4C6F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5FC"/>
    <w:rsid w:val="00286A82"/>
    <w:rsid w:val="00291312"/>
    <w:rsid w:val="00294CF4"/>
    <w:rsid w:val="00294D7E"/>
    <w:rsid w:val="00295281"/>
    <w:rsid w:val="002956B9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5F80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06B4"/>
    <w:rsid w:val="00342079"/>
    <w:rsid w:val="003445D8"/>
    <w:rsid w:val="00352175"/>
    <w:rsid w:val="00357DCD"/>
    <w:rsid w:val="003612A7"/>
    <w:rsid w:val="0036254B"/>
    <w:rsid w:val="0036640C"/>
    <w:rsid w:val="003716AC"/>
    <w:rsid w:val="0037262D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C01DF"/>
    <w:rsid w:val="003D02B1"/>
    <w:rsid w:val="003D4988"/>
    <w:rsid w:val="003E4DD9"/>
    <w:rsid w:val="003E6670"/>
    <w:rsid w:val="003E7C98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938AC"/>
    <w:rsid w:val="004A076A"/>
    <w:rsid w:val="004A0D7B"/>
    <w:rsid w:val="004A1AFC"/>
    <w:rsid w:val="004A6A73"/>
    <w:rsid w:val="004A6F2C"/>
    <w:rsid w:val="004B0267"/>
    <w:rsid w:val="004B090C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5230"/>
    <w:rsid w:val="005159C5"/>
    <w:rsid w:val="00515AD7"/>
    <w:rsid w:val="0051723B"/>
    <w:rsid w:val="005204E0"/>
    <w:rsid w:val="0052399B"/>
    <w:rsid w:val="005315D5"/>
    <w:rsid w:val="00532E0A"/>
    <w:rsid w:val="00534964"/>
    <w:rsid w:val="0053545A"/>
    <w:rsid w:val="00535544"/>
    <w:rsid w:val="00535693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E641C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2290"/>
    <w:rsid w:val="00613D0A"/>
    <w:rsid w:val="006145D9"/>
    <w:rsid w:val="00615BBA"/>
    <w:rsid w:val="00616D73"/>
    <w:rsid w:val="006207DD"/>
    <w:rsid w:val="00621D05"/>
    <w:rsid w:val="00626ACF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1FC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C30EA"/>
    <w:rsid w:val="006C36CE"/>
    <w:rsid w:val="006C4490"/>
    <w:rsid w:val="006C4FDF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61D35"/>
    <w:rsid w:val="007657AA"/>
    <w:rsid w:val="00765B86"/>
    <w:rsid w:val="00766D29"/>
    <w:rsid w:val="00770921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607"/>
    <w:rsid w:val="007E2A69"/>
    <w:rsid w:val="007E5B9F"/>
    <w:rsid w:val="007E7376"/>
    <w:rsid w:val="007F1C41"/>
    <w:rsid w:val="007F27C0"/>
    <w:rsid w:val="007F29F5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24159"/>
    <w:rsid w:val="00830352"/>
    <w:rsid w:val="00832C4F"/>
    <w:rsid w:val="008337E4"/>
    <w:rsid w:val="00835E87"/>
    <w:rsid w:val="00836CE2"/>
    <w:rsid w:val="0084069A"/>
    <w:rsid w:val="008413EE"/>
    <w:rsid w:val="00842B48"/>
    <w:rsid w:val="00847132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66BA"/>
    <w:rsid w:val="008F1A8E"/>
    <w:rsid w:val="008F59F4"/>
    <w:rsid w:val="00901EF5"/>
    <w:rsid w:val="0090296B"/>
    <w:rsid w:val="00904484"/>
    <w:rsid w:val="00905CC8"/>
    <w:rsid w:val="00912383"/>
    <w:rsid w:val="00912B77"/>
    <w:rsid w:val="00912CF5"/>
    <w:rsid w:val="009137B1"/>
    <w:rsid w:val="00913AA5"/>
    <w:rsid w:val="00915D8F"/>
    <w:rsid w:val="0092202A"/>
    <w:rsid w:val="0092366B"/>
    <w:rsid w:val="00924A2F"/>
    <w:rsid w:val="0092602B"/>
    <w:rsid w:val="0092680A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1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875D6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70C"/>
    <w:rsid w:val="009D0E99"/>
    <w:rsid w:val="009D3536"/>
    <w:rsid w:val="009D6EDA"/>
    <w:rsid w:val="009D7DD0"/>
    <w:rsid w:val="009E2164"/>
    <w:rsid w:val="009E4937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49A"/>
    <w:rsid w:val="00A076E9"/>
    <w:rsid w:val="00A0790D"/>
    <w:rsid w:val="00A07CA2"/>
    <w:rsid w:val="00A11DF1"/>
    <w:rsid w:val="00A15EB7"/>
    <w:rsid w:val="00A2131B"/>
    <w:rsid w:val="00A214C9"/>
    <w:rsid w:val="00A2399E"/>
    <w:rsid w:val="00A23A45"/>
    <w:rsid w:val="00A245E7"/>
    <w:rsid w:val="00A259A6"/>
    <w:rsid w:val="00A31A38"/>
    <w:rsid w:val="00A3561C"/>
    <w:rsid w:val="00A3598F"/>
    <w:rsid w:val="00A405B5"/>
    <w:rsid w:val="00A419B7"/>
    <w:rsid w:val="00A42167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67E15"/>
    <w:rsid w:val="00A70FAF"/>
    <w:rsid w:val="00A71661"/>
    <w:rsid w:val="00A744AA"/>
    <w:rsid w:val="00A76848"/>
    <w:rsid w:val="00A77F48"/>
    <w:rsid w:val="00A86EF0"/>
    <w:rsid w:val="00A8702F"/>
    <w:rsid w:val="00A87949"/>
    <w:rsid w:val="00AA1D2E"/>
    <w:rsid w:val="00AA3597"/>
    <w:rsid w:val="00AA6163"/>
    <w:rsid w:val="00AA6B6E"/>
    <w:rsid w:val="00AA72C7"/>
    <w:rsid w:val="00AB4BF2"/>
    <w:rsid w:val="00AB7B53"/>
    <w:rsid w:val="00AC24C6"/>
    <w:rsid w:val="00AC2DD4"/>
    <w:rsid w:val="00AC5F02"/>
    <w:rsid w:val="00AD0489"/>
    <w:rsid w:val="00AD0D5A"/>
    <w:rsid w:val="00AD79E5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311"/>
    <w:rsid w:val="00B42B7C"/>
    <w:rsid w:val="00B45516"/>
    <w:rsid w:val="00B5560E"/>
    <w:rsid w:val="00B61F96"/>
    <w:rsid w:val="00B639B0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4D5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34A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3F9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766EC"/>
    <w:rsid w:val="00C8590C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D05728"/>
    <w:rsid w:val="00D132EC"/>
    <w:rsid w:val="00D1469E"/>
    <w:rsid w:val="00D20E46"/>
    <w:rsid w:val="00D212DB"/>
    <w:rsid w:val="00D23251"/>
    <w:rsid w:val="00D24D2F"/>
    <w:rsid w:val="00D331B7"/>
    <w:rsid w:val="00D35FB7"/>
    <w:rsid w:val="00D429DE"/>
    <w:rsid w:val="00D4346E"/>
    <w:rsid w:val="00D45467"/>
    <w:rsid w:val="00D46CC8"/>
    <w:rsid w:val="00D50337"/>
    <w:rsid w:val="00D505FE"/>
    <w:rsid w:val="00D518E7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4636"/>
    <w:rsid w:val="00DA5AFE"/>
    <w:rsid w:val="00DA7FB2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3385"/>
    <w:rsid w:val="00DE5F69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A0F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67A8"/>
    <w:rsid w:val="00F111CE"/>
    <w:rsid w:val="00F11F5E"/>
    <w:rsid w:val="00F12A22"/>
    <w:rsid w:val="00F2165F"/>
    <w:rsid w:val="00F273C5"/>
    <w:rsid w:val="00F27C43"/>
    <w:rsid w:val="00F3035B"/>
    <w:rsid w:val="00F328AD"/>
    <w:rsid w:val="00F4410B"/>
    <w:rsid w:val="00F46E60"/>
    <w:rsid w:val="00F536D2"/>
    <w:rsid w:val="00F54091"/>
    <w:rsid w:val="00F5690F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E440B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B7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2B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2B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2B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2B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12B7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2B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2B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2B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2B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2310</izvorni_sadrzaj>
    <derivirana_varijabla naziv="DomainObject.Predmet.Broj_1">2310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St-2310/2016</izvorni_sadrzaj>
    <derivirana_varijabla naziv="DomainObject.Predmet.OznakaBroj_1">St-2310/2016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GOLD j.d.o.o. BUJE</izvorni_sadrzaj>
    <derivirana_varijabla naziv="DomainObject.Predmet.ProtustrankaFormated_1">  START GOLD j.d.o.o. BUJE</derivirana_varijabla>
  </DomainObject.Predmet.ProtustrankaFormated>
  <DomainObject.Predmet.ProtustrankaFormatedOIB>
    <izvorni_sadrzaj>  START GOLD j.d.o.o. BUJE, OIB 47263964699</izvorni_sadrzaj>
    <derivirana_varijabla naziv="DomainObject.Predmet.ProtustrankaFormatedOIB_1">  START GOLD j.d.o.o. BUJE, OIB 47263964699</derivirana_varijabla>
  </DomainObject.Predmet.ProtustrankaFormatedOIB>
  <DomainObject.Predmet.ProtustrankaFormatedWithAdress>
    <izvorni_sadrzaj> START GOLD j.d.o.o. BUJE, Trg J.B. Tita 9, 52460 Buje</izvorni_sadrzaj>
    <derivirana_varijabla naziv="DomainObject.Predmet.ProtustrankaFormatedWithAdress_1"> START GOLD j.d.o.o. BUJE, Trg J.B. Tita 9, 52460 Buje</derivirana_varijabla>
  </DomainObject.Predmet.ProtustrankaFormatedWithAdress>
  <DomainObject.Predmet.ProtustrankaFormatedWithAdressOIB>
    <izvorni_sadrzaj> START GOLD j.d.o.o. BUJE, OIB 47263964699, Trg J.B. Tita 9, 52460 Buje</izvorni_sadrzaj>
    <derivirana_varijabla naziv="DomainObject.Predmet.ProtustrankaFormatedWithAdressOIB_1"> START GOLD j.d.o.o. BUJE, OIB 47263964699, Trg J.B. Tita 9, 52460 Buje</derivirana_varijabla>
  </DomainObject.Predmet.ProtustrankaFormatedWithAdressOIB>
  <DomainObject.Predmet.ProtustrankaWithAdress>
    <izvorni_sadrzaj>START GOLD j.d.o.o. BUJE Trg J.B. Tita 9, 52460 Buje</izvorni_sadrzaj>
    <derivirana_varijabla naziv="DomainObject.Predmet.ProtustrankaWithAdress_1">START GOLD j.d.o.o. BUJE Trg J.B. Tita 9, 52460 Buje</derivirana_varijabla>
  </DomainObject.Predmet.ProtustrankaWithAdress>
  <DomainObject.Predmet.ProtustrankaWithAdressOIB>
    <izvorni_sadrzaj>START GOLD j.d.o.o. BUJE, OIB 47263964699, Trg J.B. Tita 9, 52460 Buje</izvorni_sadrzaj>
    <derivirana_varijabla naziv="DomainObject.Predmet.ProtustrankaWithAdressOIB_1">START GOLD j.d.o.o. BUJE, OIB 47263964699, Trg J.B. Tita 9, 52460 Buje</derivirana_varijabla>
  </DomainObject.Predmet.ProtustrankaWithAdressOIB>
  <DomainObject.Predmet.ProtustrankaNazivFormated>
    <izvorni_sadrzaj>START GOLD j.d.o.o. BUJE</izvorni_sadrzaj>
    <derivirana_varijabla naziv="DomainObject.Predmet.ProtustrankaNazivFormated_1">START GOLD j.d.o.o. BUJE</derivirana_varijabla>
  </DomainObject.Predmet.ProtustrankaNazivFormated>
  <DomainObject.Predmet.ProtustrankaNazivFormatedOIB>
    <izvorni_sadrzaj>START GOLD j.d.o.o. BUJE, OIB 47263964699</izvorni_sadrzaj>
    <derivirana_varijabla naziv="DomainObject.Predmet.ProtustrankaNazivFormatedOIB_1">START GOLD j.d.o.o. BUJE, OIB 47263964699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START GOLD j.d.o.o. BUJE</item>
    </izvorni_sadrzaj>
    <derivirana_varijabla naziv="DomainObject.Predmet.ProtuStrankaListFormated_1">
      <item>START GOLD j.d.o.o. BUJE</item>
    </derivirana_varijabla>
  </DomainObject.Predmet.ProtuStrankaListFormated>
  <DomainObject.Predmet.ProtuStrankaListFormatedOIB>
    <izvorni_sadrzaj>
      <item>START GOLD j.d.o.o. BUJE, OIB 47263964699</item>
    </izvorni_sadrzaj>
    <derivirana_varijabla naziv="DomainObject.Predmet.ProtuStrankaListFormatedOIB_1">
      <item>START GOLD j.d.o.o. BUJE, OIB 47263964699</item>
    </derivirana_varijabla>
  </DomainObject.Predmet.ProtuStrankaListFormatedOIB>
  <DomainObject.Predmet.ProtuStrankaListFormatedWithAdress>
    <izvorni_sadrzaj>
      <item>START GOLD j.d.o.o. BUJE, Trg J.B. Tita 9, 52460 Buje</item>
    </izvorni_sadrzaj>
    <derivirana_varijabla naziv="DomainObject.Predmet.ProtuStrankaListFormatedWithAdress_1">
      <item>START GOLD j.d.o.o. BUJE, Trg J.B. Tita 9, 52460 Buje</item>
    </derivirana_varijabla>
  </DomainObject.Predmet.ProtuStrankaListFormatedWithAdress>
  <DomainObject.Predmet.ProtuStrankaListFormatedWithAdressOIB>
    <izvorni_sadrzaj>
      <item>START GOLD j.d.o.o. BUJE, OIB 47263964699, Trg J.B. Tita 9, 52460 Buje</item>
    </izvorni_sadrzaj>
    <derivirana_varijabla naziv="DomainObject.Predmet.ProtuStrankaListFormatedWithAdressOIB_1">
      <item>START GOLD j.d.o.o. BUJE, OIB 47263964699, Trg J.B. Tita 9, 52460 Buje</item>
    </derivirana_varijabla>
  </DomainObject.Predmet.ProtuStrankaListFormatedWithAdressOIB>
  <DomainObject.Predmet.ProtuStrankaListNazivFormated>
    <izvorni_sadrzaj>
      <item>START GOLD j.d.o.o. BUJE</item>
    </izvorni_sadrzaj>
    <derivirana_varijabla naziv="DomainObject.Predmet.ProtuStrankaListNazivFormated_1">
      <item>START GOLD j.d.o.o. BUJE</item>
    </derivirana_varijabla>
  </DomainObject.Predmet.ProtuStrankaListNazivFormated>
  <DomainObject.Predmet.ProtuStrankaListNazivFormatedOIB>
    <izvorni_sadrzaj>
      <item>START GOLD j.d.o.o. BUJE, OIB 47263964699</item>
    </izvorni_sadrzaj>
    <derivirana_varijabla naziv="DomainObject.Predmet.ProtuStrankaListNazivFormatedOIB_1">
      <item>START GOLD j.d.o.o. BUJE, OIB 47263964699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START GOLD j.d.o.o. BUJE</izvorni_sadrzaj>
    <derivirana_varijabla naziv="DomainObject.Predmet.ProtustrankaIDrugi_1">START GOLD j.d.o.o.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START GOLD j.d.o.o. BUJE, OIB 47263964699, Trg J.B. Tita 9, 52460 Buje</izvorni_sadrzaj>
    <derivirana_varijabla naziv="DomainObject.Predmet.ProtustrankaIDrugiAdressOIB_1">START GOLD j.d.o.o. BUJE, OIB 47263964699, Trg J.B. Tita 9,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START GOLD j.d.o.o. BUJE</item>
      <item>FINANCIJSKA AGENCIJA, RC RIJEKA, PODRUŽNICA PULA, PULA</item>
    </izvorni_sadrzaj>
    <derivirana_varijabla naziv="DomainObject.Predmet.SudioniciListNaziv_1">
      <item>START GOLD j.d.o.o. BUJE</item>
      <item>FINANCIJSKA AGENCIJA, RC RIJEKA, PODRUŽNICA PULA, PULA</item>
    </derivirana_varijabla>
  </DomainObject.Predmet.SudioniciListNaziv>
  <DomainObject.Predmet.SudioniciListAdressOIB>
    <izvorni_sadrzaj>
      <item>START GOLD j.d.o.o. BUJE, OIB 47263964699, Trg J.B. Tita 9,52460 Buje</item>
      <item>FINANCIJSKA AGENCIJA, RC RIJEKA, PODRUŽNICA PULA, PULA, OIB 85821130368, Ulica grada Vukovara 70,10000 Zagreb</item>
    </izvorni_sadrzaj>
    <derivirana_varijabla naziv="DomainObject.Predmet.SudioniciListAdressOIB_1">
      <item>START GOLD j.d.o.o. BUJE, OIB 47263964699, Trg J.B. Tita 9,52460 Buje</item>
      <item>FINANCIJSKA AGENCIJA, RC RIJEKA, PODRUŽNICA PULA, PULA,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47263964699</item>
      <item>, OIB 85821130368</item>
    </izvorni_sadrzaj>
    <derivirana_varijabla naziv="DomainObject.Predmet.SudioniciListNazivOIB_1">
      <item>, OIB 47263964699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1925</properties:Characters>
  <properties:Lines>47</properties:Lines>
  <properties:Paragraphs>16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2016-05-17T10:32:00Z</cp:lastPrinted>
  <dcterms:modified xmlns:xsi="http://www.w3.org/2001/XMLSchema-instance" xsi:type="dcterms:W3CDTF">2016-10-14T08:21:00Z</dcterms:modified>
  <cp:revision>106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