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5b38" w14:paraId="a765b38" w:rsidRDefault="0046444E" w:rsidR="0046444E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4F1" w:rsidR="00C424F1"/>
    <w:p w:rsidRDefault="00170966" w:rsidP="00170966" w:rsidR="00170966">
      <w:r>
        <w:t>REPUBLIKA HRVATSKA</w:t>
      </w:r>
    </w:p>
    <w:p w:rsidRDefault="00170966" w:rsidP="00170966" w:rsidR="00170966">
      <w:r>
        <w:t>TRGOVAČKI SUD U ZAGREBU</w:t>
      </w:r>
    </w:p>
    <w:p w:rsidRDefault="00170966" w:rsidP="00170966" w:rsidR="0017096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72</w:t>
      </w:r>
      <w:proofErr w:type="spellEnd"/>
      <w:r>
        <w:t>. St-</w:t>
      </w:r>
      <w:proofErr w:type="spellStart"/>
      <w:r w:rsidR="00124F09">
        <w:t>5558</w:t>
      </w:r>
      <w:proofErr w:type="spellEnd"/>
      <w:r w:rsidR="00124F09">
        <w:t>/</w:t>
      </w:r>
      <w:proofErr w:type="spellStart"/>
      <w:r w:rsidR="00124F09">
        <w:t>2016</w:t>
      </w:r>
      <w:proofErr w:type="spellEnd"/>
      <w:r w:rsidR="00CE1471">
        <w:t>-</w:t>
      </w:r>
      <w:proofErr w:type="spellStart"/>
      <w:r w:rsidR="00CE1471">
        <w:t>44</w:t>
      </w:r>
      <w:proofErr w:type="spellEnd"/>
    </w:p>
    <w:p w:rsidRDefault="00045700" w:rsidP="00170966" w:rsidR="00045700"/>
    <w:p w:rsidRDefault="00045700" w:rsidP="00170966" w:rsidR="00045700"/>
    <w:p w:rsidRDefault="00045700" w:rsidP="00045700" w:rsidR="00045700">
      <w:pPr>
        <w:jc w:val="center"/>
      </w:pPr>
      <w:r>
        <w:t>REPUBLIKA HRVATSKA</w:t>
      </w:r>
    </w:p>
    <w:p w:rsidRDefault="00170966" w:rsidP="00170966" w:rsidR="00170966"/>
    <w:p w:rsidRDefault="00170966" w:rsidP="00170966" w:rsidR="00170966">
      <w:pPr>
        <w:jc w:val="center"/>
      </w:pPr>
      <w:r>
        <w:t>Z A K L J U Č A K</w:t>
      </w:r>
    </w:p>
    <w:p w:rsidRDefault="00045700" w:rsidP="00170966" w:rsidR="00045700">
      <w:pPr>
        <w:jc w:val="center"/>
      </w:pPr>
    </w:p>
    <w:p w:rsidRDefault="00124F09" w:rsidP="00124F09" w:rsidR="00124F09" w:rsidRPr="00B77765">
      <w:pPr>
        <w:jc w:val="both"/>
      </w:pPr>
      <w:r w:rsidRPr="001C0A8C">
        <w:t xml:space="preserve">Trgovački sud u Zagrebu, po sucu Nikoli Ribariću, u stečajnom predmetu nad dužnikom KOKA </w:t>
      </w:r>
      <w:proofErr w:type="spellStart"/>
      <w:r w:rsidRPr="001C0A8C">
        <w:t>MIL</w:t>
      </w:r>
      <w:proofErr w:type="spellEnd"/>
      <w:r w:rsidRPr="001C0A8C">
        <w:t xml:space="preserve"> d.o.o. u stečaju, </w:t>
      </w:r>
      <w:proofErr w:type="spellStart"/>
      <w:r w:rsidRPr="001C0A8C">
        <w:t>OIB</w:t>
      </w:r>
      <w:proofErr w:type="spellEnd"/>
      <w:r w:rsidRPr="001C0A8C">
        <w:t xml:space="preserve">: </w:t>
      </w:r>
      <w:proofErr w:type="spellStart"/>
      <w:r w:rsidRPr="001C0A8C">
        <w:t>29416728615</w:t>
      </w:r>
      <w:proofErr w:type="spellEnd"/>
      <w:r w:rsidRPr="001C0A8C">
        <w:t xml:space="preserve">, </w:t>
      </w:r>
      <w:proofErr w:type="spellStart"/>
      <w:r w:rsidRPr="001C0A8C">
        <w:t>Rakarska</w:t>
      </w:r>
      <w:proofErr w:type="spellEnd"/>
      <w:r>
        <w:t xml:space="preserve"> </w:t>
      </w:r>
      <w:proofErr w:type="spellStart"/>
      <w:r>
        <w:t>94</w:t>
      </w:r>
      <w:proofErr w:type="spellEnd"/>
      <w:r>
        <w:t>, 10410 Velika Gorica, dana 27</w:t>
      </w:r>
      <w:r w:rsidRPr="001C0A8C">
        <w:t>.</w:t>
      </w:r>
      <w:r>
        <w:t xml:space="preserve"> ožujka</w:t>
      </w:r>
      <w:r w:rsidRPr="001C0A8C">
        <w:t xml:space="preserve"> 201</w:t>
      </w:r>
      <w:r>
        <w:t>8</w:t>
      </w:r>
      <w:r w:rsidRPr="001C0A8C">
        <w:t>.,</w:t>
      </w:r>
      <w:r w:rsidRPr="00B77765">
        <w:t xml:space="preserve"> </w:t>
      </w:r>
    </w:p>
    <w:p w:rsidRDefault="00F33638" w:rsidP="0058716C" w:rsidR="00F33638">
      <w:pPr>
        <w:jc w:val="center"/>
        <w:rPr>
          <w:b/>
        </w:rPr>
      </w:pPr>
    </w:p>
    <w:p w:rsidRDefault="0058716C" w:rsidP="0058716C" w:rsidR="0058716C" w:rsidRPr="0046444E">
      <w:pPr>
        <w:jc w:val="center"/>
      </w:pPr>
      <w:r w:rsidRPr="0046444E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045700" w:rsidR="00F34112">
      <w:pPr>
        <w:ind w:firstLine="720"/>
        <w:jc w:val="both"/>
      </w:pPr>
      <w:r w:rsidRPr="007910B3">
        <w:t>Nalaže se računovodstvu T</w:t>
      </w:r>
      <w:r w:rsidR="00847AD2">
        <w:t>rgovačkog suda u Zagrebu, iznos</w:t>
      </w:r>
      <w:r w:rsidR="00F33638" w:rsidRPr="000A1F85">
        <w:t xml:space="preserve"> </w:t>
      </w:r>
      <w:r w:rsidR="00F34112" w:rsidRPr="00624264">
        <w:t>od 3.000,00 kn bruto</w:t>
      </w:r>
      <w:r w:rsidR="00F34112" w:rsidRPr="007910B3">
        <w:t xml:space="preserve"> </w:t>
      </w:r>
      <w:r w:rsidR="00F34112">
        <w:t xml:space="preserve">isplatiti </w:t>
      </w:r>
      <w:r w:rsidR="00F34112" w:rsidRPr="00624264">
        <w:t xml:space="preserve">stečajnom upravitelju </w:t>
      </w:r>
      <w:proofErr w:type="spellStart"/>
      <w:r w:rsidR="00F34112" w:rsidRPr="00624264">
        <w:t>LIDIJ</w:t>
      </w:r>
      <w:r w:rsidR="00F34112">
        <w:t>I</w:t>
      </w:r>
      <w:proofErr w:type="spellEnd"/>
      <w:r w:rsidR="00F34112" w:rsidRPr="00624264">
        <w:t xml:space="preserve"> </w:t>
      </w:r>
      <w:proofErr w:type="spellStart"/>
      <w:r w:rsidR="00F34112" w:rsidRPr="00624264">
        <w:t>BALOG</w:t>
      </w:r>
      <w:proofErr w:type="spellEnd"/>
      <w:r w:rsidR="00F34112" w:rsidRPr="00624264">
        <w:t xml:space="preserve">, BILJE, VINOGRADSKA </w:t>
      </w:r>
      <w:proofErr w:type="spellStart"/>
      <w:r w:rsidR="00F34112" w:rsidRPr="00624264">
        <w:t>17</w:t>
      </w:r>
      <w:proofErr w:type="spellEnd"/>
      <w:r w:rsidR="00F34112" w:rsidRPr="00624264">
        <w:t xml:space="preserve">, </w:t>
      </w:r>
      <w:proofErr w:type="spellStart"/>
      <w:r w:rsidR="00F34112" w:rsidRPr="00624264">
        <w:t>OIB</w:t>
      </w:r>
      <w:proofErr w:type="spellEnd"/>
      <w:r w:rsidR="00F34112" w:rsidRPr="00624264">
        <w:t xml:space="preserve">: </w:t>
      </w:r>
      <w:proofErr w:type="spellStart"/>
      <w:r w:rsidR="00F34112" w:rsidRPr="00624264">
        <w:t>90656042786</w:t>
      </w:r>
      <w:proofErr w:type="spellEnd"/>
      <w:r w:rsidR="00F34112">
        <w:t xml:space="preserve">, na ime nagrade po Rješenju ovoga suda St-5558/2016 od 23. kolovoza 2017. godine, </w:t>
      </w:r>
      <w:r w:rsidR="00D44303">
        <w:t>na broj računa:</w:t>
      </w:r>
    </w:p>
    <w:p w:rsidRDefault="007B0E40" w:rsidP="00045700" w:rsidR="000B0FDB">
      <w:pPr>
        <w:ind w:firstLine="720"/>
        <w:jc w:val="both"/>
      </w:pPr>
      <w:proofErr w:type="spellStart"/>
      <w:r>
        <w:t>IBAN</w:t>
      </w:r>
      <w:proofErr w:type="spellEnd"/>
      <w:r w:rsidR="00D70687">
        <w:t xml:space="preserve">: HR </w:t>
      </w:r>
      <w:proofErr w:type="spellStart"/>
      <w:r w:rsidR="00D44303">
        <w:t>32</w:t>
      </w:r>
      <w:proofErr w:type="spellEnd"/>
      <w:r w:rsidR="00D44303">
        <w:t xml:space="preserve"> </w:t>
      </w:r>
      <w:proofErr w:type="spellStart"/>
      <w:r w:rsidR="00D44303">
        <w:t>2484</w:t>
      </w:r>
      <w:proofErr w:type="spellEnd"/>
      <w:r w:rsidR="00D44303">
        <w:t xml:space="preserve"> 0083 1135 8250 0</w:t>
      </w:r>
    </w:p>
    <w:p w:rsidRDefault="00D44303" w:rsidP="00D44303" w:rsidR="00D44303">
      <w:pPr>
        <w:jc w:val="both"/>
      </w:pPr>
    </w:p>
    <w:p w:rsidRDefault="00D44303" w:rsidP="00D44303" w:rsidR="00D44303">
      <w:pPr>
        <w:jc w:val="both"/>
      </w:pPr>
      <w:r>
        <w:t xml:space="preserve">otvoren kod Raiffeisen </w:t>
      </w:r>
      <w:proofErr w:type="spellStart"/>
      <w:r>
        <w:t>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</w:t>
      </w:r>
    </w:p>
    <w:p w:rsidRDefault="00F33638" w:rsidP="00180663" w:rsidR="00F33638">
      <w:pPr>
        <w:ind w:firstLine="720" w:left="2880"/>
      </w:pPr>
    </w:p>
    <w:p w:rsidRDefault="00180663" w:rsidP="00170966" w:rsidR="00180663">
      <w:pPr>
        <w:ind w:firstLine="720" w:left="2880"/>
      </w:pPr>
      <w:r w:rsidRPr="007910B3">
        <w:t>Obrazloženje</w:t>
      </w:r>
    </w:p>
    <w:p w:rsidRDefault="0046444E" w:rsidP="00170966" w:rsidR="0046444E" w:rsidRPr="007910B3">
      <w:pPr>
        <w:ind w:firstLine="720" w:left="2880"/>
      </w:pPr>
    </w:p>
    <w:p w:rsidRDefault="00D44303" w:rsidP="00180663" w:rsidR="00FF0B81">
      <w:pPr>
        <w:ind w:firstLine="720"/>
        <w:jc w:val="both"/>
      </w:pPr>
      <w:r>
        <w:t xml:space="preserve">Rješenjem suda od 23. kolovoza 2017., pravomoćno s danom </w:t>
      </w:r>
      <w:r w:rsidR="00FF0B81">
        <w:t>13. rujna 2017. godine, određena je nagrada stečajnom upravitelju u iznosu od 3.000,00 bruto.</w:t>
      </w:r>
    </w:p>
    <w:p w:rsidRDefault="00FF0B81" w:rsidP="00180663" w:rsidR="00FF0B81">
      <w:pPr>
        <w:ind w:firstLine="720"/>
        <w:jc w:val="both"/>
      </w:pPr>
      <w:r>
        <w:t>Podneskom od 26.3.2018. stečajni upravitelj je zatražio isplatu određene nagrade i dostavio je broj računa na koje se nagrada treba isplatiti.</w:t>
      </w:r>
    </w:p>
    <w:p w:rsidRDefault="00FF0B81" w:rsidP="00180663" w:rsidR="00FF0B81">
      <w:pPr>
        <w:ind w:firstLine="720"/>
        <w:jc w:val="both"/>
      </w:pPr>
      <w:r>
        <w:t>Slijedom navedenoga odlučeno je kao u izreci.</w:t>
      </w:r>
    </w:p>
    <w:p w:rsidRDefault="00FF0B81" w:rsidP="00180663" w:rsidR="00FF0B81">
      <w:pPr>
        <w:ind w:firstLine="720"/>
        <w:jc w:val="both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proofErr w:type="spellStart"/>
      <w:r w:rsidR="00CE1471">
        <w:t>2</w:t>
      </w:r>
      <w:r w:rsidR="00FF0B81">
        <w:t>7</w:t>
      </w:r>
      <w:proofErr w:type="spellEnd"/>
      <w:r w:rsidRPr="007910B3">
        <w:t>.</w:t>
      </w:r>
      <w:r w:rsidR="00FF0B81">
        <w:t xml:space="preserve"> ožujka</w:t>
      </w:r>
      <w:r w:rsidRPr="007910B3">
        <w:t xml:space="preserve"> 201</w:t>
      </w:r>
      <w:r w:rsidR="00FF0B81">
        <w:t>8.</w:t>
      </w:r>
      <w:r w:rsidRPr="007910B3">
        <w:t xml:space="preserve"> </w:t>
      </w:r>
    </w:p>
    <w:p w:rsidRDefault="00F33638" w:rsidP="00597BE1" w:rsidR="0046444E">
      <w:pPr>
        <w:pStyle w:val="Podnaslov"/>
        <w:ind w:firstLine="708" w:left="4956"/>
      </w:pPr>
      <w:r w:rsidRPr="007910B3">
        <w:tab/>
        <w:t xml:space="preserve">  </w:t>
      </w:r>
    </w:p>
    <w:p w:rsidRDefault="0046444E" w:rsidP="00597BE1" w:rsidR="0046444E">
      <w:pPr>
        <w:pStyle w:val="Podnaslov"/>
        <w:ind w:firstLine="708" w:left="4956"/>
      </w:pPr>
    </w:p>
    <w:p w:rsidRDefault="0046444E" w:rsidP="00E91121" w:rsidR="0046444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5DE8" w:rsidP="00597BE1" w:rsidR="0046444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35DE8" w:rsidP="00F35DE8" w:rsidR="00F35DE8">
      <w:pPr>
        <w:ind w:firstLine="84" w:left="4236"/>
      </w:pPr>
      <w:r>
        <w:t xml:space="preserve">     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35DE8" w:rsidR="00F35DE8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Jadranka Zelić</w:t>
      </w:r>
    </w:p>
    <w:p w:rsidRDefault="00F35DE8" w:rsidP="00597BE1" w:rsidR="00F35DE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33638" w:rsidP="0046444E" w:rsidR="00F33638" w:rsidRPr="007910B3">
      <w:pPr>
        <w:pStyle w:val="Tijeloteksta"/>
        <w:ind w:left="5760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F33638" w:rsidR="00F33638" w:rsidRPr="007910B3">
      <w:pPr>
        <w:pStyle w:val="Tijeloteksta"/>
        <w:jc w:val="left"/>
      </w:pPr>
      <w:r w:rsidRPr="007910B3">
        <w:t>Protiv zaključka nije dopuštena žalba ( čl. 1</w:t>
      </w:r>
      <w:r w:rsidR="00062DA5">
        <w:t>9</w:t>
      </w:r>
      <w:r w:rsidRPr="007910B3">
        <w:t xml:space="preserve">. </w:t>
      </w:r>
      <w:proofErr w:type="spellStart"/>
      <w:r w:rsidRPr="007910B3">
        <w:t>st.</w:t>
      </w:r>
      <w:r w:rsidR="00062DA5">
        <w:t>7</w:t>
      </w:r>
      <w:proofErr w:type="spellEnd"/>
      <w:r w:rsidRPr="007910B3">
        <w:t>. SZ )</w:t>
      </w:r>
    </w:p>
    <w:p w:rsidRDefault="00D154C7" w:rsidP="00170966" w:rsidR="00D154C7">
      <w:pPr>
        <w:pStyle w:val="Tijeloteksta"/>
        <w:jc w:val="left"/>
      </w:pPr>
      <w:bookmarkStart w:name="_GoBack" w:id="0"/>
      <w:bookmarkEnd w:id="0"/>
    </w:p>
    <w:sectPr w:rsidSect="00D154C7" w:rsidR="00D154C7">
      <w:headerReference w:type="even" r:id="rId10"/>
      <w:headerReference w:type="default" r:id="rId11"/>
      <w:pgSz w:h="15840" w:w="12240"/>
      <w:pgMar w:gutter="0" w:footer="709" w:header="709" w:left="1620" w:bottom="993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E61" w:rsidR="00D04E61">
      <w:r>
        <w:separator/>
      </w:r>
    </w:p>
  </w:endnote>
  <w:endnote w:id="0" w:type="continuationSeparator">
    <w:p w:rsidRDefault="00D04E61" w:rsidR="00D0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E61" w:rsidR="00D04E61">
      <w:r>
        <w:separator/>
      </w:r>
    </w:p>
  </w:footnote>
  <w:footnote w:id="0" w:type="continuationSeparator">
    <w:p w:rsidRDefault="00D04E61" w:rsidR="00D04E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4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0AB3" w:rsidR="00B00AB3">
    <w:pPr>
      <w:pStyle w:val="Zaglavlje"/>
    </w:pPr>
    <w:r>
      <w:tab/>
    </w:r>
    <w:r w:rsidR="00F11364">
      <w:t xml:space="preserve">  </w:t>
    </w:r>
    <w:r>
      <w:tab/>
    </w:r>
    <w:r w:rsidR="0013316F">
      <w:tab/>
    </w:r>
    <w:r w:rsidR="0013316F">
      <w:tab/>
    </w:r>
    <w:r>
      <w:t>72 St-</w:t>
    </w:r>
    <w:r w:rsidR="00062DA5">
      <w:t>5558/2016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45700"/>
    <w:rsid w:val="00062DA5"/>
    <w:rsid w:val="00065D8D"/>
    <w:rsid w:val="000679B3"/>
    <w:rsid w:val="00096A7E"/>
    <w:rsid w:val="000A285F"/>
    <w:rsid w:val="000B0FDB"/>
    <w:rsid w:val="00111B96"/>
    <w:rsid w:val="00124F09"/>
    <w:rsid w:val="0013316F"/>
    <w:rsid w:val="00150C36"/>
    <w:rsid w:val="00170966"/>
    <w:rsid w:val="00180663"/>
    <w:rsid w:val="00187452"/>
    <w:rsid w:val="0019619B"/>
    <w:rsid w:val="001B710F"/>
    <w:rsid w:val="001E2A9C"/>
    <w:rsid w:val="00200591"/>
    <w:rsid w:val="002144A4"/>
    <w:rsid w:val="00216D2F"/>
    <w:rsid w:val="0022164F"/>
    <w:rsid w:val="002A1B23"/>
    <w:rsid w:val="002A7843"/>
    <w:rsid w:val="002E16FA"/>
    <w:rsid w:val="00347BB4"/>
    <w:rsid w:val="00370E59"/>
    <w:rsid w:val="00371580"/>
    <w:rsid w:val="00376FCD"/>
    <w:rsid w:val="00387760"/>
    <w:rsid w:val="003C25FB"/>
    <w:rsid w:val="0043227E"/>
    <w:rsid w:val="00440F3A"/>
    <w:rsid w:val="00444837"/>
    <w:rsid w:val="0046444E"/>
    <w:rsid w:val="004918F3"/>
    <w:rsid w:val="004923F2"/>
    <w:rsid w:val="004A7B4C"/>
    <w:rsid w:val="004B5B10"/>
    <w:rsid w:val="004B7F3F"/>
    <w:rsid w:val="004C5B63"/>
    <w:rsid w:val="004D34B7"/>
    <w:rsid w:val="004E5469"/>
    <w:rsid w:val="004E72D8"/>
    <w:rsid w:val="004F022B"/>
    <w:rsid w:val="005071FA"/>
    <w:rsid w:val="0052385B"/>
    <w:rsid w:val="00552261"/>
    <w:rsid w:val="005709FD"/>
    <w:rsid w:val="0058716C"/>
    <w:rsid w:val="005B7467"/>
    <w:rsid w:val="005D269B"/>
    <w:rsid w:val="006024BD"/>
    <w:rsid w:val="00633727"/>
    <w:rsid w:val="00643E8E"/>
    <w:rsid w:val="006912C5"/>
    <w:rsid w:val="006B3C15"/>
    <w:rsid w:val="006C1ED8"/>
    <w:rsid w:val="006C27D3"/>
    <w:rsid w:val="006C4BF0"/>
    <w:rsid w:val="006E0A95"/>
    <w:rsid w:val="006E4475"/>
    <w:rsid w:val="006F1582"/>
    <w:rsid w:val="007141AF"/>
    <w:rsid w:val="007910B3"/>
    <w:rsid w:val="007A6086"/>
    <w:rsid w:val="007A6843"/>
    <w:rsid w:val="007B0E40"/>
    <w:rsid w:val="007B3F07"/>
    <w:rsid w:val="00847AD2"/>
    <w:rsid w:val="00866CD2"/>
    <w:rsid w:val="008B05F8"/>
    <w:rsid w:val="008C1B01"/>
    <w:rsid w:val="009459B8"/>
    <w:rsid w:val="00956CFF"/>
    <w:rsid w:val="0098464C"/>
    <w:rsid w:val="00996A66"/>
    <w:rsid w:val="00A36825"/>
    <w:rsid w:val="00A54B12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B4256"/>
    <w:rsid w:val="00BE062E"/>
    <w:rsid w:val="00BE1F4D"/>
    <w:rsid w:val="00C424F1"/>
    <w:rsid w:val="00CA55C8"/>
    <w:rsid w:val="00CA6A23"/>
    <w:rsid w:val="00CE1471"/>
    <w:rsid w:val="00D04E61"/>
    <w:rsid w:val="00D154C7"/>
    <w:rsid w:val="00D2669C"/>
    <w:rsid w:val="00D44303"/>
    <w:rsid w:val="00D56602"/>
    <w:rsid w:val="00D70687"/>
    <w:rsid w:val="00D92593"/>
    <w:rsid w:val="00DB06B8"/>
    <w:rsid w:val="00DC3162"/>
    <w:rsid w:val="00E25608"/>
    <w:rsid w:val="00E2573A"/>
    <w:rsid w:val="00E61C73"/>
    <w:rsid w:val="00E77F41"/>
    <w:rsid w:val="00E851C9"/>
    <w:rsid w:val="00EE6EBC"/>
    <w:rsid w:val="00F02F17"/>
    <w:rsid w:val="00F063DB"/>
    <w:rsid w:val="00F11364"/>
    <w:rsid w:val="00F3229B"/>
    <w:rsid w:val="00F33638"/>
    <w:rsid w:val="00F34112"/>
    <w:rsid w:val="00F35DE8"/>
    <w:rsid w:val="00F4038C"/>
    <w:rsid w:val="00FB5264"/>
    <w:rsid w:val="00FF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6444E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6444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35D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5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6444E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6444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35D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5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439379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10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5558</izvorni_sadrzaj>
    <derivirana_varijabla naziv="DomainObject.Predmet.Broj_1">5558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St-5558/2016</izvorni_sadrzaj>
    <derivirana_varijabla naziv="DomainObject.Predmet.OznakaBroj_1">St-5558/2016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 MIL d.o.o. zastupanog po punomoćniku Stjepan Jerleković</izvorni_sadrzaj>
    <derivirana_varijabla naziv="DomainObject.Predmet.ProtustrankaFormated_1">  KOKA MIL d.o.o. zastupanog po punomoćniku Stjepan Jerleković</derivirana_varijabla>
  </DomainObject.Predmet.ProtustrankaFormated>
  <DomainObject.Predmet.ProtustrankaFormatedOIB>
    <izvorni_sadrzaj>  KOKA MIL d.o.o., OIB 29416728615 zastupanog po punomoćniku Stjepan Jerleković</izvorni_sadrzaj>
    <derivirana_varijabla naziv="DomainObject.Predmet.ProtustrankaFormatedOIB_1">  KOKA MIL d.o.o., OIB 29416728615 zastupanog po punomoćniku Stjepan Jerleković</derivirana_varijabla>
  </DomainObject.Predmet.ProtustrankaFormatedOIB>
  <DomainObject.Predmet.ProtustrankaFormatedWithAdress>
    <izvorni_sadrzaj> KOKA MIL d.o.o., Rakarska 94, 10410 Velika Gorica zastupanog po punomoćniku Stjepan Jerleković</izvorni_sadrzaj>
    <derivirana_varijabla naziv="DomainObject.Predmet.ProtustrankaFormatedWithAdress_1"> KOKA MIL d.o.o., Rakarska 94, 10410 Velika Gorica zastupanog po punomoćniku Stjepan Jerleković</derivirana_varijabla>
  </DomainObject.Predmet.ProtustrankaFormatedWithAdress>
  <DomainObject.Predmet.ProtustrankaFormatedWithAdressOIB>
    <izvorni_sadrzaj> KOKA MIL d.o.o., OIB 29416728615, Rakarska 94, 10410 Velika Gorica zastupanog po punomoćniku Stjepan Jerleković</izvorni_sadrzaj>
    <derivirana_varijabla naziv="DomainObject.Predmet.ProtustrankaFormatedWithAdressOIB_1"> KOKA MIL d.o.o., OIB 29416728615, Rakarska 94, 10410 Velika Gorica zastupanog po punomoćniku Stjepan Jerleković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KOKA MIL d.o.o. zastupanog po punomoćniku Stjepan Jerleković</item>
    </izvorni_sadrzaj>
    <derivirana_varijabla naziv="DomainObject.Predmet.ProtuStrankaListFormated_1">
      <item>KOKA MIL d.o.o. zastupanog po punomoćniku Stjepan Jerleković</item>
    </derivirana_varijabla>
  </DomainObject.Predmet.ProtuStrankaListFormated>
  <DomainObject.Predmet.ProtuStrankaListFormatedOIB>
    <izvorni_sadrzaj>
      <item>KOKA MIL d.o.o., OIB 29416728615 zastupanog po punomoćniku Stjepan Jerleković</item>
    </izvorni_sadrzaj>
    <derivirana_varijabla naziv="DomainObject.Predmet.ProtuStrankaListFormatedOIB_1">
      <item>KOKA MIL d.o.o., OIB 29416728615 zastupanog po punomoćniku Stjepan Jerleković</item>
    </derivirana_varijabla>
  </DomainObject.Predmet.ProtuStrankaListFormatedOIB>
  <DomainObject.Predmet.ProtuStrankaListFormatedWithAdress>
    <izvorni_sadrzaj>
      <item>KOKA MIL d.o.o., Rakarska 94, 10410 Velika Gorica zastupanog po punomoćniku Stjepan Jerleković</item>
    </izvorni_sadrzaj>
    <derivirana_varijabla naziv="DomainObject.Predmet.ProtuStrankaListFormatedWithAdress_1">
      <item>KOKA MIL d.o.o., Rakarska 94, 10410 Velika Gorica zastupanog po punomoćniku Stjepan Jerleković</item>
    </derivirana_varijabla>
  </DomainObject.Predmet.ProtuStrankaListFormatedWithAdress>
  <DomainObject.Predmet.ProtuStrankaListFormatedWithAdressOIB>
    <izvorni_sadrzaj>
      <item>KOKA MIL d.o.o., OIB 29416728615, Rakarska 94, 10410 Velika Gorica zastupanog po punomoćniku Stjepan Jerleković</item>
    </izvorni_sadrzaj>
    <derivirana_varijabla naziv="DomainObject.Predmet.ProtuStrankaListFormatedWithAdressOIB_1">
      <item>KOKA MIL d.o.o., OIB 29416728615, Rakarska 94, 10410 Velika Gorica zastupanog po punomoćniku Stjepan Jerleković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izvorni_sadrzaj>
    <derivirana_varijabla naziv="DomainObject.Predmet.OstaliListFormated_1"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derivirana_varijabla>
  </DomainObject.Predmet.OstaliListFormated>
  <DomainObject.Predmet.OstaliListFormatedOIB>
    <izvorni_sadrzaj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  <item>REPUBLIKA HRVATSKA DRŽAVNI ZAVOD ZA STATISTIKU, OIB 49337502853</item>
    </izvorni_sadrzaj>
    <derivirana_varijabla naziv="DomainObject.Predmet.OstaliListFormatedOIB_1"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  <item>REPUBLIKA HRVATSKA DRŽAVNI ZAVOD ZA STATISTIKU, OIB 49337502853</item>
    </derivirana_varijabla>
  </DomainObject.Predmet.OstaliListFormatedOIB>
  <DomainObject.Predmet.OstaliListFormatedWithAdress>
    <izvorni_sadrzaj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  <item>REPUBLIKA HRVATSKA DRŽAVNI ZAVOD ZA STATISTIKU, Ilica 3, 10000 Zagreb</item>
    </izvorni_sadrzaj>
    <derivirana_varijabla naziv="DomainObject.Predmet.OstaliListFormatedWithAdress_1"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  <item>REPUBLIKA HRVATSKA DRŽAVNI ZAVOD ZA STATISTIKU, OIB 49337502853, Ilica 3, 10000 Zagreb</item>
    </izvorni_sadrzaj>
    <derivirana_varijabla naziv="DomainObject.Predmet.OstaliListFormatedWithAdressOIB_1"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izvorni_sadrzaj>
    <derivirana_varijabla naziv="DomainObject.Predmet.OstaliListNazivFormated_1"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derivirana_varijabla>
  </DomainObject.Predmet.OstaliListNazivFormated>
  <DomainObject.Predmet.OstaliListNazivFormatedOIB>
    <izvorni_sadrzaj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  <item>REPUBLIKA HRVATSKA DRŽAVNI ZAVOD ZA STATISTIKU, OIB 49337502853</item>
    </izvorni_sadrzaj>
    <derivirana_varijabla naziv="DomainObject.Predmet.OstaliListNazivFormatedOIB_1"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izvorni_sadrzaj>
    <derivirana_varijabla naziv="DomainObject.Predmet.SudioniciListNaziv_1"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derivirana_varijabla>
  </DomainObject.Predmet.SudioniciListNaziv>
  <DomainObject.Predmet.SudioniciListAdressOIB>
    <izvorni_sadrzaj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  <item>REPUBLIKA HRVATSKA DRŽAVNI ZAVOD ZA STATISTIKU, OIB 49337502853, Ilica 3,10000 Zagreb</item>
    </izvorni_sadrzaj>
    <derivirana_varijabla naziv="DomainObject.Predmet.SudioniciListAdressOIB_1"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  <item>, OIB 49337502853</item>
    </izvorni_sadrzaj>
    <derivirana_varijabla naziv="DomainObject.Predmet.SudioniciListNazivOIB_1"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1033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2018-03-27T07:30:00Z</dcterms:created>
  <dc:creator>nmarkovic</dc:creator>
  <cp:lastModifiedBy>Maja Hajtek</cp:lastModifiedBy>
  <cp:lastPrinted>2018-03-27T07:30:00Z</cp:lastPrinted>
  <dcterms:modified xmlns:xsi="http://www.w3.org/2001/XMLSchema-instance" xsi:type="dcterms:W3CDTF">2018-03-27T08:32:00Z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(Zaključak isplata setčajnom upravitelju 27.3.2018. koka mil.docx)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