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835d" w14:paraId="761835d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9E7952">
        <w:t>1</w:t>
      </w:r>
      <w:r w:rsidR="00274DC8">
        <w:t>643</w:t>
      </w:r>
      <w:r w:rsidRPr="00310295">
        <w:t>/1</w:t>
      </w:r>
      <w:r w:rsidR="00274DC8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274DC8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274DC8">
        <w:t>LUMEN ELEKTROMONTAŽA d.o.o., Zagreb,</w:t>
      </w:r>
      <w:r w:rsidR="00274DC8" w:rsidRPr="00274DC8">
        <w:t xml:space="preserve"> Radnička cesta 1/a</w:t>
      </w:r>
      <w:r w:rsidR="00274DC8">
        <w:t>, MBS:080499036, OIB:89354993878,</w:t>
      </w:r>
      <w:r w:rsidR="0086241D">
        <w:t xml:space="preserve"> </w:t>
      </w:r>
      <w:r w:rsidR="009E7952">
        <w:t>29</w:t>
      </w:r>
      <w:r w:rsidR="002C306A" w:rsidRPr="007F40F9">
        <w:t xml:space="preserve">. </w:t>
      </w:r>
      <w:r w:rsidR="00274DC8">
        <w:t>ožujka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274DC8">
        <w:t>25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</w:t>
      </w:r>
      <w:r w:rsidR="00274DC8">
        <w:t xml:space="preserve"> </w:t>
      </w:r>
      <w:r w:rsidRPr="00D534B1">
        <w:t xml:space="preserve">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9E7952">
        <w:t>1</w:t>
      </w:r>
      <w:r w:rsidR="00274DC8">
        <w:t>643</w:t>
      </w:r>
      <w:r w:rsidR="0086241D">
        <w:t>1</w:t>
      </w:r>
      <w:r w:rsidR="00274DC8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274DC8" w:rsidP="0086241D" w:rsidR="006B3B2F">
      <w:pPr>
        <w:ind w:firstLine="708"/>
        <w:jc w:val="both"/>
      </w:pPr>
      <w:r>
        <w:t>Predlagatelj je kao radnik dužnika 1</w:t>
      </w:r>
      <w:r w:rsidR="009E7952">
        <w:t>9</w:t>
      </w:r>
      <w:r w:rsidR="0086241D">
        <w:t xml:space="preserve">. </w:t>
      </w:r>
      <w:r>
        <w:t>veljače</w:t>
      </w:r>
      <w:r w:rsidR="0086241D">
        <w:t xml:space="preserve"> 201</w:t>
      </w:r>
      <w:r>
        <w:t>6</w:t>
      </w:r>
      <w:r w:rsidR="0086241D">
        <w:t xml:space="preserve">. </w:t>
      </w:r>
      <w:r w:rsidR="00F3254F">
        <w:t>podni</w:t>
      </w:r>
      <w:r>
        <w:t>o</w:t>
      </w:r>
      <w:r w:rsidR="00F3254F">
        <w:t xml:space="preserve"> </w:t>
      </w:r>
      <w:r w:rsidR="002C6650">
        <w:t xml:space="preserve">ovom Sudu prijedlog za pokretanje stečajnog postupka </w:t>
      </w:r>
      <w:r>
        <w:t>nad dužnikom temeljem neisplaćenih plača u iznosu od 24.064,48 kn.</w:t>
      </w:r>
    </w:p>
    <w:p w:rsidRDefault="00274DC8" w:rsidP="0086241D" w:rsidR="00274DC8">
      <w:pPr>
        <w:ind w:firstLine="708"/>
        <w:jc w:val="both"/>
      </w:pPr>
      <w:r>
        <w:t>Uz prijedlog su dostavljene isplatne liste te potvrda o blokadi računa dužnika od 17. veljače 2016.</w:t>
      </w:r>
    </w:p>
    <w:p w:rsidRDefault="004A7333" w:rsidP="00161148" w:rsidR="00022E78">
      <w:pPr>
        <w:jc w:val="both"/>
      </w:pPr>
      <w:r>
        <w:tab/>
      </w:r>
      <w:r w:rsidR="00F33914">
        <w:t>Iz potvrde</w:t>
      </w:r>
      <w:r w:rsidR="00F33914" w:rsidRPr="00F33914">
        <w:t xml:space="preserve"> </w:t>
      </w:r>
      <w:r w:rsidR="00A33F91" w:rsidRPr="00A33F91">
        <w:t xml:space="preserve">FINA-e </w:t>
      </w:r>
      <w:r w:rsidR="004E1971" w:rsidRPr="004E1971">
        <w:t xml:space="preserve">od </w:t>
      </w:r>
      <w:r w:rsidR="00274DC8">
        <w:t>17</w:t>
      </w:r>
      <w:r w:rsidR="003A6227" w:rsidRPr="003A6227">
        <w:t xml:space="preserve">. </w:t>
      </w:r>
      <w:r w:rsidR="00274DC8">
        <w:t>veljače</w:t>
      </w:r>
      <w:r w:rsidR="003A6227" w:rsidRPr="003A6227">
        <w:t xml:space="preserve"> 201</w:t>
      </w:r>
      <w:r w:rsidR="00274DC8">
        <w:t>6</w:t>
      </w:r>
      <w:r w:rsidR="003A6227" w:rsidRPr="003A6227">
        <w:t xml:space="preserve">. </w:t>
      </w:r>
      <w:r w:rsidR="00F3254F">
        <w:t xml:space="preserve">utvrđeno je </w:t>
      </w:r>
      <w:r w:rsidR="003A6227" w:rsidRPr="003A6227">
        <w:t xml:space="preserve">da je račun dužnika u blokadi </w:t>
      </w:r>
      <w:r w:rsidR="00274DC8">
        <w:t>82</w:t>
      </w:r>
      <w:r w:rsidR="0086241D">
        <w:t xml:space="preserve"> dana</w:t>
      </w:r>
      <w:r w:rsidR="009E7952">
        <w:t xml:space="preserve"> za iznos od </w:t>
      </w:r>
      <w:r w:rsidR="00274DC8">
        <w:t>24</w:t>
      </w:r>
      <w:r w:rsidR="009E7952">
        <w:t>.</w:t>
      </w:r>
      <w:r w:rsidR="00274DC8">
        <w:t>064</w:t>
      </w:r>
      <w:r w:rsidR="009E7952">
        <w:t>,</w:t>
      </w:r>
      <w:r w:rsidR="00274DC8">
        <w:t>48</w:t>
      </w:r>
      <w:r w:rsidR="009E7952">
        <w:t xml:space="preserve"> kn</w:t>
      </w:r>
      <w:r w:rsidR="003A6227">
        <w:t>.</w:t>
      </w:r>
    </w:p>
    <w:p w:rsidRDefault="00274DC8" w:rsidP="00161148" w:rsidR="00274DC8">
      <w:pPr>
        <w:jc w:val="both"/>
      </w:pPr>
      <w:r>
        <w:tab/>
        <w:t>Dužnik je u spis predmeta dostavio prokazni popis imovine iz kojeg proizlazi da dužnik nema nikakvu imovinu.</w:t>
      </w:r>
    </w:p>
    <w:p w:rsidRDefault="009E7952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274DC8">
        <w:t>25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(točka I izreke)</w:t>
      </w:r>
      <w:r w:rsidR="00274DC8">
        <w:t xml:space="preserve"> 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</w:t>
      </w:r>
      <w:r w:rsidR="001013EE" w:rsidRPr="00CB1210">
        <w:lastRenderedPageBreak/>
        <w:t>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9E7952">
        <w:t>29</w:t>
      </w:r>
      <w:r w:rsidR="00E75BE6" w:rsidRPr="00E75BE6">
        <w:t xml:space="preserve">. </w:t>
      </w:r>
      <w:r w:rsidR="00274DC8">
        <w:t>ožujka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564A04">
        <w:t xml:space="preserve"> v.r.</w:t>
      </w:r>
    </w:p>
    <w:p w:rsidRDefault="00CB1210" w:rsidP="00CB1210" w:rsidR="00CB1210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065B42" w:rsidP="00564A04" w:rsidR="00065B42"/>
    <w:p w:rsidRDefault="00564A04" w:rsidP="007A1486" w:rsidR="00564A0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564A04" w:rsidP="007A1486" w:rsidR="00564A0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564A04" w:rsidP="007A1486" w:rsidR="00564A04" w:rsidRPr="007A1486">
      <w:pPr>
        <w:ind w:left="720"/>
      </w:pPr>
    </w:p>
    <w:p w:rsidRDefault="00564A04" w:rsidP="00564A04" w:rsidR="00564A04"/>
    <w:p w:rsidRDefault="00564A04" w:rsidP="00564A04" w:rsidR="00564A04" w:rsidRPr="00CB1210"/>
    <w:sectPr w:rsidSect="009E7952" w:rsidR="00564A04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4A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9E7952">
      <w:t>1</w:t>
    </w:r>
    <w:r w:rsidR="00274DC8">
      <w:t>643</w:t>
    </w:r>
    <w:r>
      <w:t>/1</w:t>
    </w:r>
    <w:r w:rsidR="00274DC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2061BD"/>
    <w:rsid w:val="00227A91"/>
    <w:rsid w:val="00274DC8"/>
    <w:rsid w:val="002938AF"/>
    <w:rsid w:val="002B7F39"/>
    <w:rsid w:val="002C306A"/>
    <w:rsid w:val="002C6650"/>
    <w:rsid w:val="002D52FB"/>
    <w:rsid w:val="00316888"/>
    <w:rsid w:val="003329AB"/>
    <w:rsid w:val="003A6227"/>
    <w:rsid w:val="003E25DF"/>
    <w:rsid w:val="00403341"/>
    <w:rsid w:val="00411688"/>
    <w:rsid w:val="00445765"/>
    <w:rsid w:val="004471F4"/>
    <w:rsid w:val="00462ED0"/>
    <w:rsid w:val="004739DB"/>
    <w:rsid w:val="004A7333"/>
    <w:rsid w:val="004E0F76"/>
    <w:rsid w:val="004E1971"/>
    <w:rsid w:val="004F4B1A"/>
    <w:rsid w:val="00532C70"/>
    <w:rsid w:val="005359FF"/>
    <w:rsid w:val="005502D5"/>
    <w:rsid w:val="00564A04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F447A"/>
    <w:rsid w:val="00921F69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11E8F"/>
    <w:rsid w:val="00D37CC9"/>
    <w:rsid w:val="00D400BB"/>
    <w:rsid w:val="00D40CFA"/>
    <w:rsid w:val="00D57B45"/>
    <w:rsid w:val="00D677F7"/>
    <w:rsid w:val="00D760EA"/>
    <w:rsid w:val="00D76A66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A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4A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1643</izvorni_sadrzaj>
    <derivirana_varijabla naziv="DomainObject.Predmet.Broj_1">1643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St-1643/2016</izvorni_sadrzaj>
    <derivirana_varijabla naziv="DomainObject.Predmet.OznakaBroj_1">St-1643/2016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LUMEN ELEKTROMONTAŽA d.o.o.</izvorni_sadrzaj>
    <derivirana_varijabla naziv="DomainObject.Predmet.ProtustrankaFormated_1">  LUMEN ELEKTROMONTAŽA d.o.o.</derivirana_varijabla>
  </DomainObject.Predmet.ProtustrankaFormated>
  <DomainObject.Predmet.ProtustrankaFormatedOIB>
    <izvorni_sadrzaj>  LUMEN ELEKTROMONTAŽA d.o.o., OIB 89354993878</izvorni_sadrzaj>
    <derivirana_varijabla naziv="DomainObject.Predmet.ProtustrankaFormatedOIB_1">  LUMEN ELEKTROMONTAŽA d.o.o., OIB 89354993878</derivirana_varijabla>
  </DomainObject.Predmet.ProtustrankaFormatedOIB>
  <DomainObject.Predmet.ProtustrankaFormatedWithAdress>
    <izvorni_sadrzaj> LUMEN ELEKTROMONTAŽA d.o.o., Radnička cesta 1/a, 10000 Zagreb</izvorni_sadrzaj>
    <derivirana_varijabla naziv="DomainObject.Predmet.ProtustrankaFormatedWithAdress_1"> LUMEN ELEKTROMONTAŽA d.o.o., Radnička cesta 1/a, 10000 Zagreb</derivirana_varijabla>
  </DomainObject.Predmet.ProtustrankaFormatedWithAdress>
  <DomainObject.Predmet.ProtustrankaFormatedWithAdressOIB>
    <izvorni_sadrzaj> LUMEN ELEKTROMONTAŽA d.o.o., OIB 89354993878, Radnička cesta 1/a, 10000 Zagreb</izvorni_sadrzaj>
    <derivirana_varijabla naziv="DomainObject.Predmet.ProtustrankaFormatedWithAdressOIB_1"> LUMEN ELEKTROMONTAŽA d.o.o., OIB 89354993878, Radnička cesta 1/a, 10000 Zagreb</derivirana_varijabla>
  </DomainObject.Predmet.ProtustrankaFormatedWithAdressOIB>
  <DomainObject.Predmet.ProtustrankaWithAdress>
    <izvorni_sadrzaj>LUMEN ELEKTROMONTAŽA d.o.o. Radnička cesta 1/a, 10000 Zagreb</izvorni_sadrzaj>
    <derivirana_varijabla naziv="DomainObject.Predmet.ProtustrankaWithAdress_1">LUMEN ELEKTROMONTAŽA d.o.o. Radnička cesta 1/a, 10000 Zagreb</derivirana_varijabla>
  </DomainObject.Predmet.ProtustrankaWithAdress>
  <DomainObject.Predmet.ProtustrankaWithAdressOIB>
    <izvorni_sadrzaj>LUMEN ELEKTROMONTAŽA d.o.o., OIB 89354993878, Radnička cesta 1/a, 10000 Zagreb</izvorni_sadrzaj>
    <derivirana_varijabla naziv="DomainObject.Predmet.ProtustrankaWithAdressOIB_1">LUMEN ELEKTROMONTAŽA d.o.o., OIB 89354993878, Radnička cesta 1/a, 10000 Zagreb</derivirana_varijabla>
  </DomainObject.Predmet.ProtustrankaWithAdressOIB>
  <DomainObject.Predmet.ProtustrankaNazivFormated>
    <izvorni_sadrzaj>LUMEN ELEKTROMONTAŽA d.o.o.</izvorni_sadrzaj>
    <derivirana_varijabla naziv="DomainObject.Predmet.ProtustrankaNazivFormated_1">LUMEN ELEKTROMONTAŽA d.o.o.</derivirana_varijabla>
  </DomainObject.Predmet.ProtustrankaNazivFormated>
  <DomainObject.Predmet.ProtustrankaNazivFormatedOIB>
    <izvorni_sadrzaj>LUMEN ELEKTROMONTAŽA d.o.o., OIB 89354993878</izvorni_sadrzaj>
    <derivirana_varijabla naziv="DomainObject.Predmet.ProtustrankaNazivFormatedOIB_1">LUMEN ELEKTROMONTAŽA d.o.o., OIB 89354993878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Morana Mavra</izvorni_sadrzaj>
    <derivirana_varijabla naziv="DomainObject.Predmet.StrankaFormated_1">  Morana Mavra</derivirana_varijabla>
  </DomainObject.Predmet.StrankaFormated>
  <DomainObject.Predmet.StrankaFormatedOIB>
    <izvorni_sadrzaj>  Morana Mavra, OIB 76053648780</izvorni_sadrzaj>
    <derivirana_varijabla naziv="DomainObject.Predmet.StrankaFormatedOIB_1">  Morana Mavra, OIB 76053648780</derivirana_varijabla>
  </DomainObject.Predmet.StrankaFormatedOIB>
  <DomainObject.Predmet.StrankaFormatedWithAdress>
    <izvorni_sadrzaj> Morana Mavra, Ulica Vladimira Ruždjaka 2b, 10000 Zagreb</izvorni_sadrzaj>
    <derivirana_varijabla naziv="DomainObject.Predmet.StrankaFormatedWithAdress_1"> Morana Mavra, Ulica Vladimira Ruždjaka 2b, 10000 Zagreb</derivirana_varijabla>
  </DomainObject.Predmet.StrankaFormatedWithAdress>
  <DomainObject.Predmet.StrankaFormatedWithAdressOIB>
    <izvorni_sadrzaj> Morana Mavra, OIB 76053648780, Ulica Vladimira Ruždjaka 2b, 10000 Zagreb</izvorni_sadrzaj>
    <derivirana_varijabla naziv="DomainObject.Predmet.StrankaFormatedWithAdressOIB_1"> Morana Mavra, OIB 76053648780, Ulica Vladimira Ruždjaka 2b, 10000 Zagreb</derivirana_varijabla>
  </DomainObject.Predmet.StrankaFormatedWithAdressOIB>
  <DomainObject.Predmet.StrankaWithAdress>
    <izvorni_sadrzaj>Morana Mavra Ulica Vladimira Ruždjaka 2b,10000 Zagreb</izvorni_sadrzaj>
    <derivirana_varijabla naziv="DomainObject.Predmet.StrankaWithAdress_1">Morana Mavra Ulica Vladimira Ruždjaka 2b,10000 Zagreb</derivirana_varijabla>
  </DomainObject.Predmet.StrankaWithAdress>
  <DomainObject.Predmet.StrankaWithAdressOIB>
    <izvorni_sadrzaj>Morana Mavra, OIB 76053648780, Ulica Vladimira Ruždjaka 2b,10000 Zagreb</izvorni_sadrzaj>
    <derivirana_varijabla naziv="DomainObject.Predmet.StrankaWithAdressOIB_1">Morana Mavra, OIB 76053648780, Ulica Vladimira Ruždjaka 2b,10000 Zagreb</derivirana_varijabla>
  </DomainObject.Predmet.StrankaWithAdressOIB>
  <DomainObject.Predmet.StrankaNazivFormated>
    <izvorni_sadrzaj>Morana Mavra</izvorni_sadrzaj>
    <derivirana_varijabla naziv="DomainObject.Predmet.StrankaNazivFormated_1">Morana Mavra</derivirana_varijabla>
  </DomainObject.Predmet.StrankaNazivFormated>
  <DomainObject.Predmet.StrankaNazivFormatedOIB>
    <izvorni_sadrzaj>Morana Mavra, OIB 76053648780</izvorni_sadrzaj>
    <derivirana_varijabla naziv="DomainObject.Predmet.StrankaNazivFormatedOIB_1">Morana Mavra, OIB 76053648780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Morana Mavra</item>
    </izvorni_sadrzaj>
    <derivirana_varijabla naziv="DomainObject.Predmet.StrankaListFormated_1">
      <item>Morana Mavra</item>
    </derivirana_varijabla>
  </DomainObject.Predmet.StrankaListFormated>
  <DomainObject.Predmet.StrankaListFormatedOIB>
    <izvorni_sadrzaj>
      <item>Morana Mavra, OIB 76053648780</item>
    </izvorni_sadrzaj>
    <derivirana_varijabla naziv="DomainObject.Predmet.StrankaListFormatedOIB_1">
      <item>Morana Mavra, OIB 76053648780</item>
    </derivirana_varijabla>
  </DomainObject.Predmet.StrankaListFormatedOIB>
  <DomainObject.Predmet.StrankaListFormatedWithAdress>
    <izvorni_sadrzaj>
      <item>Morana Mavra, Ulica Vladimira Ruždjaka 2b, 10000 Zagreb</item>
    </izvorni_sadrzaj>
    <derivirana_varijabla naziv="DomainObject.Predmet.StrankaListFormatedWithAdress_1">
      <item>Morana Mavra, Ulica Vladimira Ruždjaka 2b, 10000 Zagreb</item>
    </derivirana_varijabla>
  </DomainObject.Predmet.StrankaListFormatedWithAdress>
  <DomainObject.Predmet.StrankaListFormatedWithAdressOIB>
    <izvorni_sadrzaj>
      <item>Morana Mavra, OIB 76053648780, Ulica Vladimira Ruždjaka 2b, 10000 Zagreb</item>
    </izvorni_sadrzaj>
    <derivirana_varijabla naziv="DomainObject.Predmet.StrankaListFormatedWithAdressOIB_1">
      <item>Morana Mavra, OIB 76053648780, Ulica Vladimira Ruždjaka 2b, 10000 Zagreb</item>
    </derivirana_varijabla>
  </DomainObject.Predmet.StrankaListFormatedWithAdressOIB>
  <DomainObject.Predmet.StrankaListNazivFormated>
    <izvorni_sadrzaj>
      <item>Morana Mavra</item>
    </izvorni_sadrzaj>
    <derivirana_varijabla naziv="DomainObject.Predmet.StrankaListNazivFormated_1">
      <item>Morana Mavra</item>
    </derivirana_varijabla>
  </DomainObject.Predmet.StrankaListNazivFormated>
  <DomainObject.Predmet.StrankaListNazivFormatedOIB>
    <izvorni_sadrzaj>
      <item>Morana Mavra, OIB 76053648780</item>
    </izvorni_sadrzaj>
    <derivirana_varijabla naziv="DomainObject.Predmet.StrankaListNazivFormatedOIB_1">
      <item>Morana Mavra, OIB 76053648780</item>
    </derivirana_varijabla>
  </DomainObject.Predmet.StrankaListNazivFormatedOIB>
  <DomainObject.Predmet.ProtuStrankaListFormated>
    <izvorni_sadrzaj>
      <item>LUMEN ELEKTROMONTAŽA d.o.o.</item>
    </izvorni_sadrzaj>
    <derivirana_varijabla naziv="DomainObject.Predmet.ProtuStrankaListFormated_1">
      <item>LUMEN ELEKTROMONTAŽA d.o.o.</item>
    </derivirana_varijabla>
  </DomainObject.Predmet.ProtuStrankaListFormated>
  <DomainObject.Predmet.ProtuStrankaListFormatedOIB>
    <izvorni_sadrzaj>
      <item>LUMEN ELEKTROMONTAŽA d.o.o., OIB 89354993878</item>
    </izvorni_sadrzaj>
    <derivirana_varijabla naziv="DomainObject.Predmet.ProtuStrankaListFormatedOIB_1">
      <item>LUMEN ELEKTROMONTAŽA d.o.o., OIB 89354993878</item>
    </derivirana_varijabla>
  </DomainObject.Predmet.ProtuStrankaListFormatedOIB>
  <DomainObject.Predmet.ProtuStrankaListFormatedWithAdress>
    <izvorni_sadrzaj>
      <item>LUMEN ELEKTROMONTAŽA d.o.o., Radnička cesta 1/a, 10000 Zagreb</item>
    </izvorni_sadrzaj>
    <derivirana_varijabla naziv="DomainObject.Predmet.ProtuStrankaListFormatedWithAdress_1">
      <item>LUMEN ELEKTROMONTAŽA d.o.o., Radnička cesta 1/a, 10000 Zagreb</item>
    </derivirana_varijabla>
  </DomainObject.Predmet.ProtuStrankaListFormatedWithAdress>
  <DomainObject.Predmet.ProtuStrankaListFormatedWithAdressOIB>
    <izvorni_sadrzaj>
      <item>LUMEN ELEKTROMONTAŽA d.o.o., OIB 89354993878, Radnička cesta 1/a, 10000 Zagreb</item>
    </izvorni_sadrzaj>
    <derivirana_varijabla naziv="DomainObject.Predmet.ProtuStrankaListFormatedWithAdressOIB_1">
      <item>LUMEN ELEKTROMONTAŽA d.o.o., OIB 89354993878, Radnička cesta 1/a, 10000 Zagreb</item>
    </derivirana_varijabla>
  </DomainObject.Predmet.ProtuStrankaListFormatedWithAdressOIB>
  <DomainObject.Predmet.ProtuStrankaListNazivFormated>
    <izvorni_sadrzaj>
      <item>LUMEN ELEKTROMONTAŽA d.o.o.</item>
    </izvorni_sadrzaj>
    <derivirana_varijabla naziv="DomainObject.Predmet.ProtuStrankaListNazivFormated_1">
      <item>LUMEN ELEKTROMONTAŽA d.o.o.</item>
    </derivirana_varijabla>
  </DomainObject.Predmet.ProtuStrankaListNazivFormated>
  <DomainObject.Predmet.ProtuStrankaListNazivFormatedOIB>
    <izvorni_sadrzaj>
      <item>LUMEN ELEKTROMONTAŽA d.o.o., OIB 89354993878</item>
    </izvorni_sadrzaj>
    <derivirana_varijabla naziv="DomainObject.Predmet.ProtuStrankaListNazivFormatedOIB_1">
      <item>LUMEN ELEKTROMONTAŽA d.o.o., OIB 89354993878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Morana Mavra</izvorni_sadrzaj>
    <derivirana_varijabla naziv="DomainObject.Predmet.StrankaIDrugi_1">Morana Mavra</derivirana_varijabla>
  </DomainObject.Predmet.StrankaIDrugi>
  <DomainObject.Predmet.ProtustrankaIDrugi>
    <izvorni_sadrzaj>LUMEN ELEKTROMONTAŽA d.o.o.</izvorni_sadrzaj>
    <derivirana_varijabla naziv="DomainObject.Predmet.ProtustrankaIDrugi_1">LUMEN ELEKTROMONTAŽA d.o.o.</derivirana_varijabla>
  </DomainObject.Predmet.ProtustrankaIDrugi>
  <DomainObject.Predmet.StrankaIDrugiAdressOIB>
    <izvorni_sadrzaj>Morana Mavra, OIB 76053648780, Ulica Vladimira Ruždjaka 2b, 10000 Zagreb</izvorni_sadrzaj>
    <derivirana_varijabla naziv="DomainObject.Predmet.StrankaIDrugiAdressOIB_1">Morana Mavra, OIB 76053648780, Ulica Vladimira Ruždjaka 2b, 10000 Zagreb</derivirana_varijabla>
  </DomainObject.Predmet.StrankaIDrugiAdressOIB>
  <DomainObject.Predmet.ProtustrankaIDrugiAdressOIB>
    <izvorni_sadrzaj>LUMEN ELEKTROMONTAŽA d.o.o., OIB 89354993878, Radnička cesta 1/a, 10000 Zagreb</izvorni_sadrzaj>
    <derivirana_varijabla naziv="DomainObject.Predmet.ProtustrankaIDrugiAdressOIB_1">LUMEN ELEKTROMONTAŽA d.o.o., OIB 89354993878,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Morana Mavra</item>
      <item>LUMEN ELEKTROMONTAŽA d.o.o.</item>
    </izvorni_sadrzaj>
    <derivirana_varijabla naziv="DomainObject.Predmet.SudioniciListNaziv_1">
      <item>Morana Mavra</item>
      <item>LUMEN ELEKTROMONTAŽA d.o.o.</item>
    </derivirana_varijabla>
  </DomainObject.Predmet.SudioniciListNaziv>
  <DomainObject.Predmet.SudioniciListAdressOIB>
    <izvorni_sadrzaj>
      <item>Morana Mavra, OIB 76053648780, Ulica Vladimira Ruždjaka 2b,10000 Zagreb</item>
      <item>LUMEN ELEKTROMONTAŽA d.o.o., OIB 89354993878, Radnička cesta 1/a,10000 Zagreb</item>
    </izvorni_sadrzaj>
    <derivirana_varijabla naziv="DomainObject.Predmet.SudioniciListAdressOIB_1">
      <item>Morana Mavra, OIB 76053648780, Ulica Vladimira Ruždjaka 2b,10000 Zagreb</item>
      <item>LUMEN ELEKTROMONTAŽA d.o.o., OIB 89354993878, Radnička cesta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76053648780</item>
      <item>, OIB 89354993878</item>
    </izvorni_sadrzaj>
    <derivirana_varijabla naziv="DomainObject.Predmet.SudioniciListNazivOIB_1">
      <item>, OIB 76053648780</item>
      <item>, OIB 89354993878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441</properties:Words>
  <properties:Characters>2267</properties:Characters>
  <properties:Lines>62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2016-01-29T09:27:00Z</dcterms:created>
  <dc:creator>gzubak</dc:creator>
  <cp:lastModifiedBy>Ivana Stampf</cp:lastModifiedBy>
  <cp:lastPrinted>2013-01-31T13:45:00Z</cp:lastPrinted>
  <dcterms:modified xmlns:xsi="http://www.w3.org/2001/XMLSchema-instance" xsi:type="dcterms:W3CDTF">2016-03-29T11:38:00Z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