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cba2" w14:paraId="dadcba2" w:rsidRDefault="00704453" w:rsidP="004F1802" w:rsidR="004F1802" w:rsidRPr="001F785F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1F785F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1F785F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 w:rsidRPr="001F785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 w:rsidRPr="001F785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 w:rsidRPr="001F785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od </w:t>
      </w:r>
      <w:r w:rsidR="00BD3296" w:rsidRPr="001F785F">
        <w:rPr>
          <w:rFonts w:cs="Times New Roman" w:eastAsia="MS Mincho" w:hAnsi="Times New Roman" w:ascii="Times New Roman"/>
          <w:sz w:val="24"/>
        </w:rPr>
        <w:t>23</w:t>
      </w:r>
      <w:r w:rsidR="001340B7" w:rsidRPr="001F785F">
        <w:rPr>
          <w:rFonts w:cs="Times New Roman" w:eastAsia="MS Mincho" w:hAnsi="Times New Roman" w:ascii="Times New Roman"/>
          <w:sz w:val="24"/>
        </w:rPr>
        <w:t>. ožujka</w:t>
      </w:r>
      <w:r w:rsidR="00091FC2" w:rsidRPr="001F785F">
        <w:rPr>
          <w:rFonts w:cs="Times New Roman" w:eastAsia="MS Mincho" w:hAnsi="Times New Roman" w:ascii="Times New Roman"/>
          <w:sz w:val="24"/>
        </w:rPr>
        <w:t xml:space="preserve"> 2017.</w:t>
      </w:r>
      <w:r w:rsidR="006C3A87" w:rsidRPr="001F785F"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 w:rsidRPr="001F785F">
      <w:pPr>
        <w:jc w:val="both"/>
        <w:rPr>
          <w:rFonts w:eastAsia="MS Mincho"/>
        </w:rPr>
      </w:pPr>
      <w:r w:rsidRPr="001F785F">
        <w:rPr>
          <w:rFonts w:eastAsia="MS Mincho"/>
        </w:rPr>
        <w:t>sasta</w:t>
      </w:r>
      <w:r w:rsidR="00091FC2" w:rsidRPr="001F785F">
        <w:rPr>
          <w:rFonts w:eastAsia="MS Mincho"/>
        </w:rPr>
        <w:t>vljen kod Trgovačkog suda u Rijeci, u</w:t>
      </w:r>
      <w:r w:rsidRPr="001F785F">
        <w:rPr>
          <w:rFonts w:eastAsia="MS Mincho"/>
        </w:rPr>
        <w:t xml:space="preserve"> prethodnom postupku radi izjašnjenja o prijedlogu za otvaranje stečajnog postupka nad dužnikom </w:t>
      </w:r>
      <w:r w:rsidR="00C6341A" w:rsidRPr="001F785F">
        <w:rPr>
          <w:bCs/>
        </w:rPr>
        <w:t>KRPAN-LOV d.o.o. za ugostiteljstvo i lovni turizam</w:t>
      </w:r>
      <w:r w:rsidR="00E977D9" w:rsidRPr="001F785F">
        <w:rPr>
          <w:bCs/>
        </w:rPr>
        <w:t>,</w:t>
      </w:r>
      <w:r w:rsidR="00C6341A" w:rsidRPr="001F785F">
        <w:rPr>
          <w:bCs/>
        </w:rPr>
        <w:t xml:space="preserve"> Perušić, Stjepana Radića 41 ( MBS 020018131 – OIB 94187566448 )</w:t>
      </w:r>
      <w:r w:rsidR="0012295E" w:rsidRPr="001F785F">
        <w:rPr>
          <w:lang w:eastAsia="en-US"/>
        </w:rPr>
        <w:t>.</w:t>
      </w:r>
    </w:p>
    <w:p w:rsidRDefault="006C3A87" w:rsidP="006C3A87" w:rsidR="006C3A87" w:rsidRPr="001F785F">
      <w:pPr>
        <w:jc w:val="both"/>
        <w:rPr>
          <w:rFonts w:eastAsia="MS Mincho"/>
        </w:rPr>
      </w:pPr>
    </w:p>
    <w:p w:rsidRDefault="001457C1" w:rsidP="006C3A87" w:rsidR="001457C1" w:rsidRPr="001F785F">
      <w:pPr>
        <w:jc w:val="both"/>
        <w:rPr>
          <w:rFonts w:eastAsia="MS Mincho"/>
        </w:rPr>
      </w:pPr>
    </w:p>
    <w:p w:rsidRDefault="006C3A87" w:rsidP="006C3A87" w:rsidR="006C3A87" w:rsidRPr="001F785F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Početak u </w:t>
      </w:r>
      <w:r w:rsidR="005C615D" w:rsidRPr="001F785F">
        <w:rPr>
          <w:rFonts w:cs="Times New Roman" w:eastAsia="MS Mincho" w:hAnsi="Times New Roman" w:ascii="Times New Roman"/>
          <w:sz w:val="24"/>
        </w:rPr>
        <w:t>9</w:t>
      </w:r>
      <w:r w:rsidR="007B2331" w:rsidRPr="001F785F">
        <w:rPr>
          <w:rFonts w:cs="Times New Roman" w:eastAsia="MS Mincho" w:hAnsi="Times New Roman" w:ascii="Times New Roman"/>
          <w:sz w:val="24"/>
        </w:rPr>
        <w:t>.</w:t>
      </w:r>
      <w:r w:rsidR="001340B7" w:rsidRPr="001F785F">
        <w:rPr>
          <w:rFonts w:cs="Times New Roman" w:eastAsia="MS Mincho" w:hAnsi="Times New Roman" w:ascii="Times New Roman"/>
          <w:sz w:val="24"/>
        </w:rPr>
        <w:t>0</w:t>
      </w:r>
      <w:r w:rsidR="0012295E" w:rsidRPr="001F785F">
        <w:rPr>
          <w:rFonts w:cs="Times New Roman" w:eastAsia="MS Mincho" w:hAnsi="Times New Roman" w:ascii="Times New Roman"/>
          <w:sz w:val="24"/>
        </w:rPr>
        <w:t>0</w:t>
      </w:r>
      <w:r w:rsidRPr="001F785F"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C6341A" w:rsidR="006C3A87" w:rsidRPr="001F785F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za dužnika: </w:t>
      </w:r>
      <w:r w:rsidR="00B451B1" w:rsidRPr="001F785F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C6341A" w:rsidP="00C6341A" w:rsidR="00C6341A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C6341A" w:rsidR="006C3A87" w:rsidRPr="001F785F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1F785F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C6341A" w:rsidR="006C3A87" w:rsidRPr="001F785F">
      <w:pPr>
        <w:ind w:firstLine="360"/>
        <w:jc w:val="both"/>
      </w:pPr>
      <w:r w:rsidRPr="001F785F">
        <w:t>Čita se prijedlog za otvaranje stečajnog postupka.</w:t>
      </w:r>
    </w:p>
    <w:p w:rsidRDefault="00770056" w:rsidP="00770056" w:rsidR="00770056" w:rsidRPr="00770056">
      <w:pPr>
        <w:ind w:firstLine="360"/>
        <w:jc w:val="both"/>
      </w:pPr>
      <w:r w:rsidRPr="00770056">
        <w:t xml:space="preserve">Utvrđuje se da je dužniku rješenje o pokretanju prethodnog postupka pismeno uručeno putem </w:t>
      </w:r>
      <w:r w:rsidR="00C41B58">
        <w:t xml:space="preserve">pošte a </w:t>
      </w:r>
      <w:bookmarkStart w:name="_GoBack" w:id="0"/>
      <w:bookmarkEnd w:id="0"/>
      <w:r w:rsidR="00C41B58" w:rsidRPr="00770056">
        <w:t xml:space="preserve"> zastupniku po zakonu dužnika </w:t>
      </w:r>
      <w:r w:rsidR="00C41B58">
        <w:t xml:space="preserve">putem </w:t>
      </w:r>
      <w:r w:rsidRPr="00770056">
        <w:t>mrežne stranice e-oglasne ploče suda.</w:t>
      </w:r>
    </w:p>
    <w:p w:rsidRDefault="006C3A87" w:rsidP="00D325C6" w:rsidR="006C3A87" w:rsidRPr="001F785F">
      <w:pPr>
        <w:ind w:firstLine="360"/>
        <w:jc w:val="both"/>
      </w:pPr>
      <w:r w:rsidRPr="00770056">
        <w:t>Utvrđ</w:t>
      </w:r>
      <w:r w:rsidR="0012295E" w:rsidRPr="00770056">
        <w:t xml:space="preserve">uje se da je predlagatelj dana </w:t>
      </w:r>
      <w:r w:rsidR="001340B7" w:rsidRPr="00770056">
        <w:t>30. prosinca</w:t>
      </w:r>
      <w:r w:rsidRPr="00770056">
        <w:t xml:space="preserve"> 2016. dostavio podnesak u kojem je</w:t>
      </w:r>
      <w:r w:rsidRPr="001F785F">
        <w:t xml:space="preserve"> naveo da dužnik na dan </w:t>
      </w:r>
      <w:r w:rsidR="001340B7" w:rsidRPr="001F785F">
        <w:t>1. rujna</w:t>
      </w:r>
      <w:r w:rsidRPr="001F785F">
        <w:t xml:space="preserve"> 2015. u očevidniku redoslijeda osnova za plaćanje ima neizvršene osnove za plaćanje u neprekinutom razdoblju od </w:t>
      </w:r>
      <w:r w:rsidR="00C6341A" w:rsidRPr="001F785F">
        <w:t>2491</w:t>
      </w:r>
      <w:r w:rsidRPr="001F785F">
        <w:t xml:space="preserve"> dana u ukupnom iznosu od </w:t>
      </w:r>
      <w:r w:rsidR="00C6341A" w:rsidRPr="001F785F">
        <w:t>429.890,80</w:t>
      </w:r>
      <w:r w:rsidRPr="001F785F">
        <w:t xml:space="preserve"> kn.</w:t>
      </w:r>
    </w:p>
    <w:p w:rsidRDefault="006C3A87" w:rsidP="0012295E" w:rsidR="00D325C6" w:rsidRPr="001F785F">
      <w:pPr>
        <w:ind w:firstLine="360"/>
        <w:jc w:val="both"/>
      </w:pPr>
      <w:r w:rsidRPr="001F785F">
        <w:t>Utvrđuje se da dužnik nije postupio po nalogu suda, te da nije podnio sudu</w:t>
      </w:r>
      <w:r w:rsidR="001340B7" w:rsidRPr="001F785F">
        <w:t xml:space="preserve"> pisano očitovanje o prijedlogu. Utvrđuje se da zastupnik po zakonu dužnika nije dostavio izvješće o financijsko-gospodarskom stanju dužnika niti popis imovine.</w:t>
      </w:r>
    </w:p>
    <w:p w:rsidRDefault="00C6341A" w:rsidP="0012295E" w:rsidR="00C6341A" w:rsidRPr="001F785F">
      <w:pPr>
        <w:ind w:firstLine="360"/>
        <w:jc w:val="both"/>
      </w:pPr>
      <w:r w:rsidRPr="001F785F">
        <w:t xml:space="preserve">Utvrđuje se da je </w:t>
      </w:r>
      <w:r w:rsidRPr="001F785F">
        <w:rPr>
          <w:rFonts w:eastAsia="MS Mincho"/>
        </w:rPr>
        <w:t xml:space="preserve">privremeni stečajni upravitelj dana 6. veljače 2017. dostavio izvješće. </w:t>
      </w:r>
    </w:p>
    <w:p w:rsidRDefault="00770056" w:rsidP="006C3A87" w:rsidR="00770056">
      <w:pPr>
        <w:ind w:firstLine="360"/>
        <w:jc w:val="both"/>
      </w:pPr>
      <w:r>
        <w:t xml:space="preserve">Utvrđuje se da izvješću privremenog stečajnog upravitelja priliježe uvjerenje policijske uprave Primorsko-Goranske od 2. siječnja 2017., potvrda Općinskog suda u Gospiću zemljišno knjižni odjel Gospić od 27. prosinca 2016. te potvrda FINE na dan 9. siječnja 2017. </w:t>
      </w:r>
    </w:p>
    <w:p w:rsidRDefault="00770056" w:rsidP="006C3A87" w:rsidR="0012295E" w:rsidRPr="001F785F">
      <w:pPr>
        <w:ind w:firstLine="360"/>
        <w:jc w:val="both"/>
      </w:pPr>
      <w:r>
        <w:t xml:space="preserve"> </w:t>
      </w:r>
    </w:p>
    <w:p w:rsidRDefault="00770056" w:rsidP="00770056" w:rsidR="00770056">
      <w:pPr>
        <w:ind w:firstLine="360"/>
        <w:jc w:val="both"/>
      </w:pPr>
      <w:r>
        <w:t xml:space="preserve">Sudac donosi </w:t>
      </w:r>
    </w:p>
    <w:p w:rsidRDefault="00770056" w:rsidP="00770056" w:rsidR="00770056">
      <w:pPr>
        <w:jc w:val="center"/>
      </w:pPr>
      <w:r>
        <w:t>r j e š e n j e</w:t>
      </w:r>
    </w:p>
    <w:p w:rsidRDefault="00770056" w:rsidP="00770056" w:rsidR="00770056">
      <w:pPr>
        <w:ind w:firstLine="348" w:left="360"/>
        <w:jc w:val="center"/>
      </w:pPr>
    </w:p>
    <w:p w:rsidRDefault="00770056" w:rsidP="00770056" w:rsidR="00770056">
      <w:pPr>
        <w:ind w:firstLine="348" w:left="360"/>
        <w:jc w:val="center"/>
      </w:pPr>
    </w:p>
    <w:p w:rsidRDefault="00770056" w:rsidP="00770056" w:rsidR="00770056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770056" w:rsidP="00770056" w:rsidR="00770056" w:rsidRPr="00C175AC">
      <w:pPr>
        <w:jc w:val="center"/>
      </w:pPr>
      <w:r>
        <w:t xml:space="preserve">16. svibnja  </w:t>
      </w:r>
      <w:r w:rsidRPr="00C175AC">
        <w:t>201</w:t>
      </w:r>
      <w:r>
        <w:t>7.  u  10,00</w:t>
      </w:r>
      <w:r w:rsidRPr="00C175AC">
        <w:t xml:space="preserve"> sati</w:t>
      </w:r>
    </w:p>
    <w:p w:rsidRDefault="00770056" w:rsidP="00770056" w:rsidR="00770056">
      <w:pPr>
        <w:jc w:val="both"/>
      </w:pPr>
      <w:r w:rsidRPr="00C175AC">
        <w:lastRenderedPageBreak/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770056" w:rsidP="00770056" w:rsidR="00770056">
      <w:pPr>
        <w:jc w:val="both"/>
      </w:pPr>
    </w:p>
    <w:p w:rsidRDefault="00770056" w:rsidP="00770056" w:rsidR="00770056" w:rsidRPr="003408AE">
      <w:pPr>
        <w:jc w:val="both"/>
      </w:pPr>
      <w:r>
        <w:t>II</w:t>
      </w:r>
      <w:r>
        <w:tab/>
        <w:t xml:space="preserve">Ponovno se nalaže osobama koje vode poslove dužnika da u roku od 8 dana od dana dostave ovog rješenja, pozivom na </w:t>
      </w:r>
      <w:proofErr w:type="spellStart"/>
      <w:r>
        <w:t>posl</w:t>
      </w:r>
      <w:proofErr w:type="spellEnd"/>
      <w:r>
        <w:t>. br. 7 St-996/2016 predaju sudu pisano izvješće o financijsko-gospodarskom stanju dužnika.</w:t>
      </w:r>
    </w:p>
    <w:p w:rsidRDefault="00770056" w:rsidP="006C3A87" w:rsidR="00770056">
      <w:pPr>
        <w:ind w:firstLine="708" w:left="2832"/>
        <w:jc w:val="both"/>
      </w:pPr>
    </w:p>
    <w:p w:rsidRDefault="006C3A87" w:rsidP="006C3A87" w:rsidR="006C3A87" w:rsidRPr="001F785F">
      <w:pPr>
        <w:ind w:firstLine="708" w:left="2832"/>
        <w:jc w:val="both"/>
      </w:pPr>
      <w:r w:rsidRPr="001F785F">
        <w:t xml:space="preserve">Dovršeno u </w:t>
      </w:r>
      <w:r w:rsidR="00C6341A" w:rsidRPr="001F785F">
        <w:t>9</w:t>
      </w:r>
      <w:r w:rsidR="0012295E" w:rsidRPr="001F785F">
        <w:t>,</w:t>
      </w:r>
      <w:r w:rsidR="001F785F">
        <w:t>0</w:t>
      </w:r>
      <w:r w:rsidR="00770056">
        <w:t>5</w:t>
      </w:r>
      <w:r w:rsidRPr="001F785F">
        <w:t xml:space="preserve"> sati</w:t>
      </w:r>
    </w:p>
    <w:p w:rsidRDefault="006C3A87" w:rsidP="006C3A87" w:rsidR="006C3A87" w:rsidRPr="001F785F">
      <w:pPr>
        <w:pStyle w:val="Odlomakpopisa"/>
        <w:ind w:left="360"/>
      </w:pPr>
    </w:p>
    <w:p w:rsidRDefault="006C3A87" w:rsidP="006C3A87" w:rsidR="006C3A87" w:rsidRPr="001F785F">
      <w:pPr>
        <w:jc w:val="center"/>
      </w:pPr>
    </w:p>
    <w:p w:rsidRDefault="006C3A87" w:rsidP="006C3A87" w:rsidR="006C3A87" w:rsidRPr="001F785F">
      <w:r w:rsidRPr="001F785F">
        <w:t xml:space="preserve">          </w:t>
      </w:r>
      <w:r w:rsidRPr="001F785F">
        <w:tab/>
      </w:r>
      <w:r w:rsidRPr="001F785F">
        <w:tab/>
      </w:r>
      <w:r w:rsidRPr="001F785F">
        <w:tab/>
      </w:r>
      <w:r w:rsidRPr="001F785F">
        <w:tab/>
      </w:r>
      <w:r w:rsidRPr="001F785F">
        <w:tab/>
        <w:t xml:space="preserve">Sudac     </w:t>
      </w:r>
      <w:r w:rsidRPr="001F785F">
        <w:tab/>
      </w:r>
      <w:r w:rsidRPr="001F785F">
        <w:tab/>
      </w:r>
    </w:p>
    <w:p w:rsidRDefault="006C3A87" w:rsidP="006C3A87" w:rsidR="006C3A87" w:rsidRPr="001F785F"/>
    <w:p w:rsidRDefault="006C3A87" w:rsidP="00C6341A" w:rsidR="001F785F">
      <w:r w:rsidRPr="001F785F">
        <w:tab/>
      </w:r>
      <w:r w:rsidRPr="001F785F">
        <w:tab/>
      </w:r>
      <w:r w:rsidRPr="001F785F">
        <w:tab/>
      </w:r>
      <w:r w:rsidRPr="001F785F">
        <w:tab/>
        <w:t xml:space="preserve">           </w:t>
      </w:r>
    </w:p>
    <w:p w:rsidRDefault="001F785F" w:rsidP="001F785F" w:rsidR="00C6341A" w:rsidRPr="001F785F">
      <w:pPr>
        <w:ind w:left="2832"/>
      </w:pPr>
      <w:r>
        <w:t xml:space="preserve">        </w:t>
      </w:r>
      <w:r w:rsidR="006C3A87" w:rsidRPr="001F785F">
        <w:t xml:space="preserve"> Zapisničar         </w:t>
      </w:r>
      <w:r w:rsidR="00C6341A" w:rsidRPr="001F785F">
        <w:t xml:space="preserve">                                    </w:t>
      </w:r>
    </w:p>
    <w:p w:rsidRDefault="006C3A87" w:rsidP="006C3A87" w:rsidR="006C3A87" w:rsidRPr="001F785F">
      <w:pPr>
        <w:rPr>
          <w:rFonts w:cs="Arial" w:hAnsi="Arial" w:ascii="Arial"/>
        </w:rPr>
      </w:pPr>
      <w:r w:rsidRPr="001F785F">
        <w:tab/>
      </w:r>
    </w:p>
    <w:p w:rsidRDefault="006C3A87" w:rsidP="006C3A87" w:rsidR="006C3A87" w:rsidRPr="001F785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1F785F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 w:rsidRPr="001F785F">
      <w:pPr>
        <w:jc w:val="both"/>
      </w:pPr>
    </w:p>
    <w:sectPr w:rsidR="00E67F75" w:rsidRPr="001F785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493" w:rsidP="00704453" w:rsidR="00800493">
      <w:r>
        <w:separator/>
      </w:r>
    </w:p>
  </w:endnote>
  <w:endnote w:id="0" w:type="continuationSeparator">
    <w:p w:rsidRDefault="00800493" w:rsidP="00704453" w:rsidR="00800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BD4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493" w:rsidP="00704453" w:rsidR="00800493">
      <w:r>
        <w:separator/>
      </w:r>
    </w:p>
  </w:footnote>
  <w:footnote w:id="0" w:type="continuationSeparator">
    <w:p w:rsidRDefault="00800493" w:rsidP="00704453" w:rsidR="00800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BD3296">
      <w:t>996</w:t>
    </w:r>
    <w:r w:rsidR="00151BB5">
      <w:t>/</w:t>
    </w:r>
    <w:r w:rsidR="00091FC2">
      <w:t>2016</w:t>
    </w:r>
    <w:r w:rsidR="002F1FDE">
      <w:t>-</w:t>
    </w:r>
    <w:r w:rsidR="00C6341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0B7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1F785F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15D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0056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7F54CF"/>
    <w:rsid w:val="008001D4"/>
    <w:rsid w:val="00800493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51B1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B5BD4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296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3F64"/>
    <w:rsid w:val="00C2437E"/>
    <w:rsid w:val="00C24643"/>
    <w:rsid w:val="00C262C1"/>
    <w:rsid w:val="00C26300"/>
    <w:rsid w:val="00C26FC6"/>
    <w:rsid w:val="00C27392"/>
    <w:rsid w:val="00C2753A"/>
    <w:rsid w:val="00C41B58"/>
    <w:rsid w:val="00C41C36"/>
    <w:rsid w:val="00C44A2A"/>
    <w:rsid w:val="00C45B01"/>
    <w:rsid w:val="00C46EB1"/>
    <w:rsid w:val="00C472CF"/>
    <w:rsid w:val="00C52581"/>
    <w:rsid w:val="00C53BD2"/>
    <w:rsid w:val="00C53F3C"/>
    <w:rsid w:val="00C54500"/>
    <w:rsid w:val="00C57316"/>
    <w:rsid w:val="00C60745"/>
    <w:rsid w:val="00C60D00"/>
    <w:rsid w:val="00C622B8"/>
    <w:rsid w:val="00C6341A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7D9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2A1B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451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1B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1B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1B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1B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451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1B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1B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1B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1B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2017.</izvorni_sadrzaj>
    <derivirana_varijabla naziv="DomainObject.PlaniraniZavrsetakDatum_1">23. ožujka 2017.</derivirana_varijabla>
  </DomainObject.PlaniraniZavrsetakDatum>
  <DomainObject.PlaniraniPocetakDatum>
    <izvorni_sadrzaj>23. ožujka 2017.</izvorni_sadrzaj>
    <derivirana_varijabla naziv="DomainObject.PlaniraniPocetakDatum_1">23.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23. ožujka 2017.</izvorni_sadrzaj>
    <derivirana_varijabla naziv="DomainObject.Zapisnik.DatumKreiranja_1">23.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St-996/2016-9</izvorni_sadrzaj>
    <derivirana_varijabla naziv="DomainObject.Zapisnik.Oznaka_1">St-996/2016-9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- LOV d.o.o. zastupanog po punomoćniku Mladen Krpan</izvorni_sadrzaj>
    <derivirana_varijabla naziv="DomainObject.Predmet.ProtustrankaFormated_1">  KRPAN - LOV d.o.o. zastupanog po punomoćniku Mladen Krpan</derivirana_varijabla>
  </DomainObject.Predmet.ProtustrankaFormated>
  <DomainObject.Predmet.ProtustrankaFormatedOIB>
    <izvorni_sadrzaj>  KRPAN - LOV d.o.o., OIB 94187566448 zastupanog po punomoćniku Mladen Krpan</izvorni_sadrzaj>
    <derivirana_varijabla naziv="DomainObject.Predmet.ProtustrankaFormatedOIB_1">  KRPAN - LOV d.o.o., OIB 94187566448 zastupanog po punomoćniku Mladen Krpan</derivirana_varijabla>
  </DomainObject.Predmet.ProtustrankaFormatedOIB>
  <DomainObject.Predmet.ProtustrankaFormatedWithAdress>
    <izvorni_sadrzaj> KRPAN - LOV d.o.o., Stjepana Radića 41, 53202 Perušić zastupanog po punomoćniku Mladen Krpan</izvorni_sadrzaj>
    <derivirana_varijabla naziv="DomainObject.Predmet.ProtustrankaFormatedWithAdress_1"> KRPAN - LOV d.o.o., Stjepana Radića 41, 53202 Perušić zastupanog po punomoćniku Mladen Krpan</derivirana_varijabla>
  </DomainObject.Predmet.ProtustrankaFormatedWithAdress>
  <DomainObject.Predmet.ProtustrankaFormatedWithAdressOIB>
    <izvorni_sadrzaj> KRPAN - LOV d.o.o., OIB 94187566448, Stjepana Radića 41, 53202 Perušić zastupanog po punomoćniku Mladen Krpan</izvorni_sadrzaj>
    <derivirana_varijabla naziv="DomainObject.Predmet.ProtustrankaFormatedWithAdressOIB_1"> KRPAN - LOV d.o.o., OIB 94187566448, Stjepana Radića 41, 53202 Perušić zastupanog po punomoćniku Mladen Krpan</derivirana_varijabla>
  </DomainObject.Predmet.ProtustrankaFormatedWithAdressOIB>
  <DomainObject.Predmet.ProtustrankaWithAdress>
    <izvorni_sadrzaj>KRPAN - LOV d.o.o. Stjepana Radića 41, 53202 Perušić</izvorni_sadrzaj>
    <derivirana_varijabla naziv="DomainObject.Predmet.ProtustrankaWithAdress_1">KRPAN - LOV d.o.o. Stjepana Radića 41, 53202 Perušić</derivirana_varijabla>
  </DomainObject.Predmet.ProtustrankaWithAdress>
  <DomainObject.Predmet.ProtustrankaWithAdressOIB>
    <izvorni_sadrzaj>KRPAN - LOV d.o.o., OIB 94187566448, Stjepana Radića 41, 53202 Perušić</izvorni_sadrzaj>
    <derivirana_varijabla naziv="DomainObject.Predmet.ProtustrankaWithAdressOIB_1">KRPAN - LOV d.o.o., OIB 94187566448, Stjepana Radića 41, 53202 Perušić</derivirana_varijabla>
  </DomainObject.Predmet.ProtustrankaWithAdressOIB>
  <DomainObject.Predmet.ProtustrankaNazivFormated>
    <izvorni_sadrzaj>KRPAN - LOV d.o.o.</izvorni_sadrzaj>
    <derivirana_varijabla naziv="DomainObject.Predmet.ProtustrankaNazivFormated_1">KRPAN - LOV d.o.o.</derivirana_varijabla>
  </DomainObject.Predmet.ProtustrankaNazivFormated>
  <DomainObject.Predmet.ProtustrankaNazivFormatedOIB>
    <izvorni_sadrzaj>KRPAN - LOV d.o.o., OIB 94187566448</izvorni_sadrzaj>
    <derivirana_varijabla naziv="DomainObject.Predmet.ProtustrankaNazivFormatedOIB_1">KRPAN - LOV d.o.o., OIB 94187566448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KRPAN - LOV d.o.o. zastupanog po punomoćniku Mladen Krpan</item>
    </izvorni_sadrzaj>
    <derivirana_varijabla naziv="DomainObject.Predmet.ProtuStrankaListFormated_1">
      <item>KRPAN - LOV d.o.o. zastupanog po punomoćniku Mladen Krpan</item>
    </derivirana_varijabla>
  </DomainObject.Predmet.ProtuStrankaListFormated>
  <DomainObject.Predmet.ProtuStrankaListFormatedOIB>
    <izvorni_sadrzaj>
      <item>KRPAN - LOV d.o.o., OIB 94187566448 zastupanog po punomoćniku Mladen Krpan</item>
    </izvorni_sadrzaj>
    <derivirana_varijabla naziv="DomainObject.Predmet.ProtuStrankaListFormatedOIB_1">
      <item>KRPAN - LOV d.o.o., OIB 94187566448 zastupanog po punomoćniku Mladen Krpan</item>
    </derivirana_varijabla>
  </DomainObject.Predmet.ProtuStrankaListFormatedOIB>
  <DomainObject.Predmet.ProtuStrankaListFormatedWithAdress>
    <izvorni_sadrzaj>
      <item>KRPAN - LOV d.o.o., Stjepana Radića 41, 53202 Perušić zastupanog po punomoćniku Mladen Krpan</item>
    </izvorni_sadrzaj>
    <derivirana_varijabla naziv="DomainObject.Predmet.ProtuStrankaListFormatedWithAdress_1">
      <item>KRPAN - LOV d.o.o., Stjepana Radića 41, 53202 Perušić zastupanog po punomoćniku Mladen Krpan</item>
    </derivirana_varijabla>
  </DomainObject.Predmet.ProtuStrankaListFormatedWithAdress>
  <DomainObject.Predmet.ProtuStrankaListFormatedWithAdressOIB>
    <izvorni_sadrzaj>
      <item>KRPAN - LOV d.o.o., OIB 94187566448, Stjepana Radića 41, 53202 Perušić zastupanog po punomoćniku Mladen Krpan</item>
    </izvorni_sadrzaj>
    <derivirana_varijabla naziv="DomainObject.Predmet.ProtuStrankaListFormatedWithAdressOIB_1">
      <item>KRPAN - LOV d.o.o., OIB 94187566448, Stjepana Radića 41, 53202 Perušić zastupanog po punomoćniku Mladen Krpan</item>
    </derivirana_varijabla>
  </DomainObject.Predmet.ProtuStrankaListFormatedWithAdressOIB>
  <DomainObject.Predmet.ProtuStrankaListNazivFormated>
    <izvorni_sadrzaj>
      <item>KRPAN - LOV d.o.o.</item>
    </izvorni_sadrzaj>
    <derivirana_varijabla naziv="DomainObject.Predmet.ProtuStrankaListNazivFormated_1">
      <item>KRPAN - LOV d.o.o.</item>
    </derivirana_varijabla>
  </DomainObject.Predmet.ProtuStrankaListNazivFormated>
  <DomainObject.Predmet.ProtuStrankaListNazivFormatedOIB>
    <izvorni_sadrzaj>
      <item>KRPAN - LOV d.o.o., OIB 94187566448</item>
    </izvorni_sadrzaj>
    <derivirana_varijabla naziv="DomainObject.Predmet.ProtuStrankaListNazivFormatedOIB_1">
      <item>KRPAN - LOV d.o.o., OIB 94187566448</item>
    </derivirana_varijabla>
  </DomainObject.Predmet.ProtuStrankaListNazivFormatedOIB>
  <DomainObject.Predmet.OstaliListFormated>
    <izvorni_sadrzaj>
      <item>Mladen Krpan punomoćnik sudionika u postupku KRPAN - LOV d.o.o.</item>
    </izvorni_sadrzaj>
    <derivirana_varijabla naziv="DomainObject.Predmet.OstaliListFormated_1">
      <item>Mladen Krpan punomoćnik sudionika u postupku KRPAN - LOV d.o.o.</item>
    </derivirana_varijabla>
  </DomainObject.Predmet.OstaliListFormated>
  <DomainObject.Predmet.OstaliListFormatedOIB>
    <izvorni_sadrzaj>
      <item>Mladen Krpan punomoćnik sudionika u postupku KRPAN - LOV d.o.o.</item>
    </izvorni_sadrzaj>
    <derivirana_varijabla naziv="DomainObject.Predmet.OstaliListFormatedOIB_1">
      <item>Mladen Krpan punomoćnik sudionika u postupku KRPAN - LOV d.o.o.</item>
    </derivirana_varijabla>
  </DomainObject.Predmet.OstaliListFormatedOIB>
  <DomainObject.Predmet.OstaliListFormatedWithAdress>
    <izvorni_sadrzaj>
      <item>Mladen Krpan, Ljudevita Gaja 4/1, 53000 Gospić punomoćnik sudionika u postupku KRPAN - LOV d.o.o.</item>
    </izvorni_sadrzaj>
    <derivirana_varijabla naziv="DomainObject.Predmet.OstaliListFormatedWithAdress_1">
      <item>Mladen Krpan, Ljudevita Gaja 4/1, 53000 Gospić punomoćnik sudionika u postupku KRPAN - LOV d.o.o.</item>
    </derivirana_varijabla>
  </DomainObject.Predmet.OstaliListFormatedWithAdress>
  <DomainObject.Predmet.OstaliListFormatedWithAdressOIB>
    <izvorni_sadrzaj>
      <item>Mladen Krpan, Ljudevita Gaja 4/1, 53000 Gospić punomoćnik sudionika u postupku KRPAN - LOV d.o.o.</item>
    </izvorni_sadrzaj>
    <derivirana_varijabla naziv="DomainObject.Predmet.OstaliListFormatedWithAdressOIB_1">
      <item>Mladen Krpan, Ljudevita Gaja 4/1, 53000 Gospić punomoćnik sudionika u postupku KRPAN - LOV d.o.o.</item>
    </derivirana_varijabla>
  </DomainObject.Predmet.OstaliListFormatedWithAdressOIB>
  <DomainObject.Predmet.OstaliListNazivFormated>
    <izvorni_sadrzaj>
      <item>Mladen Krpan</item>
    </izvorni_sadrzaj>
    <derivirana_varijabla naziv="DomainObject.Predmet.OstaliListNazivFormated_1">
      <item>Mladen Krpan</item>
    </derivirana_varijabla>
  </DomainObject.Predmet.OstaliListNazivFormated>
  <DomainObject.Predmet.OstaliListNazivFormatedOIB>
    <izvorni_sadrzaj>
      <item>Mladen Krpan</item>
    </izvorni_sadrzaj>
    <derivirana_varijabla naziv="DomainObject.Predmet.OstaliListNazivFormatedOIB_1">
      <item>Mladen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St-996/2016-9</izvorni_sadrzaj>
    <derivirana_varijabla naziv="DomainObject.PoslovniBrojDokumenta_1">St-996/2016-9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KRPAN - LOV d.o.o.</izvorni_sadrzaj>
    <derivirana_varijabla naziv="DomainObject.Predmet.ProtustrankaIDrugi_1">KRPAN - LOV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KRPAN - LOV d.o.o., OIB 94187566448, Stjepana Radića 41, 53202 Perušić</izvorni_sadrzaj>
    <derivirana_varijabla naziv="DomainObject.Predmet.ProtustrankaIDrugiAdressOIB_1">KRPAN - LOV d.o.o., OIB 94187566448, Stjepana Radića 41,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KRPAN - LOV d.o.o.</item>
      <item>Mladen Krpan</item>
    </izvorni_sadrzaj>
    <derivirana_varijabla naziv="DomainObject.Predmet.SudioniciListNaziv_1">
      <item>FINA  Rijeka</item>
      <item>KRPAN - LOV d.o.o.</item>
      <item>Mladen Krpan</item>
    </derivirana_varijabla>
  </DomainObject.Predmet.SudioniciListNaziv>
  <DomainObject.Predmet.SudioniciListAdressOIB>
    <izvorni_sadrzaj>
      <item>FINA  Rijeka, OIB 85821130368, Frana Kurelca 8,51000 Rijeka</item>
      <item>KRPAN - LOV d.o.o., OIB 94187566448, Stjepana Radića 41,53202 Perušić</item>
      <item>Mladen Krpan, Ljudevita Gaja 4/1,53000 Gospić</item>
    </izvorni_sadrzaj>
    <derivirana_varijabla naziv="DomainObject.Predmet.SudioniciListAdressOIB_1">
      <item>FINA  Rijeka, OIB 85821130368, Frana Kurelca 8,51000 Rijeka</item>
      <item>KRPAN - LOV d.o.o., OIB 94187566448, Stjepana Radića 41,53202 Perušić</item>
      <item>Mladen Krpan, Ljudevita Gaja 4/1,53000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94187566448</item>
      <item>, OIB null</item>
    </izvorni_sadrzaj>
    <derivirana_varijabla naziv="DomainObject.Predmet.SudioniciListNazivOIB_1">
      <item>, OIB 85821130368</item>
      <item>, OIB 94187566448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63D1E-27E2-488F-B4E7-51FBEDF18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352</properties:Words>
  <properties:Characters>1915</properties:Characters>
  <properties:Lines>68</properties:Lines>
  <properties:Paragraphs>29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2017-01-05T09:23:00Z</dcterms:created>
  <dc:creator>Korisnik</dc:creator>
  <cp:lastModifiedBy>Tanja Fidel</cp:lastModifiedBy>
  <cp:lastPrinted>2017-03-23T08:12:00Z</cp:lastPrinted>
  <dcterms:modified xmlns:xsi="http://www.w3.org/2001/XMLSchema-instance" xsi:type="dcterms:W3CDTF">2017-03-23T08:14:00Z</dcterms:modified>
  <cp:revision>16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St-996/2016-9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