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3293" w14:paraId="61c329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3723FE" w:rsidRPr="003723FE">
        <w:t>EL&amp;TA d.o.o.</w:t>
      </w:r>
      <w:r w:rsidR="009745DD">
        <w:t xml:space="preserve">, </w:t>
      </w:r>
      <w:r w:rsidR="003723FE" w:rsidRPr="003723FE">
        <w:t>Zagreb</w:t>
      </w:r>
      <w:r w:rsidR="009745DD">
        <w:t xml:space="preserve">, </w:t>
      </w:r>
      <w:r w:rsidR="003723FE" w:rsidRPr="003723FE">
        <w:t>Kružna 48</w:t>
      </w:r>
      <w:r w:rsidR="009745DD">
        <w:t xml:space="preserve">, MBS: </w:t>
      </w:r>
      <w:r w:rsidR="003723FE" w:rsidRPr="003723FE">
        <w:t>080387163</w:t>
      </w:r>
      <w:r w:rsidR="009745DD">
        <w:t xml:space="preserve">, OIB: </w:t>
      </w:r>
      <w:r w:rsidR="003723FE" w:rsidRPr="003723FE">
        <w:t>35501421861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723FE" w:rsidRPr="003723FE">
        <w:t>EL&amp;TA d.o.o.</w:t>
      </w:r>
      <w:r w:rsidR="003723FE">
        <w:t xml:space="preserve">, </w:t>
      </w:r>
      <w:r w:rsidR="003723FE" w:rsidRPr="003723FE">
        <w:t>Zagreb</w:t>
      </w:r>
      <w:r w:rsidR="003723FE">
        <w:t xml:space="preserve">, </w:t>
      </w:r>
      <w:r w:rsidR="003723FE" w:rsidRPr="003723FE">
        <w:t>Kružna 48</w:t>
      </w:r>
      <w:r w:rsidR="003723FE">
        <w:t xml:space="preserve">, MBS: </w:t>
      </w:r>
      <w:r w:rsidR="003723FE" w:rsidRPr="003723FE">
        <w:t>080387163</w:t>
      </w:r>
      <w:r w:rsidR="003723FE">
        <w:t xml:space="preserve">, OIB: </w:t>
      </w:r>
      <w:r w:rsidR="003723FE" w:rsidRPr="003723FE">
        <w:t>35501421861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E33FDF">
        <w:t>Sanda Marinac sa sjedištem, poslovnom adresom i adresom prebivališta u Požegi, Kralja Krešimira 53, OIB 01875522309</w:t>
      </w:r>
      <w:r w:rsidR="00ED6F97" w:rsidRPr="00B37760">
        <w:t xml:space="preserve">,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C9564E">
        <w:t>EL&amp;TA d.o.o., Zagreb, Kružna 48, MBS: 080387163, OIB: 35501421861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DB48D4">
        <w:rPr>
          <w:b/>
          <w:color w:val="000000"/>
        </w:rPr>
        <w:t>0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ED2C2C">
        <w:rPr>
          <w:b/>
          <w:color w:val="000000"/>
        </w:rPr>
        <w:t>10,</w:t>
      </w:r>
      <w:r w:rsidR="00C9564E">
        <w:rPr>
          <w:b/>
          <w:color w:val="000000"/>
        </w:rPr>
        <w:t>15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4629A">
        <w:t>24</w:t>
      </w:r>
      <w:r>
        <w:t xml:space="preserve">. travnja 2017. godine Trgovačkom sudu u Zagrebu zahtjev za provedbu stečajnog postupka nad dužnikom </w:t>
      </w:r>
      <w:r w:rsidR="0024629A">
        <w:t xml:space="preserve">EL&amp;TA d.o.o., Zagreb, Kružna 48, MBS: 080387163, OIB: 35501421861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A8715F" w:rsidP="00A8715F" w:rsidR="00A8715F">
      <w:pPr>
        <w:ind w:firstLine="708"/>
        <w:jc w:val="both"/>
      </w:pPr>
      <w:r>
        <w:t xml:space="preserve">FINA u svom zahtjevu navodi da na dan </w:t>
      </w:r>
      <w:r w:rsidR="0024629A">
        <w:t>20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24629A">
        <w:t>111.744,96</w:t>
      </w:r>
      <w:r>
        <w:t xml:space="preserve"> kn, u koji iznos je uračunata kamata i naknada FINE za provedbu ovrhe na novčanim sredstvima dužnika. Navodi da dužnik ima 1 zaposlenog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C217FD">
        <w:t>20</w:t>
      </w:r>
      <w:r w:rsidR="002B277C">
        <w:t>. travnja 2017.</w:t>
      </w:r>
      <w:r w:rsidR="006E732E">
        <w:t xml:space="preserve"> te u svom podnesku od </w:t>
      </w:r>
      <w:r w:rsidR="00C217FD">
        <w:t>21</w:t>
      </w:r>
      <w:r w:rsidR="002B277C">
        <w:t>. travnja 2017.</w:t>
      </w:r>
      <w:r w:rsidR="006E732E">
        <w:t xml:space="preserve"> navodi da dužnik na dan </w:t>
      </w:r>
      <w:r w:rsidR="00C217FD">
        <w:t>20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C217FD">
        <w:t xml:space="preserve">HR3824020061100766887 </w:t>
      </w:r>
      <w:r w:rsidR="00C217FD" w:rsidRPr="00D81B51">
        <w:rPr>
          <w:color w:val="000000"/>
        </w:rPr>
        <w:t xml:space="preserve">Erste &amp; </w:t>
      </w:r>
      <w:proofErr w:type="spellStart"/>
      <w:r w:rsidR="00C217FD" w:rsidRPr="00D81B51">
        <w:rPr>
          <w:color w:val="000000"/>
        </w:rPr>
        <w:t>Steierm</w:t>
      </w:r>
      <w:r w:rsidR="00C217FD">
        <w:rPr>
          <w:color w:val="000000"/>
        </w:rPr>
        <w:t>ä</w:t>
      </w:r>
      <w:r w:rsidR="00C217FD" w:rsidRPr="00D81B51">
        <w:rPr>
          <w:color w:val="000000"/>
        </w:rPr>
        <w:t>rkische</w:t>
      </w:r>
      <w:proofErr w:type="spellEnd"/>
      <w:r w:rsidR="00C217FD" w:rsidRPr="00D81B51">
        <w:rPr>
          <w:color w:val="000000"/>
        </w:rPr>
        <w:t xml:space="preserve"> </w:t>
      </w:r>
      <w:proofErr w:type="spellStart"/>
      <w:r w:rsidR="00C217FD" w:rsidRPr="00D81B51">
        <w:rPr>
          <w:color w:val="000000"/>
        </w:rPr>
        <w:t>bank</w:t>
      </w:r>
      <w:proofErr w:type="spellEnd"/>
      <w:r w:rsidR="00C217FD" w:rsidRPr="00D81B51">
        <w:rPr>
          <w:color w:val="000000"/>
        </w:rPr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C217FD">
        <w:t>20</w:t>
      </w:r>
      <w:r w:rsidR="0014118E">
        <w:t>. travnja 2017.</w:t>
      </w:r>
      <w:r w:rsidR="006E732E">
        <w:t xml:space="preserve"> godine na ime predujma za namirenje troškova stečajnog postupka </w:t>
      </w:r>
      <w:r w:rsidR="007B6E76">
        <w:t>ima</w:t>
      </w:r>
      <w:r w:rsidR="006E732E">
        <w:t xml:space="preserve"> zaplijenjena novčana sredstva</w:t>
      </w:r>
      <w:r w:rsidR="007B6E76">
        <w:t xml:space="preserve"> u iznosu od 5.000,00 kn.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C217FD" w:rsidP="00C217FD" w:rsidR="00C217FD" w:rsidRPr="00C217FD">
      <w:pPr>
        <w:jc w:val="both"/>
        <w:rPr>
          <w:color w:val="000000"/>
        </w:rPr>
      </w:pPr>
      <w:r w:rsidRPr="00C217FD">
        <w:rPr>
          <w:color w:val="000000"/>
        </w:rPr>
        <w:t xml:space="preserve">-privremenom </w:t>
      </w:r>
      <w:proofErr w:type="spellStart"/>
      <w:r w:rsidRPr="00C217FD">
        <w:rPr>
          <w:color w:val="000000"/>
        </w:rPr>
        <w:t>steč</w:t>
      </w:r>
      <w:proofErr w:type="spellEnd"/>
      <w:r w:rsidRPr="00C217FD">
        <w:rPr>
          <w:color w:val="000000"/>
        </w:rPr>
        <w:t xml:space="preserve">. upravitelju </w:t>
      </w:r>
      <w:r w:rsidR="003F044D">
        <w:t xml:space="preserve">Sandi Marinac, Požega, Kralja Krešimira 53, </w:t>
      </w:r>
      <w:r w:rsidRPr="00C217FD">
        <w:rPr>
          <w:color w:val="000000"/>
        </w:rPr>
        <w:t>uz presliku lista 1,2</w:t>
      </w:r>
    </w:p>
    <w:p w:rsidRDefault="00C217FD" w:rsidP="00C217FD" w:rsidR="00C217FD" w:rsidRPr="00C217FD">
      <w:pPr>
        <w:jc w:val="both"/>
        <w:rPr>
          <w:color w:val="000000"/>
        </w:rPr>
      </w:pPr>
      <w:r w:rsidRPr="00C217FD">
        <w:rPr>
          <w:color w:val="000000"/>
        </w:rPr>
        <w:t>-dužniku</w:t>
      </w:r>
      <w:r w:rsidR="003F044D">
        <w:rPr>
          <w:color w:val="000000"/>
        </w:rPr>
        <w:t xml:space="preserve"> </w:t>
      </w:r>
      <w:r w:rsidR="003F044D">
        <w:t>EL&amp;TA d.o.o., Zagreb, Kružna 48</w:t>
      </w:r>
    </w:p>
    <w:p w:rsidRDefault="00C217FD" w:rsidP="00C217FD" w:rsidR="00C217FD" w:rsidRPr="00C217FD">
      <w:pPr>
        <w:jc w:val="both"/>
        <w:rPr>
          <w:color w:val="000000"/>
        </w:rPr>
      </w:pPr>
      <w:r w:rsidRPr="00C217FD">
        <w:rPr>
          <w:color w:val="000000"/>
        </w:rPr>
        <w:t>-</w:t>
      </w:r>
      <w:proofErr w:type="spellStart"/>
      <w:r w:rsidRPr="00C217FD">
        <w:rPr>
          <w:color w:val="000000"/>
        </w:rPr>
        <w:t>zz</w:t>
      </w:r>
      <w:proofErr w:type="spellEnd"/>
      <w:r w:rsidRPr="00C217FD">
        <w:rPr>
          <w:color w:val="000000"/>
        </w:rPr>
        <w:t xml:space="preserve"> dužnika</w:t>
      </w:r>
      <w:r w:rsidR="008478D7">
        <w:rPr>
          <w:color w:val="000000"/>
        </w:rPr>
        <w:t xml:space="preserve"> </w:t>
      </w:r>
      <w:proofErr w:type="spellStart"/>
      <w:r w:rsidR="008478D7" w:rsidRPr="00477E48">
        <w:t>Tomic</w:t>
      </w:r>
      <w:r w:rsidR="008478D7">
        <w:t>a</w:t>
      </w:r>
      <w:proofErr w:type="spellEnd"/>
      <w:r w:rsidR="008478D7" w:rsidRPr="00477E48">
        <w:t xml:space="preserve"> </w:t>
      </w:r>
      <w:proofErr w:type="spellStart"/>
      <w:r w:rsidR="008478D7" w:rsidRPr="00477E48">
        <w:t>Paulić</w:t>
      </w:r>
      <w:proofErr w:type="spellEnd"/>
      <w:r w:rsidR="008478D7" w:rsidRPr="00477E48">
        <w:t xml:space="preserve">, Zagreb, Ivana </w:t>
      </w:r>
      <w:proofErr w:type="spellStart"/>
      <w:r w:rsidR="008478D7" w:rsidRPr="00477E48">
        <w:t>Pergošića</w:t>
      </w:r>
      <w:proofErr w:type="spellEnd"/>
      <w:r w:rsidR="008478D7" w:rsidRPr="00477E48">
        <w:t xml:space="preserve"> 10</w:t>
      </w:r>
    </w:p>
    <w:p w:rsidRDefault="00C217FD" w:rsidP="00C217FD" w:rsidR="00C217FD" w:rsidRPr="00C217FD">
      <w:pPr>
        <w:jc w:val="both"/>
        <w:rPr>
          <w:color w:val="000000"/>
        </w:rPr>
      </w:pPr>
      <w:r w:rsidRPr="00C217FD">
        <w:rPr>
          <w:color w:val="000000"/>
        </w:rPr>
        <w:t>-FINA ZG</w:t>
      </w:r>
    </w:p>
    <w:p w:rsidRDefault="00C217FD" w:rsidP="00C217FD" w:rsidR="00C217FD" w:rsidRPr="00C217FD">
      <w:pPr>
        <w:jc w:val="both"/>
        <w:rPr>
          <w:color w:val="000000"/>
        </w:rPr>
      </w:pPr>
      <w:r w:rsidRPr="00C217FD">
        <w:rPr>
          <w:color w:val="000000"/>
        </w:rPr>
        <w:t>-Ministarstvu pravosuđa RH, Zagreb, Ulica Grada Vukovara 49, elektroničkom poštom</w:t>
      </w:r>
    </w:p>
    <w:p w:rsidRDefault="00C217FD" w:rsidP="00C217FD" w:rsidR="00C217FD" w:rsidRPr="00C217FD">
      <w:pPr>
        <w:jc w:val="both"/>
        <w:rPr>
          <w:color w:val="000000"/>
        </w:rPr>
      </w:pPr>
      <w:r w:rsidRPr="00C217FD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C217FD">
        <w:rPr>
          <w:color w:val="000000"/>
        </w:rPr>
        <w:t>Ogl</w:t>
      </w:r>
      <w:proofErr w:type="spellEnd"/>
      <w:r w:rsidRPr="00C217FD">
        <w:rPr>
          <w:color w:val="000000"/>
        </w:rPr>
        <w:t>. ploča</w:t>
      </w:r>
    </w:p>
    <w:p w:rsidRDefault="00C217FD" w:rsidP="00C217FD" w:rsidR="00C217FD">
      <w:pPr>
        <w:jc w:val="both"/>
        <w:rPr>
          <w:color w:val="000000"/>
        </w:rPr>
      </w:pPr>
      <w:r w:rsidRPr="00C217FD">
        <w:rPr>
          <w:color w:val="000000"/>
        </w:rPr>
        <w:t>- R 20.2.18. u 10,15h</w:t>
      </w:r>
    </w:p>
    <w:p w:rsidRDefault="00043FD1" w:rsidP="00C217FD" w:rsidR="0085221D" w:rsidRPr="00B37760">
      <w:pPr>
        <w:jc w:val="both"/>
      </w:pPr>
      <w:r w:rsidRPr="00043FD1">
        <w:rPr>
          <w:color w:val="000000"/>
        </w:rPr>
        <w:t>-kal. 29.1.</w:t>
      </w:r>
      <w:r w:rsidR="003F5B60">
        <w:rPr>
          <w:color w:val="000000"/>
        </w:rPr>
        <w:t>20</w:t>
      </w:r>
      <w:r w:rsidRPr="00043FD1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914" w:rsidR="00186914">
      <w:r>
        <w:separator/>
      </w:r>
    </w:p>
  </w:endnote>
  <w:endnote w:id="0" w:type="continuationSeparator">
    <w:p w:rsidRDefault="00186914" w:rsidR="0018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914" w:rsidR="00186914">
      <w:r>
        <w:separator/>
      </w:r>
    </w:p>
  </w:footnote>
  <w:footnote w:id="0" w:type="continuationSeparator">
    <w:p w:rsidRDefault="00186914" w:rsidR="00186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9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974" w:rsidR="006F3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F3974">
      <w:t>7 St-12</w:t>
    </w:r>
    <w:r w:rsidR="00364C3A">
      <w:t>9</w:t>
    </w:r>
    <w:r w:rsidR="00C86831">
      <w:t>1</w:t>
    </w:r>
    <w:r w:rsidR="006F3974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</w:t>
    </w:r>
    <w:r w:rsidR="00364C3A">
      <w:t>9</w:t>
    </w:r>
    <w:r w:rsidR="00C86831">
      <w:t>1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0A77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07F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914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29A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C3A"/>
    <w:rsid w:val="00365E87"/>
    <w:rsid w:val="00366334"/>
    <w:rsid w:val="003723FE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44D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6F45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D24"/>
    <w:rsid w:val="00525A1C"/>
    <w:rsid w:val="00526D65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740E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E76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478D7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15F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17FD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748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6831"/>
    <w:rsid w:val="00C872DF"/>
    <w:rsid w:val="00C92BAD"/>
    <w:rsid w:val="00C92F2C"/>
    <w:rsid w:val="00C93761"/>
    <w:rsid w:val="00C9564E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9EB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3FA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3FDF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484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2C2C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9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29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29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9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9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9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29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29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9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9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19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St-1291/2017</izvorni_sadrzaj>
    <derivirana_varijabla naziv="DomainObject.Predmet.OznakaBroj_1">St-1291/2017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EL&amp;TA d.o.o.</izvorni_sadrzaj>
    <derivirana_varijabla naziv="DomainObject.Predmet.ProtustrankaFormated_1">  EL&amp;TA d.o.o.</derivirana_varijabla>
  </DomainObject.Predmet.ProtustrankaFormated>
  <DomainObject.Predmet.ProtustrankaFormatedOIB>
    <izvorni_sadrzaj>  EL&amp;TA d.o.o., OIB 35501421861</izvorni_sadrzaj>
    <derivirana_varijabla naziv="DomainObject.Predmet.ProtustrankaFormatedOIB_1">  EL&amp;TA d.o.o., OIB 35501421861</derivirana_varijabla>
  </DomainObject.Predmet.ProtustrankaFormatedOIB>
  <DomainObject.Predmet.ProtustrankaFormatedWithAdress>
    <izvorni_sadrzaj> EL&amp;TA d.o.o., Kružna 48, 10000 Zagreb</izvorni_sadrzaj>
    <derivirana_varijabla naziv="DomainObject.Predmet.ProtustrankaFormatedWithAdress_1"> EL&amp;TA d.o.o., Kružna 48, 10000 Zagreb</derivirana_varijabla>
  </DomainObject.Predmet.ProtustrankaFormatedWithAdress>
  <DomainObject.Predmet.ProtustrankaFormatedWithAdressOIB>
    <izvorni_sadrzaj> EL&amp;TA d.o.o., OIB 35501421861, Kružna 48, 10000 Zagreb</izvorni_sadrzaj>
    <derivirana_varijabla naziv="DomainObject.Predmet.ProtustrankaFormatedWithAdressOIB_1"> EL&amp;TA d.o.o., OIB 35501421861, Kružna 48, 10000 Zagreb</derivirana_varijabla>
  </DomainObject.Predmet.ProtustrankaFormatedWithAdressOIB>
  <DomainObject.Predmet.ProtustrankaWithAdress>
    <izvorni_sadrzaj>EL&amp;TA d.o.o. Kružna 48, 10000 Zagreb</izvorni_sadrzaj>
    <derivirana_varijabla naziv="DomainObject.Predmet.ProtustrankaWithAdress_1">EL&amp;TA d.o.o. Kružna 48, 10000 Zagreb</derivirana_varijabla>
  </DomainObject.Predmet.ProtustrankaWithAdress>
  <DomainObject.Predmet.ProtustrankaWithAdressOIB>
    <izvorni_sadrzaj>EL&amp;TA d.o.o., OIB 35501421861, Kružna 48, 10000 Zagreb</izvorni_sadrzaj>
    <derivirana_varijabla naziv="DomainObject.Predmet.ProtustrankaWithAdressOIB_1">EL&amp;TA d.o.o., OIB 35501421861, Kružna 48, 10000 Zagreb</derivirana_varijabla>
  </DomainObject.Predmet.ProtustrankaWithAdressOIB>
  <DomainObject.Predmet.ProtustrankaNazivFormated>
    <izvorni_sadrzaj>EL&amp;TA d.o.o.</izvorni_sadrzaj>
    <derivirana_varijabla naziv="DomainObject.Predmet.ProtustrankaNazivFormated_1">EL&amp;TA d.o.o.</derivirana_varijabla>
  </DomainObject.Predmet.ProtustrankaNazivFormated>
  <DomainObject.Predmet.ProtustrankaNazivFormatedOIB>
    <izvorni_sadrzaj>EL&amp;TA d.o.o., OIB 35501421861</izvorni_sadrzaj>
    <derivirana_varijabla naziv="DomainObject.Predmet.ProtustrankaNazivFormatedOIB_1">EL&amp;TA d.o.o., OIB 35501421861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EL&amp;TA d.o.o.</item>
    </izvorni_sadrzaj>
    <derivirana_varijabla naziv="DomainObject.Predmet.ProtuStrankaListFormated_1">
      <item>EL&amp;TA d.o.o.</item>
    </derivirana_varijabla>
  </DomainObject.Predmet.ProtuStrankaListFormated>
  <DomainObject.Predmet.ProtuStrankaListFormatedOIB>
    <izvorni_sadrzaj>
      <item>EL&amp;TA d.o.o., OIB 35501421861</item>
    </izvorni_sadrzaj>
    <derivirana_varijabla naziv="DomainObject.Predmet.ProtuStrankaListFormatedOIB_1">
      <item>EL&amp;TA d.o.o., OIB 35501421861</item>
    </derivirana_varijabla>
  </DomainObject.Predmet.ProtuStrankaListFormatedOIB>
  <DomainObject.Predmet.ProtuStrankaListFormatedWithAdress>
    <izvorni_sadrzaj>
      <item>EL&amp;TA d.o.o., Kružna 48, 10000 Zagreb</item>
    </izvorni_sadrzaj>
    <derivirana_varijabla naziv="DomainObject.Predmet.ProtuStrankaListFormatedWithAdress_1">
      <item>EL&amp;TA d.o.o., Kružna 48, 10000 Zagreb</item>
    </derivirana_varijabla>
  </DomainObject.Predmet.ProtuStrankaListFormatedWithAdress>
  <DomainObject.Predmet.ProtuStrankaListFormatedWithAdressOIB>
    <izvorni_sadrzaj>
      <item>EL&amp;TA d.o.o., OIB 35501421861, Kružna 48, 10000 Zagreb</item>
    </izvorni_sadrzaj>
    <derivirana_varijabla naziv="DomainObject.Predmet.ProtuStrankaListFormatedWithAdressOIB_1">
      <item>EL&amp;TA d.o.o., OIB 35501421861, Kružna 48, 10000 Zagreb</item>
    </derivirana_varijabla>
  </DomainObject.Predmet.ProtuStrankaListFormatedWithAdressOIB>
  <DomainObject.Predmet.ProtuStrankaListNazivFormated>
    <izvorni_sadrzaj>
      <item>EL&amp;TA d.o.o.</item>
    </izvorni_sadrzaj>
    <derivirana_varijabla naziv="DomainObject.Predmet.ProtuStrankaListNazivFormated_1">
      <item>EL&amp;TA d.o.o.</item>
    </derivirana_varijabla>
  </DomainObject.Predmet.ProtuStrankaListNazivFormated>
  <DomainObject.Predmet.ProtuStrankaListNazivFormatedOIB>
    <izvorni_sadrzaj>
      <item>EL&amp;TA d.o.o., OIB 35501421861</item>
    </izvorni_sadrzaj>
    <derivirana_varijabla naziv="DomainObject.Predmet.ProtuStrankaListNazivFormatedOIB_1">
      <item>EL&amp;TA d.o.o., OIB 35501421861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EL&amp;TA d.o.o.</izvorni_sadrzaj>
    <derivirana_varijabla naziv="DomainObject.Predmet.ProtustrankaIDrugi_1">EL&amp;TA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EL&amp;TA d.o.o., OIB 35501421861, Kružna 48, 10000 Zagreb</izvorni_sadrzaj>
    <derivirana_varijabla naziv="DomainObject.Predmet.ProtustrankaIDrugiAdressOIB_1">EL&amp;TA d.o.o., OIB 35501421861, Kružna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EL&amp;TA d.o.o.</item>
      <item>FINA Regionalni centar Zagreb</item>
    </izvorni_sadrzaj>
    <derivirana_varijabla naziv="DomainObject.Predmet.SudioniciListNaziv_1">
      <item>EL&amp;TA d.o.o.</item>
      <item>FINA Regionalni centar Zagreb</item>
    </derivirana_varijabla>
  </DomainObject.Predmet.SudioniciListNaziv>
  <DomainObject.Predmet.SudioniciListAdressOIB>
    <izvorni_sadrzaj>
      <item>EL&amp;TA d.o.o., OIB 35501421861, Kružna 48,10000 Zagreb</item>
      <item>FINA Regionalni centar Zagreb, OIB 85821130368, Trg svibanjskih žrtava 1995. br. 1,10000 Zagreb</item>
    </izvorni_sadrzaj>
    <derivirana_varijabla naziv="DomainObject.Predmet.SudioniciListAdressOIB_1">
      <item>EL&amp;TA d.o.o., OIB 35501421861, Kružna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35501421861</item>
      <item>, OIB 85821130368</item>
    </izvorni_sadrzaj>
    <derivirana_varijabla naziv="DomainObject.Predmet.SudioniciListNazivOIB_1">
      <item>, OIB 35501421861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4013A-66BA-4841-9FBD-091CB87DB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4284</properties:Characters>
  <properties:Lines>136</properties:Lines>
  <properties:Paragraphs>38</properties:Paragraphs>
  <properties:TotalTime>592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2018-01-08T10:04:00Z</dcterms:modified>
  <cp:revision>438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