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f3de" w14:paraId="8c0f3d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D941B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AB2438">
        <w:t>972</w:t>
      </w:r>
      <w:r>
        <w:t>/201</w:t>
      </w:r>
      <w:r w:rsidR="00546358">
        <w:t>6</w:t>
      </w:r>
      <w:r>
        <w:t>-</w:t>
      </w:r>
      <w:r w:rsidR="00AB2438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 </w:t>
      </w:r>
      <w:r w:rsidR="00AB2438">
        <w:t>BLAGO BAKINE ŠKRINJE</w:t>
      </w:r>
      <w:r w:rsidR="00546358">
        <w:t>,</w:t>
      </w:r>
      <w:r w:rsidR="00840E80" w:rsidRPr="00840E80">
        <w:t xml:space="preserve">  OIB: </w:t>
      </w:r>
      <w:r w:rsidR="00AB2438">
        <w:t>80558284912</w:t>
      </w:r>
      <w:r w:rsidR="00840E80" w:rsidRPr="00840E80">
        <w:t>, sa sjedištem</w:t>
      </w:r>
      <w:r w:rsidR="00840E80">
        <w:t xml:space="preserve"> u </w:t>
      </w:r>
      <w:proofErr w:type="spellStart"/>
      <w:r w:rsidR="00AB2438">
        <w:t>Vukovinska</w:t>
      </w:r>
      <w:proofErr w:type="spellEnd"/>
      <w:r w:rsidR="00AB2438">
        <w:t xml:space="preserve"> 10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546358">
        <w:t>29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AB2438">
        <w:t>BLAGO BAKINE ŠKRINJE,</w:t>
      </w:r>
      <w:r w:rsidR="00AB2438" w:rsidRPr="00840E80">
        <w:t xml:space="preserve">  OIB: </w:t>
      </w:r>
      <w:r w:rsidR="00AB2438">
        <w:t>80558284912</w:t>
      </w:r>
      <w:r w:rsidR="00AB2438" w:rsidRPr="00840E80">
        <w:t>, sa sjedištem</w:t>
      </w:r>
      <w:r w:rsidR="00AB2438">
        <w:t xml:space="preserve"> u </w:t>
      </w:r>
      <w:proofErr w:type="spellStart"/>
      <w:r w:rsidR="00AB2438">
        <w:t>Vukovinska</w:t>
      </w:r>
      <w:proofErr w:type="spellEnd"/>
      <w:r w:rsidR="00AB2438">
        <w:t xml:space="preserve"> 10,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AB2438">
        <w:t>Nikola Bojanić</w:t>
      </w:r>
      <w:r w:rsidR="00637C2D">
        <w:t xml:space="preserve">, </w:t>
      </w:r>
      <w:r w:rsidR="00AB2438">
        <w:t>Bračka 179</w:t>
      </w:r>
      <w:r w:rsidR="00637C2D">
        <w:t>, Osijek,</w:t>
      </w:r>
      <w:r w:rsidR="000875F3">
        <w:t xml:space="preserve"> OIB: </w:t>
      </w:r>
      <w:r w:rsidR="00AB2438">
        <w:t>32886956915.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AB2438">
        <w:t>BLAGO BAKINE ŠKRINJE,</w:t>
      </w:r>
      <w:r w:rsidR="00AB2438" w:rsidRPr="00840E80">
        <w:t xml:space="preserve">  OIB: </w:t>
      </w:r>
      <w:r w:rsidR="00AB2438">
        <w:t>80558284912</w:t>
      </w:r>
      <w:r w:rsidR="00AB2438" w:rsidRPr="00840E80">
        <w:t>, sa sjedištem</w:t>
      </w:r>
      <w:r w:rsidR="00AB2438">
        <w:t xml:space="preserve"> u </w:t>
      </w:r>
      <w:proofErr w:type="spellStart"/>
      <w:r w:rsidR="00AB2438">
        <w:t>Vukovinska</w:t>
      </w:r>
      <w:proofErr w:type="spellEnd"/>
      <w:r w:rsidR="00AB2438">
        <w:t xml:space="preserve"> 10,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</w:t>
      </w:r>
      <w:r w:rsidR="00AB2438">
        <w:t>9</w:t>
      </w:r>
      <w:r>
        <w:t>.</w:t>
      </w:r>
      <w:r w:rsidR="00AB2438">
        <w:t xml:space="preserve"> lipnja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AB2438" w:rsidP="007D0C9A" w:rsidR="00AB2438"/>
    <w:p w:rsidRDefault="00AB2438" w:rsidP="007D0C9A" w:rsidR="00AB2438"/>
    <w:p w:rsidRDefault="00AB2438" w:rsidP="007D0C9A" w:rsidR="00AB2438"/>
    <w:p w:rsidRDefault="00AB2438" w:rsidP="007D0C9A" w:rsidR="00AB243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22C2A">
        <w:t>29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AB2438">
        <w:t>Ivana Papić</w:t>
      </w:r>
      <w:r w:rsidR="001960B3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2C2A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603D"/>
    <w:rsid w:val="000875F3"/>
    <w:rsid w:val="000D59BE"/>
    <w:rsid w:val="0016168D"/>
    <w:rsid w:val="001960B3"/>
    <w:rsid w:val="00202DF3"/>
    <w:rsid w:val="00396F19"/>
    <w:rsid w:val="003E051E"/>
    <w:rsid w:val="00413992"/>
    <w:rsid w:val="00454E67"/>
    <w:rsid w:val="00546358"/>
    <w:rsid w:val="00557A60"/>
    <w:rsid w:val="00573B3E"/>
    <w:rsid w:val="005C4A98"/>
    <w:rsid w:val="00637C2D"/>
    <w:rsid w:val="007B5A79"/>
    <w:rsid w:val="007C647F"/>
    <w:rsid w:val="007D0C9A"/>
    <w:rsid w:val="007F19C0"/>
    <w:rsid w:val="00832F3B"/>
    <w:rsid w:val="00840E80"/>
    <w:rsid w:val="008C1E89"/>
    <w:rsid w:val="008D41BF"/>
    <w:rsid w:val="00922E34"/>
    <w:rsid w:val="00992253"/>
    <w:rsid w:val="009B5DDA"/>
    <w:rsid w:val="009C72A9"/>
    <w:rsid w:val="009F780E"/>
    <w:rsid w:val="00A67ED4"/>
    <w:rsid w:val="00AB2438"/>
    <w:rsid w:val="00B70FB2"/>
    <w:rsid w:val="00C25D83"/>
    <w:rsid w:val="00C74209"/>
    <w:rsid w:val="00C74E31"/>
    <w:rsid w:val="00CC5A0D"/>
    <w:rsid w:val="00D941BE"/>
    <w:rsid w:val="00E07F00"/>
    <w:rsid w:val="00E22C2A"/>
    <w:rsid w:val="00E31761"/>
    <w:rsid w:val="00E63226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01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16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16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016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16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16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St-1972/2016</izvorni_sadrzaj>
    <derivirana_varijabla naziv="DomainObject.Predmet.OznakaBroj_1">St-1972/2016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 BAKINE ŠKRINJE</izvorni_sadrzaj>
    <derivirana_varijabla naziv="DomainObject.Predmet.ProtustrankaFormated_1">  BLAGO BAKINE ŠKRINJE</derivirana_varijabla>
  </DomainObject.Predmet.ProtustrankaFormated>
  <DomainObject.Predmet.ProtustrankaFormatedOIB>
    <izvorni_sadrzaj>  BLAGO BAKINE ŠKRINJE, OIB 80558284912</izvorni_sadrzaj>
    <derivirana_varijabla naziv="DomainObject.Predmet.ProtustrankaFormatedOIB_1">  BLAGO BAKINE ŠKRINJE, OIB 80558284912</derivirana_varijabla>
  </DomainObject.Predmet.ProtustrankaFormatedOIB>
  <DomainObject.Predmet.ProtustrankaFormatedWithAdress>
    <izvorni_sadrzaj> BLAGO BAKINE ŠKRINJE, Vukovinska 10, 10000 Zagreb</izvorni_sadrzaj>
    <derivirana_varijabla naziv="DomainObject.Predmet.ProtustrankaFormatedWithAdress_1"> BLAGO BAKINE ŠKRINJE, Vukovinska 10, 10000 Zagreb</derivirana_varijabla>
  </DomainObject.Predmet.ProtustrankaFormatedWithAdress>
  <DomainObject.Predmet.ProtustrankaFormatedWithAdressOIB>
    <izvorni_sadrzaj> BLAGO BAKINE ŠKRINJE, OIB 80558284912, Vukovinska 10, 10000 Zagreb</izvorni_sadrzaj>
    <derivirana_varijabla naziv="DomainObject.Predmet.ProtustrankaFormatedWithAdressOIB_1"> BLAGO BAKINE ŠKRINJE, OIB 80558284912, Vukovinska 10, 10000 Zagreb</derivirana_varijabla>
  </DomainObject.Predmet.ProtustrankaFormatedWithAdressOIB>
  <DomainObject.Predmet.ProtustrankaWithAdress>
    <izvorni_sadrzaj>BLAGO BAKINE ŠKRINJE Vukovinska 10, 10000 Zagreb</izvorni_sadrzaj>
    <derivirana_varijabla naziv="DomainObject.Predmet.ProtustrankaWithAdress_1">BLAGO BAKINE ŠKRINJE Vukovinska 10, 10000 Zagreb</derivirana_varijabla>
  </DomainObject.Predmet.ProtustrankaWithAdress>
  <DomainObject.Predmet.ProtustrankaWithAdressOIB>
    <izvorni_sadrzaj>BLAGO BAKINE ŠKRINJE, OIB 80558284912, Vukovinska 10, 10000 Zagreb</izvorni_sadrzaj>
    <derivirana_varijabla naziv="DomainObject.Predmet.ProtustrankaWithAdressOIB_1">BLAGO BAKINE ŠKRINJE, OIB 80558284912, Vukovinska 10, 10000 Zagreb</derivirana_varijabla>
  </DomainObject.Predmet.ProtustrankaWithAdressOIB>
  <DomainObject.Predmet.ProtustrankaNazivFormated>
    <izvorni_sadrzaj>BLAGO BAKINE ŠKRINJE</izvorni_sadrzaj>
    <derivirana_varijabla naziv="DomainObject.Predmet.ProtustrankaNazivFormated_1">BLAGO BAKINE ŠKRINJE</derivirana_varijabla>
  </DomainObject.Predmet.ProtustrankaNazivFormated>
  <DomainObject.Predmet.ProtustrankaNazivFormatedOIB>
    <izvorni_sadrzaj>BLAGO BAKINE ŠKRINJE, OIB 80558284912</izvorni_sadrzaj>
    <derivirana_varijabla naziv="DomainObject.Predmet.ProtustrankaNazivFormatedOIB_1">BLAGO BAKINE ŠKRINJE, OIB 80558284912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7244.87</izvorni_sadrzaj>
    <derivirana_varijabla naziv="DomainObject.Predmet.TrenutnaVrijednost_1">7244.87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BLAGO BAKINE ŠKRINJE</item>
    </izvorni_sadrzaj>
    <derivirana_varijabla naziv="DomainObject.Predmet.ProtuStrankaListFormated_1">
      <item>BLAGO BAKINE ŠKRINJE</item>
    </derivirana_varijabla>
  </DomainObject.Predmet.ProtuStrankaListFormated>
  <DomainObject.Predmet.ProtuStrankaListFormatedOIB>
    <izvorni_sadrzaj>
      <item>BLAGO BAKINE ŠKRINJE, OIB 80558284912</item>
    </izvorni_sadrzaj>
    <derivirana_varijabla naziv="DomainObject.Predmet.ProtuStrankaListFormatedOIB_1">
      <item>BLAGO BAKINE ŠKRINJE, OIB 80558284912</item>
    </derivirana_varijabla>
  </DomainObject.Predmet.ProtuStrankaListFormatedOIB>
  <DomainObject.Predmet.ProtuStrankaListFormatedWithAdress>
    <izvorni_sadrzaj>
      <item>BLAGO BAKINE ŠKRINJE, Vukovinska 10, 10000 Zagreb</item>
    </izvorni_sadrzaj>
    <derivirana_varijabla naziv="DomainObject.Predmet.ProtuStrankaListFormatedWithAdress_1">
      <item>BLAGO BAKINE ŠKRINJE, Vukovinska 10, 10000 Zagreb</item>
    </derivirana_varijabla>
  </DomainObject.Predmet.ProtuStrankaListFormatedWithAdress>
  <DomainObject.Predmet.ProtuStrankaListFormatedWithAdressOIB>
    <izvorni_sadrzaj>
      <item>BLAGO BAKINE ŠKRINJE, OIB 80558284912, Vukovinska 10, 10000 Zagreb</item>
    </izvorni_sadrzaj>
    <derivirana_varijabla naziv="DomainObject.Predmet.ProtuStrankaListFormatedWithAdressOIB_1">
      <item>BLAGO BAKINE ŠKRINJE, OIB 80558284912, Vukovinska 10, 10000 Zagreb</item>
    </derivirana_varijabla>
  </DomainObject.Predmet.ProtuStrankaListFormatedWithAdressOIB>
  <DomainObject.Predmet.ProtuStrankaListNazivFormated>
    <izvorni_sadrzaj>
      <item>BLAGO BAKINE ŠKRINJE</item>
    </izvorni_sadrzaj>
    <derivirana_varijabla naziv="DomainObject.Predmet.ProtuStrankaListNazivFormated_1">
      <item>BLAGO BAKINE ŠKRINJE</item>
    </derivirana_varijabla>
  </DomainObject.Predmet.ProtuStrankaListNazivFormated>
  <DomainObject.Predmet.ProtuStrankaListNazivFormatedOIB>
    <izvorni_sadrzaj>
      <item>BLAGO BAKINE ŠKRINJE, OIB 80558284912</item>
    </izvorni_sadrzaj>
    <derivirana_varijabla naziv="DomainObject.Predmet.ProtuStrankaListNazivFormatedOIB_1">
      <item>BLAGO BAKINE ŠKRINJE, OIB 80558284912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BLAGO BAKINE ŠKRINJE</izvorni_sadrzaj>
    <derivirana_varijabla naziv="DomainObject.Predmet.ProtustrankaIDrugi_1">BLAGO BAKINE ŠKRINJE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BLAGO BAKINE ŠKRINJE, OIB 80558284912, Vukovinska 10, 10000 Zagreb</izvorni_sadrzaj>
    <derivirana_varijabla naziv="DomainObject.Predmet.ProtustrankaIDrugiAdressOIB_1">BLAGO BAKINE ŠKRINJE, OIB 80558284912, Vukovinska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BLAGO BAKINE ŠKRINJE</item>
      <item>FINA Regionalni centar Zagreb</item>
    </izvorni_sadrzaj>
    <derivirana_varijabla naziv="DomainObject.Predmet.SudioniciListNaziv_1">
      <item>BLAGO BAKINE ŠKRINJE</item>
      <item>FINA Regionalni centar Zagreb</item>
    </derivirana_varijabla>
  </DomainObject.Predmet.SudioniciListNaziv>
  <DomainObject.Predmet.SudioniciListAdressOIB>
    <izvorni_sadrzaj>
      <item>BLAGO BAKINE ŠKRINJE, OIB 80558284912, Vukovinska 10,10000 Zagreb</item>
      <item>FINA Regionalni centar Zagreb, OIB 85821130368, Trg svibanjskih žrtava 1995. br. 1,10000 Zagreb</item>
    </izvorni_sadrzaj>
    <derivirana_varijabla naziv="DomainObject.Predmet.SudioniciListAdressOIB_1">
      <item>BLAGO BAKINE ŠKRINJE, OIB 80558284912, Vukovinska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80558284912</item>
      <item>, OIB 85821130368</item>
    </izvorni_sadrzaj>
    <derivirana_varijabla naziv="DomainObject.Predmet.SudioniciListNazivOIB_1">
      <item>, OIB 80558284912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826</properties:Words>
  <properties:Characters>4512</properties:Characters>
  <properties:Lines>171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2016-08-29T12:03:00Z</dcterms:created>
  <dc:creator>bconka</dc:creator>
  <cp:lastModifiedBy>Davorin Pavičić</cp:lastModifiedBy>
  <cp:lastPrinted>2016-08-29T07:05:00Z</cp:lastPrinted>
  <dcterms:modified xmlns:xsi="http://www.w3.org/2001/XMLSchema-instance" xsi:type="dcterms:W3CDTF">2016-08-29T12:15:00Z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