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00b7" w14:paraId="4e100b7" w:rsidRDefault="00F9302C" w:rsidP="00F9302C" w:rsid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AF553E" w:rsidP="00F9302C" w:rsidR="00AF553E">
      <w:pPr>
        <w:ind w:firstLine="708"/>
        <w:rPr>
          <w:sz w:val="24"/>
          <w:szCs w:val="24"/>
        </w:rPr>
      </w:pPr>
    </w:p>
    <w:p w:rsidRDefault="00AF553E" w:rsidP="00F9302C" w:rsidR="00AF553E" w:rsidRPr="00F9302C">
      <w:pPr>
        <w:ind w:firstLine="708"/>
        <w:rPr>
          <w:sz w:val="24"/>
          <w:szCs w:val="24"/>
        </w:rPr>
      </w:pPr>
    </w:p>
    <w:p w:rsidRDefault="00AF553E" w:rsidP="00AF553E" w:rsidR="00BC42C5">
      <w:pPr>
        <w:ind w:firstLine="708" w:left="708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F553E" w:rsidP="00AF553E" w:rsidR="00AF553E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F553E">
        <w:rPr>
          <w:sz w:val="24"/>
          <w:szCs w:val="24"/>
        </w:rPr>
        <w:t>REPUBLIKA HRVATSKA</w:t>
      </w:r>
    </w:p>
    <w:p w:rsidRDefault="00AF553E" w:rsidP="00AF553E" w:rsidR="00AF553E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F553E">
        <w:rPr>
          <w:sz w:val="24"/>
          <w:szCs w:val="24"/>
        </w:rPr>
        <w:t>TRGOVAČKI SUD U RIJECI</w:t>
      </w:r>
    </w:p>
    <w:p w:rsidRDefault="00AF553E" w:rsidP="00AF553E" w:rsidR="00E91524" w:rsidRPr="00AF553E">
      <w:pPr>
        <w:spacing w:lineRule="auto" w:line="240" w:after="0"/>
        <w:rPr>
          <w:sz w:val="24"/>
          <w:szCs w:val="24"/>
        </w:rPr>
      </w:pPr>
      <w:r w:rsidRPr="00AF553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Pr="00AF553E">
        <w:rPr>
          <w:sz w:val="24"/>
          <w:szCs w:val="24"/>
        </w:rPr>
        <w:t xml:space="preserve"> Rijeka, Zadarska 1 i 3</w:t>
      </w:r>
    </w:p>
    <w:p w:rsidRDefault="00E91524" w:rsidP="00210E4E" w:rsidR="00E91524">
      <w:pPr>
        <w:spacing w:lineRule="auto" w:line="240" w:after="0"/>
      </w:pPr>
    </w:p>
    <w:p w:rsidRDefault="00F9302C" w:rsidP="00AF553E" w:rsidR="00F9302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19443B">
        <w:rPr>
          <w:rFonts w:cs="Times New Roman" w:hAnsi="Times New Roman" w:ascii="Times New Roman"/>
          <w:szCs w:val="24"/>
          <w:lang w:val="hr-HR"/>
        </w:rPr>
        <w:t>18. listopada 2017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AF553E" w:rsidR="00F9302C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19443B">
        <w:rPr>
          <w:sz w:val="24"/>
          <w:szCs w:val="24"/>
        </w:rPr>
        <w:t xml:space="preserve"> </w:t>
      </w:r>
      <w:r w:rsidR="0019443B" w:rsidRPr="0019443B">
        <w:rPr>
          <w:sz w:val="24"/>
          <w:szCs w:val="24"/>
        </w:rPr>
        <w:t>HRVATSKO DRUŠTVO POLITIČKIH ZATVORENIKA, PODRUŽNICA RIJEKA, Kružna 8, REGISTARSKI BROJ: 08001653, OIB: 07212991549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19443B">
        <w:rPr>
          <w:sz w:val="24"/>
          <w:szCs w:val="24"/>
        </w:rPr>
        <w:t>19.179,47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F553E"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 w:rsidR="00AF553E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 w:rsidR="00AF553E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19443B">
        <w:rPr>
          <w:sz w:val="24"/>
          <w:szCs w:val="24"/>
        </w:rPr>
        <w:t xml:space="preserve">Tadija </w:t>
      </w:r>
      <w:proofErr w:type="spellStart"/>
      <w:r w:rsidR="0019443B">
        <w:rPr>
          <w:sz w:val="24"/>
          <w:szCs w:val="24"/>
        </w:rPr>
        <w:t>Zubak</w:t>
      </w:r>
      <w:proofErr w:type="spellEnd"/>
      <w:r w:rsidR="0019443B">
        <w:rPr>
          <w:sz w:val="24"/>
          <w:szCs w:val="24"/>
        </w:rPr>
        <w:t xml:space="preserve"> i Ratimir Mlinarić</w:t>
      </w:r>
      <w:r w:rsidRPr="00F9302C">
        <w:rPr>
          <w:sz w:val="24"/>
          <w:szCs w:val="24"/>
        </w:rPr>
        <w:t>) da u roku od 15 dana od dana objave oglasa podnes</w:t>
      </w:r>
      <w:r w:rsidR="00AF553E"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19443B">
        <w:rPr>
          <w:sz w:val="24"/>
          <w:szCs w:val="24"/>
        </w:rPr>
        <w:t>579/2017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058" w:rsidP="004259F8" w:rsidR="00096058">
      <w:pPr>
        <w:spacing w:lineRule="auto" w:line="240" w:after="0"/>
      </w:pPr>
      <w:r>
        <w:separator/>
      </w:r>
    </w:p>
  </w:endnote>
  <w:endnote w:id="0" w:type="continuationSeparator">
    <w:p w:rsidRDefault="00096058" w:rsidP="004259F8" w:rsidR="000960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058" w:rsidP="004259F8" w:rsidR="00096058">
      <w:pPr>
        <w:spacing w:lineRule="auto" w:line="240" w:after="0"/>
      </w:pPr>
      <w:r>
        <w:separator/>
      </w:r>
    </w:p>
  </w:footnote>
  <w:footnote w:id="0" w:type="continuationSeparator">
    <w:p w:rsidRDefault="00096058" w:rsidP="004259F8" w:rsidR="000960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19443B">
      <w:rPr>
        <w:sz w:val="24"/>
        <w:szCs w:val="24"/>
      </w:rPr>
      <w:t>579/2017-5</w:t>
    </w:r>
  </w:p>
  <w:p w:rsidRDefault="00EA05B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96058"/>
    <w:rsid w:val="000E0D06"/>
    <w:rsid w:val="00130714"/>
    <w:rsid w:val="001857BE"/>
    <w:rsid w:val="0019443B"/>
    <w:rsid w:val="001B2A9D"/>
    <w:rsid w:val="001B5844"/>
    <w:rsid w:val="00296D89"/>
    <w:rsid w:val="002C3361"/>
    <w:rsid w:val="004259F8"/>
    <w:rsid w:val="00503778"/>
    <w:rsid w:val="00577661"/>
    <w:rsid w:val="005827C7"/>
    <w:rsid w:val="00674C60"/>
    <w:rsid w:val="007141A2"/>
    <w:rsid w:val="00893A5D"/>
    <w:rsid w:val="008F54A1"/>
    <w:rsid w:val="008F6F2C"/>
    <w:rsid w:val="00917662"/>
    <w:rsid w:val="00A17CA7"/>
    <w:rsid w:val="00AF553E"/>
    <w:rsid w:val="00B6261E"/>
    <w:rsid w:val="00BC42C5"/>
    <w:rsid w:val="00D07594"/>
    <w:rsid w:val="00D32FE7"/>
    <w:rsid w:val="00E84CFF"/>
    <w:rsid w:val="00E91524"/>
    <w:rsid w:val="00EA05BB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5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5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5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5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5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5B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5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5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HRVATSKO DRUŠTVO POLITIČKIH ZATVORENIKA Podružnica RIJEKA</izvorni_sadrzaj>
    <derivirana_varijabla naziv="DomainObject.Predmet.ProtustrankaFormated_1">  HRVATSKO DRUŠTVO POLITIČKIH ZATVORENIKA Podružnica RIJEKA</derivirana_varijabla>
  </DomainObject.Predmet.ProtustrankaFormated>
  <DomainObject.Predmet.ProtustrankaFormatedOIB>
    <izvorni_sadrzaj>  HRVATSKO DRUŠTVO POLITIČKIH ZATVORENIKA Podružnica RIJEKA, OIB 07212991549</izvorni_sadrzaj>
    <derivirana_varijabla naziv="DomainObject.Predmet.ProtustrankaFormatedOIB_1">  HRVATSKO DRUŠTVO POLITIČKIH ZATVORENIKA Podružnica RIJEKA, OIB 07212991549</derivirana_varijabla>
  </DomainObject.Predmet.ProtustrankaFormatedOIB>
  <DomainObject.Predmet.ProtustrankaFormatedWithAdress>
    <izvorni_sadrzaj> HRVATSKO DRUŠTVO POLITIČKIH ZATVORENIKA Podružnica RIJEKA, Kružna 8, 51000 Rijeka</izvorni_sadrzaj>
    <derivirana_varijabla naziv="DomainObject.Predmet.ProtustrankaFormatedWithAdress_1"> HRVATSKO DRUŠTVO POLITIČKIH ZATVORENIKA Podružnica RIJEKA, Kružna 8, 51000 Rijeka</derivirana_varijabla>
  </DomainObject.Predmet.ProtustrankaFormatedWithAdress>
  <DomainObject.Predmet.ProtustrankaFormatedWithAdressOIB>
    <izvorni_sadrzaj> HRVATSKO DRUŠTVO POLITIČKIH ZATVORENIKA Podružnica RIJEKA, OIB 07212991549, Kružna 8, 51000 Rijeka</izvorni_sadrzaj>
    <derivirana_varijabla naziv="DomainObject.Predmet.ProtustrankaFormatedWithAdressOIB_1"> HRVATSKO DRUŠTVO POLITIČKIH ZATVORENIKA Podružnica RIJEKA, OIB 07212991549, Kružna 8, 51000 Rijeka</derivirana_varijabla>
  </DomainObject.Predmet.ProtustrankaFormatedWithAdressOIB>
  <DomainObject.Predmet.ProtustrankaWithAdress>
    <izvorni_sadrzaj>HRVATSKO DRUŠTVO POLITIČKIH ZATVORENIKA Podružnica RIJEKA Kružna 8, 51000 Rijeka</izvorni_sadrzaj>
    <derivirana_varijabla naziv="DomainObject.Predmet.ProtustrankaWithAdress_1">HRVATSKO DRUŠTVO POLITIČKIH ZATVORENIKA Podružnica RIJEKA Kružna 8, 51000 Rijeka</derivirana_varijabla>
  </DomainObject.Predmet.ProtustrankaWithAdress>
  <DomainObject.Predmet.ProtustrankaWithAdressOIB>
    <izvorni_sadrzaj>HRVATSKO DRUŠTVO POLITIČKIH ZATVORENIKA Podružnica RIJEKA, OIB 07212991549, Kružna 8, 51000 Rijeka</izvorni_sadrzaj>
    <derivirana_varijabla naziv="DomainObject.Predmet.ProtustrankaWithAdressOIB_1">HRVATSKO DRUŠTVO POLITIČKIH ZATVORENIKA Podružnica RIJEKA, OIB 07212991549, Kružna 8, 51000 Rijeka</derivirana_varijabla>
  </DomainObject.Predmet.ProtustrankaWithAdressOIB>
  <DomainObject.Predmet.ProtustrankaNazivFormated>
    <izvorni_sadrzaj>HRVATSKO DRUŠTVO POLITIČKIH ZATVORENIKA Podružnica RIJEKA</izvorni_sadrzaj>
    <derivirana_varijabla naziv="DomainObject.Predmet.ProtustrankaNazivFormated_1">HRVATSKO DRUŠTVO POLITIČKIH ZATVORENIKA Podružnica RIJEKA</derivirana_varijabla>
  </DomainObject.Predmet.ProtustrankaNazivFormated>
  <DomainObject.Predmet.ProtustrankaNazivFormatedOIB>
    <izvorni_sadrzaj>HRVATSKO DRUŠTVO POLITIČKIH ZATVORENIKA Podružnica RIJEKA, OIB 07212991549</izvorni_sadrzaj>
    <derivirana_varijabla naziv="DomainObject.Predmet.ProtustrankaNazivFormatedOIB_1">HRVATSKO DRUŠTVO POLITIČKIH ZATVORENIKA Podružnica RIJEKA, OIB 07212991549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HRVATSKO DRUŠTVO POLITIČKIH ZATVORENIKA Podružnica RIJEKA</item>
    </izvorni_sadrzaj>
    <derivirana_varijabla naziv="DomainObject.Predmet.ProtuStrankaListFormated_1">
      <item>HRVATSKO DRUŠTVO POLITIČKIH ZATVORENIKA Podružnica RIJEKA</item>
    </derivirana_varijabla>
  </DomainObject.Predmet.ProtuStrankaListFormated>
  <DomainObject.Predmet.ProtuStrankaListFormatedOIB>
    <izvorni_sadrzaj>
      <item>HRVATSKO DRUŠTVO POLITIČKIH ZATVORENIKA Podružnica RIJEKA, OIB 07212991549</item>
    </izvorni_sadrzaj>
    <derivirana_varijabla naziv="DomainObject.Predmet.ProtuStrankaListFormatedOIB_1">
      <item>HRVATSKO DRUŠTVO POLITIČKIH ZATVORENIKA Podružnica RIJEKA, OIB 07212991549</item>
    </derivirana_varijabla>
  </DomainObject.Predmet.ProtuStrankaListFormatedOIB>
  <DomainObject.Predmet.ProtuStrankaListFormatedWithAdress>
    <izvorni_sadrzaj>
      <item>HRVATSKO DRUŠTVO POLITIČKIH ZATVORENIKA Podružnica RIJEKA, Kružna 8, 51000 Rijeka</item>
    </izvorni_sadrzaj>
    <derivirana_varijabla naziv="DomainObject.Predmet.ProtuStrankaListFormatedWithAdress_1">
      <item>HRVATSKO DRUŠTVO POLITIČKIH ZATVORENIKA Podružnica RIJEKA, Kružna 8, 51000 Rijeka</item>
    </derivirana_varijabla>
  </DomainObject.Predmet.ProtuStrankaListFormatedWithAdress>
  <DomainObject.Predmet.ProtuStrankaListFormatedWithAdressOIB>
    <izvorni_sadrzaj>
      <item>HRVATSKO DRUŠTVO POLITIČKIH ZATVORENIKA Podružnica RIJEKA, OIB 07212991549, Kružna 8, 51000 Rijeka</item>
    </izvorni_sadrzaj>
    <derivirana_varijabla naziv="DomainObject.Predmet.ProtuStrankaListFormatedWithAdressOIB_1">
      <item>HRVATSKO DRUŠTVO POLITIČKIH ZATVORENIKA Podružnica RIJEKA, OIB 07212991549, Kružna 8, 51000 Rijeka</item>
    </derivirana_varijabla>
  </DomainObject.Predmet.ProtuStrankaListFormatedWithAdressOIB>
  <DomainObject.Predmet.ProtuStrankaListNazivFormated>
    <izvorni_sadrzaj>
      <item>HRVATSKO DRUŠTVO POLITIČKIH ZATVORENIKA Podružnica RIJEKA</item>
    </izvorni_sadrzaj>
    <derivirana_varijabla naziv="DomainObject.Predmet.ProtuStrankaListNazivFormated_1">
      <item>HRVATSKO DRUŠTVO POLITIČKIH ZATVORENIKA Podružnica RIJEKA</item>
    </derivirana_varijabla>
  </DomainObject.Predmet.ProtuStrankaListNazivFormated>
  <DomainObject.Predmet.ProtuStrankaListNazivFormatedOIB>
    <izvorni_sadrzaj>
      <item>HRVATSKO DRUŠTVO POLITIČKIH ZATVORENIKA Podružnica RIJEKA, OIB 07212991549</item>
    </izvorni_sadrzaj>
    <derivirana_varijabla naziv="DomainObject.Predmet.ProtuStrankaListNazivFormatedOIB_1">
      <item>HRVATSKO DRUŠTVO POLITIČKIH ZATVORENIKA Podružnica RIJEKA, OIB 07212991549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HRVATSKO DRUŠTVO POLITIČKIH ZATVORENIKA Podružnica RIJEKA</izvorni_sadrzaj>
    <derivirana_varijabla naziv="DomainObject.Predmet.ProtustrankaIDrugi_1">HRVATSKO DRUŠTVO POLITIČKIH ZATVORENIKA Podružnica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HRVATSKO DRUŠTVO POLITIČKIH ZATVORENIKA Podružnica RIJEKA, OIB 07212991549, Kružna 8, 51000 Rijeka</izvorni_sadrzaj>
    <derivirana_varijabla naziv="DomainObject.Predmet.ProtustrankaIDrugiAdressOIB_1">HRVATSKO DRUŠTVO POLITIČKIH ZATVORENIKA Podružnica RIJEKA, OIB 07212991549, Kružna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HRVATSKO DRUŠTVO POLITIČKIH ZATVORENIKA Podružnica RIJEKA</item>
    </izvorni_sadrzaj>
    <derivirana_varijabla naziv="DomainObject.Predmet.SudioniciListNaziv_1">
      <item>FINA  Rijeka</item>
      <item>HRVATSKO DRUŠTVO POLITIČKIH ZATVORENIKA Podružnica RIJEKA</item>
    </derivirana_varijabla>
  </DomainObject.Predmet.SudioniciListNaziv>
  <DomainObject.Predmet.SudioniciListAdressOIB>
    <izvorni_sadrzaj>
      <item>FINA  Rijeka, OIB 85821130368, Frana Kurelca 8,51000 Rijeka</item>
      <item>HRVATSKO DRUŠTVO POLITIČKIH ZATVORENIKA Podružnica RIJEKA, OIB 07212991549, Kružna 8,51000 Rijeka</item>
    </izvorni_sadrzaj>
    <derivirana_varijabla naziv="DomainObject.Predmet.SudioniciListAdressOIB_1">
      <item>FINA  Rijeka, OIB 85821130368, Frana Kurelca 8,51000 Rijeka</item>
      <item>HRVATSKO DRUŠTVO POLITIČKIH ZATVORENIKA Podružnica RIJEKA, OIB 07212991549, Kružna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07212991549</item>
    </izvorni_sadrzaj>
    <derivirana_varijabla naziv="DomainObject.Predmet.SudioniciListNazivOIB_1">
      <item>, OIB 85821130368</item>
      <item>, OIB 07212991549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1340</properties:Characters>
  <properties:Lines>32</properties:Lines>
  <properties:Paragraphs>9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2017-10-17T12:50:00Z</cp:lastPrinted>
  <dcterms:modified xmlns:xsi="http://www.w3.org/2001/XMLSchema-instance" xsi:type="dcterms:W3CDTF">2017-10-18T13:08:00Z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