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ac93" w14:paraId="2d9ac9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2869D0" w:rsidP="002869D0" w:rsidR="002869D0" w:rsidRPr="002869D0">
      <w:pPr>
        <w:jc w:val="both"/>
      </w:pPr>
      <w:r w:rsidRPr="002869D0">
        <w:t>REPUBLIKA HRVATSKA</w:t>
      </w:r>
    </w:p>
    <w:p w:rsidRDefault="002869D0" w:rsidP="002869D0" w:rsidR="002869D0" w:rsidRPr="002869D0">
      <w:pPr>
        <w:jc w:val="both"/>
      </w:pPr>
      <w:r w:rsidRPr="002869D0">
        <w:t>Trgovački sud u Zagrebu</w:t>
      </w:r>
    </w:p>
    <w:p w:rsidRDefault="002869D0" w:rsidP="002869D0" w:rsidR="002869D0" w:rsidRPr="002869D0">
      <w:pPr>
        <w:jc w:val="both"/>
      </w:pPr>
      <w:r w:rsidRPr="002869D0">
        <w:t>Zagreb, Amruševa 2/II</w:t>
      </w:r>
    </w:p>
    <w:p w:rsidRDefault="002869D0" w:rsidP="002869D0" w:rsidR="002869D0" w:rsidRPr="002869D0">
      <w:pPr>
        <w:jc w:val="both"/>
      </w:pPr>
      <w:r w:rsidRPr="002869D0">
        <w:tab/>
      </w:r>
      <w:r w:rsidRPr="002869D0">
        <w:tab/>
      </w:r>
      <w:r w:rsidRPr="002869D0">
        <w:tab/>
      </w:r>
      <w:r w:rsidRPr="002869D0">
        <w:tab/>
      </w:r>
      <w:r w:rsidRPr="002869D0">
        <w:tab/>
      </w:r>
      <w:r w:rsidRPr="002869D0">
        <w:tab/>
      </w:r>
      <w:r w:rsidRPr="002869D0">
        <w:tab/>
      </w:r>
      <w:r w:rsidRPr="002869D0">
        <w:tab/>
      </w:r>
      <w:r w:rsidRPr="002869D0">
        <w:tab/>
        <w:t xml:space="preserve">      70. St-2487/2016  </w:t>
      </w:r>
    </w:p>
    <w:p w:rsidRDefault="002869D0" w:rsidP="002869D0" w:rsidR="002869D0" w:rsidRPr="002869D0">
      <w:pPr>
        <w:jc w:val="both"/>
      </w:pPr>
      <w:r w:rsidRPr="002869D0">
        <w:tab/>
      </w:r>
      <w:r w:rsidRPr="002869D0">
        <w:tab/>
      </w:r>
      <w:r w:rsidRPr="002869D0">
        <w:tab/>
      </w:r>
      <w:r w:rsidRPr="002869D0">
        <w:tab/>
        <w:t xml:space="preserve">               </w:t>
      </w:r>
    </w:p>
    <w:p w:rsidRDefault="002869D0" w:rsidP="002869D0" w:rsidR="002869D0" w:rsidRPr="002869D0">
      <w:pPr>
        <w:jc w:val="center"/>
      </w:pPr>
      <w:r w:rsidRPr="002869D0">
        <w:t>R E P U B L I K A   H R V A T S K A</w:t>
      </w:r>
    </w:p>
    <w:p w:rsidRDefault="002869D0" w:rsidP="002869D0" w:rsidR="002869D0" w:rsidRPr="002869D0">
      <w:pPr>
        <w:jc w:val="center"/>
      </w:pPr>
    </w:p>
    <w:p w:rsidRDefault="002869D0" w:rsidP="002869D0" w:rsidR="002869D0" w:rsidRPr="002869D0">
      <w:pPr>
        <w:jc w:val="center"/>
      </w:pPr>
      <w:r w:rsidRPr="002869D0">
        <w:t>R J E Š E NJ E</w:t>
      </w:r>
    </w:p>
    <w:p w:rsidRDefault="002869D0" w:rsidP="002869D0" w:rsidR="002869D0" w:rsidRPr="002869D0">
      <w:pPr>
        <w:jc w:val="both"/>
      </w:pPr>
      <w:r w:rsidRPr="002869D0">
        <w:tab/>
      </w:r>
    </w:p>
    <w:p w:rsidRDefault="002869D0" w:rsidP="002869D0" w:rsidR="00DE0AD2">
      <w:pPr>
        <w:jc w:val="both"/>
      </w:pPr>
      <w:r w:rsidRPr="002869D0">
        <w:t>Trgovački sud u Zagrebu, po sucu Maji Jurovicki, u stečajnom postupku u povodu prijedloga predlagatelja FINANCIJSKE AGENCIJE, Zagreb, Ulica grada Vukovara 70, OIB: 85821130368, za otvaranje stečajnog postupka nad dužnikom DODAJ j.d.o.o. OIB: 32060371462,</w:t>
      </w:r>
      <w:r w:rsidR="003A4A90">
        <w:t xml:space="preserve"> </w:t>
      </w:r>
      <w:r w:rsidRPr="002869D0">
        <w:t xml:space="preserve">Mački, Mački 16,  </w:t>
      </w:r>
      <w:r w:rsidR="002B291C">
        <w:t>06. veljače 2018.</w:t>
      </w:r>
    </w:p>
    <w:p w:rsidRDefault="002869D0" w:rsidP="002869D0" w:rsidR="002869D0" w:rsidRPr="002869D0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2566DF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3A4A90" w:rsidRPr="003A4A90">
        <w:t>DODAJ j.d.o.o. OI</w:t>
      </w:r>
      <w:r w:rsidR="003A4A90">
        <w:t>B: 32060371462, Mački, Mački 16</w:t>
      </w:r>
    </w:p>
    <w:p w:rsidRDefault="00DB441F" w:rsidP="00BE19F1" w:rsidR="00E71B8C">
      <w:pPr>
        <w:jc w:val="both"/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7B7CF7">
        <w:t xml:space="preserve"> </w:t>
      </w:r>
      <w:r w:rsidR="002B291C">
        <w:t>06. veljače 2018. u 15,00 sati.</w:t>
      </w:r>
    </w:p>
    <w:p w:rsidRDefault="003A4A90" w:rsidP="00BE19F1" w:rsidR="003A4A90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E1716C">
        <w:t xml:space="preserve">Štefan Rola </w:t>
      </w:r>
      <w:r w:rsidR="00436390" w:rsidRPr="00436390">
        <w:t xml:space="preserve">OIB: </w:t>
      </w:r>
      <w:r w:rsidR="00E1716C">
        <w:t>26698048809 iz Zagreba, Vlaška 95.</w:t>
      </w:r>
    </w:p>
    <w:p w:rsidRDefault="00833A14" w:rsidP="00833A14" w:rsidR="00833A14">
      <w:pPr>
        <w:jc w:val="both"/>
      </w:pPr>
    </w:p>
    <w:p w:rsidRDefault="00DB441F" w:rsidP="00152F9B" w:rsidR="00DF56EE">
      <w:pPr>
        <w:jc w:val="both"/>
      </w:pPr>
      <w:r>
        <w:t>III. Zaključuje se stečajni postupak nad dužnikom</w:t>
      </w:r>
      <w:r w:rsidR="0040673D" w:rsidRPr="0040673D">
        <w:t xml:space="preserve"> </w:t>
      </w:r>
      <w:r w:rsidR="003A4A90" w:rsidRPr="003A4A90">
        <w:t>DODAJ j.d.o.o. OI</w:t>
      </w:r>
      <w:r w:rsidR="003A4A90">
        <w:t>B: 32060371462, Mački, Mački 16.</w:t>
      </w:r>
    </w:p>
    <w:p w:rsidRDefault="003A4A90" w:rsidP="00152F9B" w:rsidR="003A4A90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3A4A90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DA7B89" w:rsidRPr="00DA7B89">
        <w:t xml:space="preserve"> </w:t>
      </w:r>
      <w:r w:rsidR="003A4A90" w:rsidRPr="003A4A90">
        <w:t>DODAJ j.d.o.o. OI</w:t>
      </w:r>
      <w:r w:rsidR="003A4A90">
        <w:t>B: 32060371462, Mački, Mački 16.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5E229A">
      <w:pPr>
        <w:jc w:val="both"/>
      </w:pPr>
      <w:r>
        <w:t xml:space="preserve">         </w:t>
      </w:r>
      <w:r w:rsidR="003A4A90" w:rsidRPr="003A4A90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672 dana, u ukupnom iznosu od 12.066,55 kn, kao i da dužnik ima 1 zaposlenog. S obzirom na to da </w:t>
      </w:r>
      <w:r w:rsidR="003A4A90" w:rsidRPr="003A4A90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1A7B73">
        <w:t>16</w:t>
      </w:r>
      <w:r w:rsidR="004F25DE">
        <w:t>.</w:t>
      </w:r>
      <w:r w:rsidR="00475B50">
        <w:t xml:space="preserve"> </w:t>
      </w:r>
      <w:r w:rsidR="001A7B73">
        <w:t>studenog</w:t>
      </w:r>
      <w:r w:rsidR="001602A5" w:rsidRPr="005C2E60">
        <w:t xml:space="preserve">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  <w:r w:rsidR="001A7B73">
        <w:t>20.prosinc</w:t>
      </w:r>
      <w:r w:rsidR="00C941F3">
        <w:t xml:space="preserve">a </w:t>
      </w:r>
      <w:r w:rsidR="001602A5" w:rsidRPr="005C2E60">
        <w:t>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A774E0" w:rsidRPr="00A774E0">
        <w:t xml:space="preserve">20.prosinca 2017. </w:t>
      </w:r>
      <w:r w:rsidR="00DB441F">
        <w:t>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564DFC" w:rsidRPr="00564DFC">
        <w:t xml:space="preserve">20.prosinca 2017. </w:t>
      </w:r>
      <w:r w:rsidR="00564DFC">
        <w:t xml:space="preserve"> </w:t>
      </w:r>
      <w:r w:rsidR="00DB441F">
        <w:t>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564DFC">
        <w:t xml:space="preserve"> </w:t>
      </w:r>
      <w:r w:rsidR="002B291C">
        <w:t>06. veljače 2018.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F0680B">
        <w:t>, v.r.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F0680B" w:rsidP="008C5BAA" w:rsidR="00F0680B">
      <w:pPr>
        <w:jc w:val="right"/>
      </w:pPr>
      <w:r>
        <w:t>Za točnost otpravka-ovlašteni službenik:</w:t>
      </w:r>
    </w:p>
    <w:p w:rsidRDefault="00F0680B" w:rsidP="008C5BAA" w:rsidR="00F0680B">
      <w:pPr>
        <w:jc w:val="right"/>
      </w:pPr>
      <w:r>
        <w:t>Gordana Cvitković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4183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5E229A">
          <w:t>2487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A7B73"/>
    <w:rsid w:val="001B363A"/>
    <w:rsid w:val="001C53D4"/>
    <w:rsid w:val="001E6E4D"/>
    <w:rsid w:val="0023149C"/>
    <w:rsid w:val="00234638"/>
    <w:rsid w:val="00237B9E"/>
    <w:rsid w:val="00255162"/>
    <w:rsid w:val="002566DF"/>
    <w:rsid w:val="00274B49"/>
    <w:rsid w:val="002869D0"/>
    <w:rsid w:val="002916CE"/>
    <w:rsid w:val="00293025"/>
    <w:rsid w:val="002B0102"/>
    <w:rsid w:val="002B291C"/>
    <w:rsid w:val="002D6894"/>
    <w:rsid w:val="002E2DB0"/>
    <w:rsid w:val="002E6E4E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A3F9A"/>
    <w:rsid w:val="003A4A90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64DFC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E229A"/>
    <w:rsid w:val="005F7440"/>
    <w:rsid w:val="00603A21"/>
    <w:rsid w:val="00616F59"/>
    <w:rsid w:val="0064183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56908"/>
    <w:rsid w:val="007717BA"/>
    <w:rsid w:val="00780919"/>
    <w:rsid w:val="007B7CF7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37188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618D3"/>
    <w:rsid w:val="00A75AF9"/>
    <w:rsid w:val="00A774E0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941F3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0680B"/>
    <w:rsid w:val="00F136E2"/>
    <w:rsid w:val="00F21821"/>
    <w:rsid w:val="00F30FDE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St-2487/2016</izvorni_sadrzaj>
    <derivirana_varijabla naziv="DomainObject.Predmet.OznakaBroj_1">St-2487/2016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DODAJ j.d.o.o.</izvorni_sadrzaj>
    <derivirana_varijabla naziv="DomainObject.Predmet.ProtustrankaFormated_1">  DODAJ j.d.o.o.</derivirana_varijabla>
  </DomainObject.Predmet.ProtustrankaFormated>
  <DomainObject.Predmet.ProtustrankaFormatedOIB>
    <izvorni_sadrzaj>  DODAJ j.d.o.o., OIB 32060371462</izvorni_sadrzaj>
    <derivirana_varijabla naziv="DomainObject.Predmet.ProtustrankaFormatedOIB_1">  DODAJ j.d.o.o., OIB 32060371462</derivirana_varijabla>
  </DomainObject.Predmet.ProtustrankaFormatedOIB>
  <DomainObject.Predmet.ProtustrankaFormatedWithAdress>
    <izvorni_sadrzaj> DODAJ j.d.o.o., Mački 16, 10344 Mački</izvorni_sadrzaj>
    <derivirana_varijabla naziv="DomainObject.Predmet.ProtustrankaFormatedWithAdress_1"> DODAJ j.d.o.o., Mački 16, 10344 Mački</derivirana_varijabla>
  </DomainObject.Predmet.ProtustrankaFormatedWithAdress>
  <DomainObject.Predmet.ProtustrankaFormatedWithAdressOIB>
    <izvorni_sadrzaj> DODAJ j.d.o.o., OIB 32060371462, Mački 16, 10344 Mački</izvorni_sadrzaj>
    <derivirana_varijabla naziv="DomainObject.Predmet.ProtustrankaFormatedWithAdressOIB_1"> DODAJ j.d.o.o., OIB 32060371462, Mački 16, 10344 Mački</derivirana_varijabla>
  </DomainObject.Predmet.ProtustrankaFormatedWithAdressOIB>
  <DomainObject.Predmet.ProtustrankaWithAdress>
    <izvorni_sadrzaj>DODAJ j.d.o.o. Mački 16, 10344 Mački</izvorni_sadrzaj>
    <derivirana_varijabla naziv="DomainObject.Predmet.ProtustrankaWithAdress_1">DODAJ j.d.o.o. Mački 16, 10344 Mački</derivirana_varijabla>
  </DomainObject.Predmet.ProtustrankaWithAdress>
  <DomainObject.Predmet.ProtustrankaWithAdressOIB>
    <izvorni_sadrzaj>DODAJ j.d.o.o., OIB 32060371462, Mački 16, 10344 Mački</izvorni_sadrzaj>
    <derivirana_varijabla naziv="DomainObject.Predmet.ProtustrankaWithAdressOIB_1">DODAJ j.d.o.o., OIB 32060371462, Mački 16, 10344 Mački</derivirana_varijabla>
  </DomainObject.Predmet.ProtustrankaWithAdressOIB>
  <DomainObject.Predmet.ProtustrankaNazivFormated>
    <izvorni_sadrzaj>DODAJ j.d.o.o.</izvorni_sadrzaj>
    <derivirana_varijabla naziv="DomainObject.Predmet.ProtustrankaNazivFormated_1">DODAJ j.d.o.o.</derivirana_varijabla>
  </DomainObject.Predmet.ProtustrankaNazivFormated>
  <DomainObject.Predmet.ProtustrankaNazivFormatedOIB>
    <izvorni_sadrzaj>DODAJ j.d.o.o., OIB 32060371462</izvorni_sadrzaj>
    <derivirana_varijabla naziv="DomainObject.Predmet.ProtustrankaNazivFormatedOIB_1">DODAJ j.d.o.o., OIB 32060371462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DODAJ j.d.o.o.</item>
    </izvorni_sadrzaj>
    <derivirana_varijabla naziv="DomainObject.Predmet.ProtuStrankaListFormated_1">
      <item>DODAJ j.d.o.o.</item>
    </derivirana_varijabla>
  </DomainObject.Predmet.ProtuStrankaListFormated>
  <DomainObject.Predmet.ProtuStrankaListFormatedOIB>
    <izvorni_sadrzaj>
      <item>DODAJ j.d.o.o., OIB 32060371462</item>
    </izvorni_sadrzaj>
    <derivirana_varijabla naziv="DomainObject.Predmet.ProtuStrankaListFormatedOIB_1">
      <item>DODAJ j.d.o.o., OIB 32060371462</item>
    </derivirana_varijabla>
  </DomainObject.Predmet.ProtuStrankaListFormatedOIB>
  <DomainObject.Predmet.ProtuStrankaListFormatedWithAdress>
    <izvorni_sadrzaj>
      <item>DODAJ j.d.o.o., Mački 16, 10344 Mački</item>
    </izvorni_sadrzaj>
    <derivirana_varijabla naziv="DomainObject.Predmet.ProtuStrankaListFormatedWithAdress_1">
      <item>DODAJ j.d.o.o., Mački 16, 10344 Mački</item>
    </derivirana_varijabla>
  </DomainObject.Predmet.ProtuStrankaListFormatedWithAdress>
  <DomainObject.Predmet.ProtuStrankaListFormatedWithAdressOIB>
    <izvorni_sadrzaj>
      <item>DODAJ j.d.o.o., OIB 32060371462, Mački 16, 10344 Mački</item>
    </izvorni_sadrzaj>
    <derivirana_varijabla naziv="DomainObject.Predmet.ProtuStrankaListFormatedWithAdressOIB_1">
      <item>DODAJ j.d.o.o., OIB 32060371462, Mački 16, 10344 Mački</item>
    </derivirana_varijabla>
  </DomainObject.Predmet.ProtuStrankaListFormatedWithAdressOIB>
  <DomainObject.Predmet.ProtuStrankaListNazivFormated>
    <izvorni_sadrzaj>
      <item>DODAJ j.d.o.o.</item>
    </izvorni_sadrzaj>
    <derivirana_varijabla naziv="DomainObject.Predmet.ProtuStrankaListNazivFormated_1">
      <item>DODAJ j.d.o.o.</item>
    </derivirana_varijabla>
  </DomainObject.Predmet.ProtuStrankaListNazivFormated>
  <DomainObject.Predmet.ProtuStrankaListNazivFormatedOIB>
    <izvorni_sadrzaj>
      <item>DODAJ j.d.o.o., OIB 32060371462</item>
    </izvorni_sadrzaj>
    <derivirana_varijabla naziv="DomainObject.Predmet.ProtuStrankaListNazivFormatedOIB_1">
      <item>DODAJ j.d.o.o., OIB 32060371462</item>
    </derivirana_varijabla>
  </DomainObject.Predmet.ProtuStrankaListNazivFormatedOIB>
  <DomainObject.Predmet.OstaliListFormated>
    <izvorni_sadrzaj>
      <item>Zdenka Jelečki</item>
    </izvorni_sadrzaj>
    <derivirana_varijabla naziv="DomainObject.Predmet.OstaliListFormated_1">
      <item>Zdenka Jelečki</item>
    </derivirana_varijabla>
  </DomainObject.Predmet.OstaliListFormated>
  <DomainObject.Predmet.OstaliListFormatedOIB>
    <izvorni_sadrzaj>
      <item>Zdenka Jelečki, OIB 36964909921</item>
    </izvorni_sadrzaj>
    <derivirana_varijabla naziv="DomainObject.Predmet.OstaliListFormatedOIB_1">
      <item>Zdenka Jelečki, OIB 36964909921</item>
    </derivirana_varijabla>
  </DomainObject.Predmet.OstaliListFormatedOIB>
  <DomainObject.Predmet.OstaliListFormatedWithAdress>
    <izvorni_sadrzaj>
      <item>Zdenka Jelečki, Mački 16, 10342 Mački</item>
    </izvorni_sadrzaj>
    <derivirana_varijabla naziv="DomainObject.Predmet.OstaliListFormatedWithAdress_1">
      <item>Zdenka Jelečki, Mački 16, 10342 Mački</item>
    </derivirana_varijabla>
  </DomainObject.Predmet.OstaliListFormatedWithAdress>
  <DomainObject.Predmet.OstaliListFormatedWithAdressOIB>
    <izvorni_sadrzaj>
      <item>Zdenka Jelečki, OIB 36964909921, Mački 16, 10342 Mački</item>
    </izvorni_sadrzaj>
    <derivirana_varijabla naziv="DomainObject.Predmet.OstaliListFormatedWithAdressOIB_1">
      <item>Zdenka Jelečki, OIB 36964909921, Mački 16, 10342 Mački</item>
    </derivirana_varijabla>
  </DomainObject.Predmet.OstaliListFormatedWithAdressOIB>
  <DomainObject.Predmet.OstaliListNazivFormated>
    <izvorni_sadrzaj>
      <item>Zdenka Jelečki</item>
    </izvorni_sadrzaj>
    <derivirana_varijabla naziv="DomainObject.Predmet.OstaliListNazivFormated_1">
      <item>Zdenka Jelečki</item>
    </derivirana_varijabla>
  </DomainObject.Predmet.OstaliListNazivFormated>
  <DomainObject.Predmet.OstaliListNazivFormatedOIB>
    <izvorni_sadrzaj>
      <item>Zdenka Jelečki, OIB 36964909921</item>
    </izvorni_sadrzaj>
    <derivirana_varijabla naziv="DomainObject.Predmet.OstaliListNazivFormatedOIB_1">
      <item>Zdenka Jelečki, OIB 36964909921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DODAJ j.d.o.o.</izvorni_sadrzaj>
    <derivirana_varijabla naziv="DomainObject.Predmet.ProtustrankaIDrugi_1">DODAJ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DODAJ j.d.o.o., OIB 32060371462, Mački 16, 10344 Mački</izvorni_sadrzaj>
    <derivirana_varijabla naziv="DomainObject.Predmet.ProtustrankaIDrugiAdressOIB_1">DODAJ j.d.o.o., OIB 32060371462, Mački 16, 10344 Mački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DODAJ j.d.o.o.</item>
      <item>Zdenka Jelečki</item>
    </izvorni_sadrzaj>
    <derivirana_varijabla naziv="DomainObject.Predmet.SudioniciListNaziv_1">
      <item>FINA Regionalni centar Zagreb</item>
      <item>DODAJ j.d.o.o.</item>
      <item>Zdenka Jelečki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DODAJ j.d.o.o., OIB 32060371462, Mački 16,10344 Mački</item>
      <item>Zdenka Jelečki, OIB 36964909921, Mački 16,10342 Mački</item>
    </izvorni_sadrzaj>
    <derivirana_varijabla naziv="DomainObject.Predmet.SudioniciListAdressOIB_1">
      <item>FINA Regionalni centar Zagreb, OIB 85821130368, Trg svibanjskih žrtava 1995. 1,10000 Zagreb</item>
      <item>DODAJ j.d.o.o., OIB 32060371462, Mački 16,10344 Mački</item>
      <item>Zdenka Jelečki, OIB 36964909921, Mački 16,10342 Mački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32060371462</item>
      <item>, OIB 36964909921</item>
    </izvorni_sadrzaj>
    <derivirana_varijabla naziv="DomainObject.Predmet.SudioniciListNazivOIB_1">
      <item>, OIB 85821130368</item>
      <item>, OIB 32060371462</item>
      <item>, OIB 36964909921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4338F-0199-45E8-8EFF-6B1F9320C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857</properties:Words>
  <properties:Characters>4780</properties:Characters>
  <properties:Lines>107</properties:Lines>
  <properties:Paragraphs>34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2018-02-06T09:21:00Z</dcterms:created>
  <dc:creator>gzubak</dc:creator>
  <cp:lastModifiedBy>Gordana Cvitković</cp:lastModifiedBy>
  <cp:lastPrinted>2018-02-06T09:47:00Z</cp:lastPrinted>
  <dcterms:modified xmlns:xsi="http://www.w3.org/2001/XMLSchema-instance" xsi:type="dcterms:W3CDTF">2018-02-06T09:48:00Z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