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cb7f" w14:paraId="768cb7f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490FF5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8B31AA">
        <w:rPr>
          <w:rFonts w:hAnsi="Times New Roman" w:ascii="Times New Roman"/>
        </w:rPr>
        <w:t>pojedincu</w:t>
      </w:r>
      <w:r w:rsidR="00636D76" w:rsidRPr="008B31AA">
        <w:rPr>
          <w:rFonts w:hAnsi="Times New Roman" w:ascii="Times New Roman"/>
        </w:rPr>
        <w:t xml:space="preserve"> </w:t>
      </w:r>
      <w:r w:rsidR="000F2934" w:rsidRPr="008B31AA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8B31AA">
        <w:rPr>
          <w:rFonts w:hAnsi="Times New Roman" w:ascii="Times New Roman"/>
          <w:szCs w:val="24"/>
        </w:rPr>
        <w:t xml:space="preserve">KOPIRANJE FUČEK j. d.o.o. za usluge, Zagreb (Grad Zagreb), Baltazara Bogišića 1, OIB: </w:t>
      </w:r>
      <w:r w:rsidR="008B31AA" w:rsidRPr="006819D8">
        <w:rPr>
          <w:rFonts w:hAnsi="Times New Roman" w:ascii="Times New Roman"/>
          <w:szCs w:val="24"/>
        </w:rPr>
        <w:t>40278151384</w:t>
      </w:r>
      <w:r w:rsidR="007C4194" w:rsidRPr="00490FF5">
        <w:rPr>
          <w:rFonts w:hAnsi="Times New Roman" w:ascii="Times New Roman"/>
          <w:szCs w:val="24"/>
        </w:rPr>
        <w:t xml:space="preserve">, </w:t>
      </w:r>
      <w:r w:rsidR="008B5275" w:rsidRPr="00490FF5">
        <w:rPr>
          <w:rFonts w:hAnsi="Times New Roman" w:ascii="Times New Roman"/>
          <w:szCs w:val="24"/>
        </w:rPr>
        <w:t>dana</w:t>
      </w:r>
      <w:r w:rsidR="000F2934" w:rsidRPr="00490FF5">
        <w:rPr>
          <w:rFonts w:hAnsi="Times New Roman" w:ascii="Times New Roman"/>
          <w:szCs w:val="24"/>
        </w:rPr>
        <w:t xml:space="preserve"> </w:t>
      </w:r>
      <w:r w:rsidR="00490FF5" w:rsidRPr="00490FF5">
        <w:rPr>
          <w:rFonts w:hAnsi="Times New Roman" w:ascii="Times New Roman"/>
          <w:szCs w:val="24"/>
        </w:rPr>
        <w:t>22. ožujka 2018</w:t>
      </w:r>
      <w:r w:rsidR="008B5275" w:rsidRPr="00490FF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8B31AA">
        <w:rPr>
          <w:rFonts w:hAnsi="Times New Roman" w:ascii="Times New Roman"/>
          <w:szCs w:val="24"/>
        </w:rPr>
        <w:t xml:space="preserve">KOPIRANJE FUČEK j. d.o.o. za usluge, Zagreb (Grad Zagreb), Baltazara Bogišića 1, OIB: </w:t>
      </w:r>
      <w:r w:rsidR="008B31AA" w:rsidRPr="006819D8">
        <w:rPr>
          <w:rFonts w:hAnsi="Times New Roman" w:ascii="Times New Roman"/>
          <w:szCs w:val="24"/>
        </w:rPr>
        <w:t>40278151384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490FF5">
        <w:rPr>
          <w:rFonts w:hAnsi="Times New Roman" w:ascii="Times New Roman"/>
          <w:szCs w:val="24"/>
        </w:rPr>
        <w:t>Damir Mikić</w:t>
      </w:r>
      <w:r w:rsidR="00360192">
        <w:rPr>
          <w:rFonts w:hAnsi="Times New Roman" w:ascii="Times New Roman"/>
          <w:szCs w:val="24"/>
        </w:rPr>
        <w:t>, Zagreb, Trnjanska cesta 23, OIB 41347934153.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8B31AA">
        <w:rPr>
          <w:rFonts w:hAnsi="Times New Roman" w:ascii="Times New Roman"/>
          <w:szCs w:val="24"/>
        </w:rPr>
        <w:t xml:space="preserve">KOPIRANJE FUČEK j. d.o.o. za usluge, Zagreb (Grad Zagreb), Baltazara Bogišića 1, OIB: </w:t>
      </w:r>
      <w:r w:rsidR="008B31AA" w:rsidRPr="006819D8">
        <w:rPr>
          <w:rFonts w:hAnsi="Times New Roman" w:ascii="Times New Roman"/>
          <w:szCs w:val="24"/>
        </w:rPr>
        <w:t>40278151384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8B31AA">
        <w:rPr>
          <w:rFonts w:hAnsi="Times New Roman" w:ascii="Times New Roman"/>
          <w:szCs w:val="24"/>
        </w:rPr>
        <w:t>798,54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8B31AA" w:rsidP="00DE2B26" w:rsidR="001F40E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Zakonski zastupnik dužnika na ročištu radi rasprave o pretpostavkama za otvaranje stečajnog postupka održanom dana 13. srpnja 2017. godine izjavio je da se ne protivi prijedlogu za otvaranje stečajnog postupka, te je naveo da se tvrtka bavila fotokopiranjem, a koju djelatnost ne obavlja od svibnja mjeseca 2016. godine, te je nadalje naveo da dužnik nema nikakve imovine koja bi činila stečajnu masu, nikada u vlasništvu dužnik nije imao nekretnine niti pokretnine veće vrijednosti, a sada ima samo jedan stari fotokopirni stroj koji je za otpis.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8B31AA">
        <w:rPr>
          <w:rFonts w:hAnsi="Times New Roman" w:ascii="Times New Roman"/>
          <w:szCs w:val="24"/>
        </w:rPr>
        <w:t>14. srpnja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DE2B26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7E07B1" w:rsidP="000F2934" w:rsidR="0039672D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DE2B26">
        <w:rPr>
          <w:rFonts w:hAnsi="Times New Roman" w:ascii="Times New Roman"/>
          <w:szCs w:val="24"/>
        </w:rPr>
        <w:t>, 22. ožujka 2018.</w:t>
      </w:r>
    </w:p>
    <w:p w:rsidRDefault="00DE2B26" w:rsidP="000F2934" w:rsidR="00DE2B26" w:rsidRPr="005E2BC4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F90CA4">
        <w:rPr>
          <w:rFonts w:hAnsi="Times New Roman" w:ascii="Times New Roman"/>
          <w:szCs w:val="24"/>
        </w:rPr>
        <w:t xml:space="preserve"> v. r. 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F90CA4" w:rsidP="00955CAD" w:rsidR="00DA1AA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F90CA4" w:rsidP="00955CAD" w:rsidR="00F90CA4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AA357E">
        <w:rPr>
          <w:rFonts w:hAnsi="Times New Roman" w:ascii="Times New Roman"/>
          <w:szCs w:val="24"/>
        </w:rPr>
        <w:t>Kristina Švajger</w:t>
      </w:r>
    </w:p>
    <w:sectPr w:rsidSect="001F634C" w:rsidR="00F90CA4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A357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8B31AA">
      <w:rPr>
        <w:rFonts w:hAnsi="Times New Roman" w:ascii="Times New Roman"/>
        <w:szCs w:val="24"/>
      </w:rPr>
      <w:t>5184</w:t>
    </w:r>
    <w:r w:rsidR="001F40E5">
      <w:rPr>
        <w:rFonts w:hAnsi="Times New Roman" w:ascii="Times New Roman"/>
        <w:szCs w:val="24"/>
      </w:rPr>
      <w:t>/1</w:t>
    </w:r>
    <w:r w:rsidR="00E662AB">
      <w:rPr>
        <w:rFonts w:hAnsi="Times New Roman" w:ascii="Times New Roman"/>
        <w:szCs w:val="24"/>
      </w:rPr>
      <w:t>5-17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8B31AA">
      <w:rPr>
        <w:rFonts w:hAnsi="Times New Roman" w:ascii="Times New Roman"/>
        <w:szCs w:val="24"/>
      </w:rPr>
      <w:t>5184</w:t>
    </w:r>
    <w:r w:rsidR="001F40E5">
      <w:rPr>
        <w:rFonts w:hAnsi="Times New Roman" w:ascii="Times New Roman"/>
        <w:szCs w:val="24"/>
      </w:rPr>
      <w:t>/1</w:t>
    </w:r>
    <w:r w:rsidR="008B31AA">
      <w:rPr>
        <w:rFonts w:hAnsi="Times New Roman" w:ascii="Times New Roman"/>
        <w:szCs w:val="24"/>
      </w:rPr>
      <w:t>5-</w:t>
    </w:r>
    <w:r w:rsidR="00E662AB">
      <w:rPr>
        <w:rFonts w:hAnsi="Times New Roman" w:ascii="Times New Roman"/>
        <w:szCs w:val="24"/>
      </w:rPr>
      <w:t>17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0791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AF3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0192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0FF5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31AA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357E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1CF3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2B26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2AB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D6C"/>
    <w:rsid w:val="00F77713"/>
    <w:rsid w:val="00F81BDE"/>
    <w:rsid w:val="00F82017"/>
    <w:rsid w:val="00F8210B"/>
    <w:rsid w:val="00F82D63"/>
    <w:rsid w:val="00F85A7F"/>
    <w:rsid w:val="00F90CA4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C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C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C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C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C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C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C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C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St-5184/2015-17</izvorni_sadrzaj>
    <derivirana_varijabla naziv="DomainObject.Oznaka_1">St-5184/2015-17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5184</izvorni_sadrzaj>
    <derivirana_varijabla naziv="DomainObject.Predmet.Broj_1">5184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St-5184/2015</izvorni_sadrzaj>
    <derivirana_varijabla naziv="DomainObject.Predmet.OznakaBroj_1">St-5184/2015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KOPIRANJE FUČEK j.d.o.o. za usluge zastupanog po punomoćniku Hrvoje Fuček</izvorni_sadrzaj>
    <derivirana_varijabla naziv="DomainObject.Predmet.ProtustrankaFormated_1">  KOPIRANJE FUČEK j.d.o.o. za usluge zastupanog po punomoćniku Hrvoje Fuček</derivirana_varijabla>
  </DomainObject.Predmet.ProtustrankaFormated>
  <DomainObject.Predmet.ProtustrankaFormatedOIB>
    <izvorni_sadrzaj>  KOPIRANJE FUČEK j.d.o.o. za usluge, OIB 40278151384 zastupanog po punomoćniku Hrvoje Fuček</izvorni_sadrzaj>
    <derivirana_varijabla naziv="DomainObject.Predmet.ProtustrankaFormatedOIB_1">  KOPIRANJE FUČEK j.d.o.o. za usluge, OIB 40278151384 zastupanog po punomoćniku Hrvoje Fuček</derivirana_varijabla>
  </DomainObject.Predmet.ProtustrankaFormatedOIB>
  <DomainObject.Predmet.ProtustrankaFormatedWithAdress>
    <izvorni_sadrzaj> KOPIRANJE FUČEK j.d.o.o. za usluge, Baltazara Bogišića 1, 10000 Zagreb zastupanog po punomoćniku Hrvoje Fuček</izvorni_sadrzaj>
    <derivirana_varijabla naziv="DomainObject.Predmet.ProtustrankaFormatedWithAdress_1"> KOPIRANJE FUČEK j.d.o.o. za usluge, Baltazara Bogišića 1, 10000 Zagreb zastupanog po punomoćniku Hrvoje Fuček</derivirana_varijabla>
  </DomainObject.Predmet.ProtustrankaFormatedWithAdress>
  <DomainObject.Predmet.ProtustrankaFormatedWithAdressOIB>
    <izvorni_sadrzaj> KOPIRANJE FUČEK j.d.o.o. za usluge, OIB 40278151384, Baltazara Bogišića 1, 10000 Zagreb zastupanog po punomoćniku Hrvoje Fuček</izvorni_sadrzaj>
    <derivirana_varijabla naziv="DomainObject.Predmet.ProtustrankaFormatedWithAdressOIB_1"> KOPIRANJE FUČEK j.d.o.o. za usluge, OIB 40278151384, Baltazara Bogišića 1, 10000 Zagreb zastupanog po punomoćniku Hrvoje Fuček</derivirana_varijabla>
  </DomainObject.Predmet.ProtustrankaFormatedWithAdressOIB>
  <DomainObject.Predmet.ProtustrankaWithAdress>
    <izvorni_sadrzaj>KOPIRANJE FUČEK j.d.o.o. za usluge Baltazara Bogišića 1, 10000 Zagreb</izvorni_sadrzaj>
    <derivirana_varijabla naziv="DomainObject.Predmet.ProtustrankaWithAdress_1">KOPIRANJE FUČEK j.d.o.o. za usluge Baltazara Bogišića 1, 10000 Zagreb</derivirana_varijabla>
  </DomainObject.Predmet.ProtustrankaWithAdress>
  <DomainObject.Predmet.ProtustrankaWithAdressOIB>
    <izvorni_sadrzaj>KOPIRANJE FUČEK j.d.o.o. za usluge, OIB 40278151384, Baltazara Bogišića 1, 10000 Zagreb</izvorni_sadrzaj>
    <derivirana_varijabla naziv="DomainObject.Predmet.ProtustrankaWithAdressOIB_1">KOPIRANJE FUČEK j.d.o.o. za usluge, OIB 40278151384, Baltazara Bogišića 1, 10000 Zagreb</derivirana_varijabla>
  </DomainObject.Predmet.ProtustrankaWithAdressOIB>
  <DomainObject.Predmet.ProtustrankaNazivFormated>
    <izvorni_sadrzaj>KOPIRANJE FUČEK j.d.o.o. za usluge</izvorni_sadrzaj>
    <derivirana_varijabla naziv="DomainObject.Predmet.ProtustrankaNazivFormated_1">KOPIRANJE FUČEK j.d.o.o. za usluge</derivirana_varijabla>
  </DomainObject.Predmet.ProtustrankaNazivFormated>
  <DomainObject.Predmet.ProtustrankaNazivFormatedOIB>
    <izvorni_sadrzaj>KOPIRANJE FUČEK j.d.o.o. za usluge, OIB 40278151384</izvorni_sadrzaj>
    <derivirana_varijabla naziv="DomainObject.Predmet.ProtustrankaNazivFormatedOIB_1">KOPIRANJE FUČEK j.d.o.o. za usluge, OIB 40278151384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KOPIRANJE FUČEK j.d.o.o. za usluge zastupanog po punomoćniku Hrvoje Fuček</item>
    </izvorni_sadrzaj>
    <derivirana_varijabla naziv="DomainObject.Predmet.ProtuStrankaListFormated_1">
      <item>KOPIRANJE FUČEK j.d.o.o. za usluge zastupanog po punomoćniku Hrvoje Fuček</item>
    </derivirana_varijabla>
  </DomainObject.Predmet.ProtuStrankaListFormated>
  <DomainObject.Predmet.ProtuStrankaListFormatedOIB>
    <izvorni_sadrzaj>
      <item>KOPIRANJE FUČEK j.d.o.o. za usluge, OIB 40278151384 zastupanog po punomoćniku Hrvoje Fuček</item>
    </izvorni_sadrzaj>
    <derivirana_varijabla naziv="DomainObject.Predmet.ProtuStrankaListFormatedOIB_1">
      <item>KOPIRANJE FUČEK j.d.o.o. za usluge, OIB 40278151384 zastupanog po punomoćniku Hrvoje Fuček</item>
    </derivirana_varijabla>
  </DomainObject.Predmet.ProtuStrankaListFormatedOIB>
  <DomainObject.Predmet.ProtuStrankaListFormatedWithAdress>
    <izvorni_sadrzaj>
      <item>KOPIRANJE FUČEK j.d.o.o. za usluge, Baltazara Bogišića 1, 10000 Zagreb zastupanog po punomoćniku Hrvoje Fuček</item>
    </izvorni_sadrzaj>
    <derivirana_varijabla naziv="DomainObject.Predmet.ProtuStrankaListFormatedWithAdress_1">
      <item>KOPIRANJE FUČEK j.d.o.o. za usluge, Baltazara Bogišića 1, 10000 Zagreb zastupanog po punomoćniku Hrvoje Fuček</item>
    </derivirana_varijabla>
  </DomainObject.Predmet.ProtuStrankaListFormatedWithAdress>
  <DomainObject.Predmet.ProtuStrankaListFormatedWithAdressOIB>
    <izvorni_sadrzaj>
      <item>KOPIRANJE FUČEK j.d.o.o. za usluge, OIB 40278151384, Baltazara Bogišića 1, 10000 Zagreb zastupanog po punomoćniku Hrvoje Fuček</item>
    </izvorni_sadrzaj>
    <derivirana_varijabla naziv="DomainObject.Predmet.ProtuStrankaListFormatedWithAdressOIB_1">
      <item>KOPIRANJE FUČEK j.d.o.o. za usluge, OIB 40278151384, Baltazara Bogišića 1, 10000 Zagreb zastupanog po punomoćniku Hrvoje Fuček</item>
    </derivirana_varijabla>
  </DomainObject.Predmet.ProtuStrankaListFormatedWithAdressOIB>
  <DomainObject.Predmet.ProtuStrankaListNazivFormated>
    <izvorni_sadrzaj>
      <item>KOPIRANJE FUČEK j.d.o.o. za usluge</item>
    </izvorni_sadrzaj>
    <derivirana_varijabla naziv="DomainObject.Predmet.ProtuStrankaListNazivFormated_1">
      <item>KOPIRANJE FUČEK j.d.o.o. za usluge</item>
    </derivirana_varijabla>
  </DomainObject.Predmet.ProtuStrankaListNazivFormated>
  <DomainObject.Predmet.ProtuStrankaListNazivFormatedOIB>
    <izvorni_sadrzaj>
      <item>KOPIRANJE FUČEK j.d.o.o. za usluge, OIB 40278151384</item>
    </izvorni_sadrzaj>
    <derivirana_varijabla naziv="DomainObject.Predmet.ProtuStrankaListNazivFormatedOIB_1">
      <item>KOPIRANJE FUČEK j.d.o.o. za usluge, OIB 40278151384</item>
    </derivirana_varijabla>
  </DomainObject.Predmet.ProtuStrankaListNazivFormatedOIB>
  <DomainObject.Predmet.OstaliListFormated>
    <izvorni_sadrzaj>
      <item>Hrvoje Fuček punomoćnik sudionika u postupku KOPIRANJE FUČEK j.d.o.o. za usluge</item>
      <item>Damir Mikić</item>
    </izvorni_sadrzaj>
    <derivirana_varijabla naziv="DomainObject.Predmet.OstaliListFormated_1">
      <item>Hrvoje Fuček punomoćnik sudionika u postupku KOPIRANJE FUČEK j.d.o.o. za usluge</item>
      <item>Damir Mikić</item>
    </derivirana_varijabla>
  </DomainObject.Predmet.OstaliListFormated>
  <DomainObject.Predmet.OstaliListFormatedOIB>
    <izvorni_sadrzaj>
      <item>Hrvoje Fuček, OIB 68928820443 punomoćnik sudionika u postupku KOPIRANJE FUČEK j.d.o.o. za usluge</item>
      <item>Damir Mikić, OIB 41347934153</item>
    </izvorni_sadrzaj>
    <derivirana_varijabla naziv="DomainObject.Predmet.OstaliListFormatedOIB_1">
      <item>Hrvoje Fuček, OIB 68928820443 punomoćnik sudionika u postupku KOPIRANJE FUČEK j.d.o.o. za usluge</item>
      <item>Damir Mikić, OIB 41347934153</item>
    </derivirana_varijabla>
  </DomainObject.Predmet.OstaliListFormatedOIB>
  <DomainObject.Predmet.OstaliListFormatedWithAdress>
    <izvorni_sadrzaj>
      <item>Hrvoje Fuček, Zapoljska 12, 10000 Zagreb punomoćnik sudionika u postupku KOPIRANJE FUČEK j.d.o.o. za usluge</item>
      <item>Damir Mikić, Trnjanska cesta 23, 10000 Zagreb</item>
    </izvorni_sadrzaj>
    <derivirana_varijabla naziv="DomainObject.Predmet.OstaliListFormatedWithAdress_1">
      <item>Hrvoje Fuček, Zapoljska 12, 10000 Zagreb punomoćnik sudionika u postupku KOPIRANJE FUČEK j.d.o.o. za usluge</item>
      <item>Damir Mikić, Trnjanska cesta 23, 10000 Zagreb</item>
    </derivirana_varijabla>
  </DomainObject.Predmet.OstaliListFormatedWithAdress>
  <DomainObject.Predmet.OstaliListFormatedWithAdressOIB>
    <izvorni_sadrzaj>
      <item>Hrvoje Fuček, OIB 68928820443, Zapoljska 12, 10000 Zagreb punomoćnik sudionika u postupku KOPIRANJE FUČEK j.d.o.o. za usluge</item>
      <item>Damir Mikić, OIB 41347934153, Trnjanska cesta 23, 10000 Zagreb</item>
    </izvorni_sadrzaj>
    <derivirana_varijabla naziv="DomainObject.Predmet.OstaliListFormatedWithAdressOIB_1">
      <item>Hrvoje Fuček, OIB 68928820443, Zapoljska 12, 10000 Zagreb punomoćnik sudionika u postupku KOPIRANJE FUČEK j.d.o.o. za usluge</item>
      <item>Damir Mikić, OIB 41347934153, Trnjanska cesta 23, 10000 Zagreb</item>
    </derivirana_varijabla>
  </DomainObject.Predmet.OstaliListFormatedWithAdressOIB>
  <DomainObject.Predmet.OstaliListNazivFormated>
    <izvorni_sadrzaj>
      <item>Hrvoje Fuček</item>
      <item>Damir Mikić</item>
    </izvorni_sadrzaj>
    <derivirana_varijabla naziv="DomainObject.Predmet.OstaliListNazivFormated_1">
      <item>Hrvoje Fuček</item>
      <item>Damir Mikić</item>
    </derivirana_varijabla>
  </DomainObject.Predmet.OstaliListNazivFormated>
  <DomainObject.Predmet.OstaliListNazivFormatedOIB>
    <izvorni_sadrzaj>
      <item>Hrvoje Fuček, OIB 68928820443</item>
      <item>Damir Mikić, OIB 41347934153</item>
    </izvorni_sadrzaj>
    <derivirana_varijabla naziv="DomainObject.Predmet.OstaliListNazivFormatedOIB_1">
      <item>Hrvoje Fuček, OIB 68928820443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St-5184/2015-17</izvorni_sadrzaj>
    <derivirana_varijabla naziv="DomainObject.PoslovniBrojDokumenta_1">St-5184/2015-17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KOPIRANJE FUČEK j.d.o.o. za usluge</izvorni_sadrzaj>
    <derivirana_varijabla naziv="DomainObject.Predmet.ProtustrankaIDrugi_1">KOPIRANJE FUČEK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KOPIRANJE FUČEK j.d.o.o. za usluge, OIB 40278151384, Baltazara Bogišića 1, 10000 Zagreb</izvorni_sadrzaj>
    <derivirana_varijabla naziv="DomainObject.Predmet.ProtustrankaIDrugiAdressOIB_1">KOPIRANJE FUČEK j.d.o.o. za usluge, OIB 40278151384, Baltazara Bogišića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KOPIRANJE FUČEK j.d.o.o. za usluge</item>
      <item>Hrvoje Fuček</item>
      <item>Damir Mikić</item>
    </izvorni_sadrzaj>
    <derivirana_varijabla naziv="DomainObject.Predmet.SudioniciListNaziv_1">
      <item>FINA Regionalni centar Zagreb</item>
      <item>KOPIRANJE FUČEK j.d.o.o. za usluge</item>
      <item>Hrvoje Fuček</item>
      <item>Damir Mikić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KOPIRANJE FUČEK j.d.o.o. za usluge, OIB 40278151384, Baltazara Bogišića 1,10000 Zagreb</item>
      <item>Hrvoje Fuček, OIB 68928820443, Zapoljska 12,10000 Zagreb</item>
      <item>Damir Mikić, OIB 41347934153, Trnjanska cesta 23,10000 Zagreb</item>
    </izvorni_sadrzaj>
    <derivirana_varijabla naziv="DomainObject.Predmet.SudioniciListAdressOIB_1">
      <item>FINA Regionalni centar Zagreb, OIB 85821130368, Trg svibanjskih žrtava 1995. 1,10000 Zagreb</item>
      <item>KOPIRANJE FUČEK j.d.o.o. za usluge, OIB 40278151384, Baltazara Bogišića 1,10000 Zagreb</item>
      <item>Hrvoje Fuček, OIB 68928820443, Zapoljska 12,10000 Zagreb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40278151384</item>
      <item>, OIB 68928820443</item>
      <item>, OIB 41347934153</item>
    </izvorni_sadrzaj>
    <derivirana_varijabla naziv="DomainObject.Predmet.SudioniciListNazivOIB_1">
      <item>, OIB 85821130368</item>
      <item>, OIB 40278151384</item>
      <item>, OIB 68928820443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90563-35DF-4D65-B51E-D7FC624F2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3877</properties:Characters>
  <properties:Lines>78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2018-03-22T09:02:00Z</dcterms:created>
  <dc:creator>rsticn</dc:creator>
  <cp:lastModifiedBy>Kristina Švajger</cp:lastModifiedBy>
  <cp:lastPrinted>2018-03-22T09:13:00Z</cp:lastPrinted>
  <dcterms:modified xmlns:xsi="http://www.w3.org/2001/XMLSchema-instance" xsi:type="dcterms:W3CDTF">2018-03-22T09:13:00Z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St-5184/2015-17 / Odluka - Rješenje - otvaranje i zaključenje stečajnog postupka (čl. 132) (st-5148-15-KOPIRANJE_FUČEK_j.d.o.o_.o_)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