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f7363" w14:paraId="b1f7363" w:rsidRDefault="00946F30" w:rsidP="00946F30" w:rsidR="00946F30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946F30" w:rsidP="00946F30" w:rsidR="00946F30" w:rsidRPr="00572798">
      <w:pPr>
        <w:tabs>
          <w:tab w:pos="6150" w:val="left"/>
        </w:tabs>
        <w:rPr>
          <w:b/>
        </w:rPr>
      </w:pPr>
    </w:p>
    <w:p w:rsidRDefault="00946F30" w:rsidP="00946F30" w:rsidR="00946F30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946F30" w:rsidP="00946F30" w:rsidR="00946F30">
      <w:pPr>
        <w:tabs>
          <w:tab w:pos="7020" w:val="left"/>
        </w:tabs>
      </w:pPr>
      <w:r>
        <w:t xml:space="preserve">REPUBLIKA HRVATSKA </w:t>
      </w:r>
    </w:p>
    <w:p w:rsidRDefault="00946F30" w:rsidP="00946F30" w:rsidR="00946F30">
      <w:r>
        <w:t xml:space="preserve">  Trgovački sud u Zagrebu</w:t>
      </w:r>
    </w:p>
    <w:p w:rsidRDefault="00946F30" w:rsidP="00946F30" w:rsidR="00946F30">
      <w:r>
        <w:t xml:space="preserve">   Zagreb, Amruševa 2/II</w:t>
      </w:r>
    </w:p>
    <w:p w:rsidRDefault="00946F30" w:rsidP="00946F30" w:rsidR="00946F30"/>
    <w:p w:rsidRDefault="00946F30" w:rsidP="00946F30" w:rsidR="00946F30"/>
    <w:p w:rsidRDefault="00946F30" w:rsidP="00946F30" w:rsidR="00946F30"/>
    <w:p w:rsidRDefault="00946F30" w:rsidP="00946F30" w:rsidR="00946F30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EB40DF">
        <w:t>1921</w:t>
      </w:r>
      <w:r>
        <w:t>/15, temeljem odredbe članka 430. Stečajnog zakona (Narodne novine br. 71/15.), dana 23. studenog 2015., objavljuje:</w:t>
      </w:r>
    </w:p>
    <w:p w:rsidRDefault="00946F30" w:rsidP="00946F30" w:rsidR="00946F30" w:rsidRPr="008155EE">
      <w:pPr>
        <w:rPr>
          <w:sz w:val="40"/>
          <w:szCs w:val="40"/>
        </w:rPr>
      </w:pPr>
    </w:p>
    <w:p w:rsidRDefault="00946F30" w:rsidP="00946F30" w:rsidR="00946F30" w:rsidRPr="009E0378">
      <w:pPr>
        <w:jc w:val="center"/>
      </w:pPr>
      <w:r w:rsidRPr="009E0378">
        <w:t>O G L A S</w:t>
      </w:r>
    </w:p>
    <w:p w:rsidRDefault="00946F30" w:rsidP="00946F30" w:rsidR="00946F30" w:rsidRPr="001F6933">
      <w:pPr>
        <w:rPr>
          <w:b/>
        </w:rPr>
      </w:pPr>
    </w:p>
    <w:p w:rsidRDefault="00946F30" w:rsidP="00946F30" w:rsidR="00946F30">
      <w:pPr>
        <w:pStyle w:val="Odlomakpopisa"/>
        <w:numPr>
          <w:ilvl w:val="0"/>
          <w:numId w:val="1"/>
        </w:numPr>
      </w:pPr>
      <w:r>
        <w:t xml:space="preserve">Za dužnika  </w:t>
      </w:r>
      <w:r w:rsidR="00EB40DF">
        <w:t>DNB NAUTIKA d.o.o., Domagojeva 14, OIB:  28321119959</w:t>
      </w:r>
      <w:r>
        <w:t>.</w:t>
      </w:r>
    </w:p>
    <w:p w:rsidRDefault="00946F30" w:rsidP="00946F30" w:rsidR="00946F30">
      <w:pPr>
        <w:pStyle w:val="Odlomakpopisa"/>
        <w:ind w:left="1428"/>
      </w:pPr>
    </w:p>
    <w:p w:rsidRDefault="00946F30" w:rsidP="00946F30" w:rsidR="00946F30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EB40DF">
        <w:t>54.784,53</w:t>
      </w:r>
      <w:r>
        <w:t xml:space="preserve"> kn.</w:t>
      </w:r>
    </w:p>
    <w:p w:rsidRDefault="00946F30" w:rsidP="00946F30" w:rsidR="00946F30">
      <w:pPr>
        <w:ind w:left="360"/>
      </w:pPr>
      <w:r>
        <w:t xml:space="preserve"> </w:t>
      </w:r>
    </w:p>
    <w:p w:rsidRDefault="00946F30" w:rsidP="00946F30" w:rsidR="00946F30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946F30" w:rsidP="00946F30" w:rsidR="00946F30">
      <w:pPr>
        <w:ind w:firstLine="720"/>
        <w:jc w:val="both"/>
      </w:pPr>
    </w:p>
    <w:p w:rsidRDefault="00946F30" w:rsidP="00946F30" w:rsidR="00946F30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946F30" w:rsidP="00946F30" w:rsidR="00946F30">
      <w:pPr>
        <w:pStyle w:val="Odlomakpopisa"/>
      </w:pPr>
    </w:p>
    <w:p w:rsidRDefault="00946F30" w:rsidP="00946F30" w:rsidR="00946F30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946F30" w:rsidP="00946F30" w:rsidR="00946F30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946F30" w:rsidP="00946F30" w:rsidR="00946F30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946F30" w:rsidP="00946F30" w:rsidR="00946F30">
      <w:pPr>
        <w:jc w:val="center"/>
      </w:pPr>
    </w:p>
    <w:p w:rsidRDefault="00946F30" w:rsidP="00946F30" w:rsidR="00946F30">
      <w:pPr>
        <w:jc w:val="center"/>
      </w:pPr>
      <w:r>
        <w:t>U Zagrebu, 23. studenog 2015.</w:t>
      </w:r>
    </w:p>
    <w:p w:rsidRDefault="00946F30" w:rsidP="00946F30" w:rsidR="00946F30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946F30" w:rsidP="00946F30" w:rsidR="00946F30">
      <w:pPr>
        <w:jc w:val="right"/>
      </w:pPr>
      <w:r>
        <w:t xml:space="preserve">          Jelena Vučemilo Manojlovski </w:t>
      </w:r>
    </w:p>
    <w:p w:rsidRDefault="00946F30" w:rsidP="00946F30" w:rsidR="00946F30">
      <w:pPr>
        <w:jc w:val="right"/>
      </w:pPr>
    </w:p>
    <w:p w:rsidRDefault="00946F30" w:rsidP="00946F30" w:rsidR="00946F30">
      <w:pPr>
        <w:jc w:val="right"/>
      </w:pPr>
    </w:p>
    <w:p w:rsidRDefault="00946F30" w:rsidP="00946F30" w:rsidR="00946F30">
      <w:pPr>
        <w:jc w:val="right"/>
      </w:pPr>
    </w:p>
    <w:p w:rsidRDefault="00946F30" w:rsidP="00946F30" w:rsidR="00946F30">
      <w:pPr>
        <w:jc w:val="right"/>
      </w:pPr>
    </w:p>
    <w:p w:rsidRDefault="00946F30" w:rsidP="00946F30" w:rsidR="00946F30">
      <w:r>
        <w:t>DNA:</w:t>
      </w:r>
    </w:p>
    <w:p w:rsidRDefault="00946F30" w:rsidP="00946F30" w:rsidR="00946F30">
      <w:pPr>
        <w:pStyle w:val="Odlomakpopisa"/>
        <w:numPr>
          <w:ilvl w:val="0"/>
          <w:numId w:val="2"/>
        </w:numPr>
      </w:pPr>
      <w:r>
        <w:t>E-oglasna ploča 45 dana</w:t>
      </w:r>
    </w:p>
    <w:p w:rsidRDefault="00946F30" w:rsidP="00946F30" w:rsidR="00946F30">
      <w:pPr>
        <w:pStyle w:val="Odlomakpopisa"/>
        <w:numPr>
          <w:ilvl w:val="0"/>
          <w:numId w:val="2"/>
        </w:numPr>
      </w:pPr>
      <w:r>
        <w:t>spis</w:t>
      </w:r>
    </w:p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62DA" w:rsidR="00000000">
      <w:r>
        <w:separator/>
      </w:r>
    </w:p>
  </w:endnote>
  <w:endnote w:id="0" w:type="continuationSeparator">
    <w:p w:rsidRDefault="005562DA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62DA" w:rsidR="00000000">
      <w:r>
        <w:separator/>
      </w:r>
    </w:p>
  </w:footnote>
  <w:footnote w:id="0" w:type="continuationSeparator">
    <w:p w:rsidRDefault="005562DA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40DF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562DA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40DF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62D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562DA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6F30"/>
    <w:rsid w:val="005562DA"/>
    <w:rsid w:val="00946F30"/>
    <w:rsid w:val="00EB40DF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46F30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46F3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46F30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946F30"/>
  </w:style>
  <w:style w:styleId="Odlomakpopisa" w:type="paragraph">
    <w:name w:val="List Paragraph"/>
    <w:basedOn w:val="Normal"/>
    <w:uiPriority w:val="34"/>
    <w:qFormat/>
    <w:rsid w:val="00946F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6F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6F3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62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62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62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62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62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46F30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46F3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46F30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946F30"/>
  </w:style>
  <w:style w:styleId="Odlomakpopisa" w:type="paragraph">
    <w:name w:val="List Paragraph"/>
    <w:basedOn w:val="Normal"/>
    <w:uiPriority w:val="34"/>
    <w:qFormat/>
    <w:rsid w:val="00946F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6F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6F3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62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62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62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62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62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1921</izvorni_sadrzaj>
    <derivirana_varijabla naziv="DomainObject.Predmet.Broj_1">1921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St-1921/2015</izvorni_sadrzaj>
    <derivirana_varijabla naziv="DomainObject.Predmet.OznakaBroj_1">St-1921/2015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DNB NAUTIKA d.o.o.</izvorni_sadrzaj>
    <derivirana_varijabla naziv="DomainObject.Predmet.ProtustrankaFormated_1">  DNB NAUTIKA d.o.o.</derivirana_varijabla>
  </DomainObject.Predmet.ProtustrankaFormated>
  <DomainObject.Predmet.ProtustrankaFormatedOIB>
    <izvorni_sadrzaj>  DNB NAUTIKA d.o.o., OIB 28321119959</izvorni_sadrzaj>
    <derivirana_varijabla naziv="DomainObject.Predmet.ProtustrankaFormatedOIB_1">  DNB NAUTIKA d.o.o., OIB 28321119959</derivirana_varijabla>
  </DomainObject.Predmet.ProtustrankaFormatedOIB>
  <DomainObject.Predmet.ProtustrankaFormatedWithAdress>
    <izvorni_sadrzaj> DNB NAUTIKA d.o.o., Domagojeva 14, 10000 Zagreb</izvorni_sadrzaj>
    <derivirana_varijabla naziv="DomainObject.Predmet.ProtustrankaFormatedWithAdress_1"> DNB NAUTIKA d.o.o., Domagojeva 14, 10000 Zagreb</derivirana_varijabla>
  </DomainObject.Predmet.ProtustrankaFormatedWithAdress>
  <DomainObject.Predmet.ProtustrankaFormatedWithAdressOIB>
    <izvorni_sadrzaj> DNB NAUTIKA d.o.o., OIB 28321119959, Domagojeva 14, 10000 Zagreb</izvorni_sadrzaj>
    <derivirana_varijabla naziv="DomainObject.Predmet.ProtustrankaFormatedWithAdressOIB_1"> DNB NAUTIKA d.o.o., OIB 28321119959, Domagojeva 14, 10000 Zagreb</derivirana_varijabla>
  </DomainObject.Predmet.ProtustrankaFormatedWithAdressOIB>
  <DomainObject.Predmet.ProtustrankaWithAdress>
    <izvorni_sadrzaj>DNB NAUTIKA d.o.o. Domagojeva 14, 10000 Zagreb</izvorni_sadrzaj>
    <derivirana_varijabla naziv="DomainObject.Predmet.ProtustrankaWithAdress_1">DNB NAUTIKA d.o.o. Domagojeva 14, 10000 Zagreb</derivirana_varijabla>
  </DomainObject.Predmet.ProtustrankaWithAdress>
  <DomainObject.Predmet.ProtustrankaWithAdressOIB>
    <izvorni_sadrzaj>DNB NAUTIKA d.o.o., OIB 28321119959, Domagojeva 14, 10000 Zagreb</izvorni_sadrzaj>
    <derivirana_varijabla naziv="DomainObject.Predmet.ProtustrankaWithAdressOIB_1">DNB NAUTIKA d.o.o., OIB 28321119959, Domagojeva 14, 10000 Zagreb</derivirana_varijabla>
  </DomainObject.Predmet.ProtustrankaWithAdressOIB>
  <DomainObject.Predmet.ProtustrankaNazivFormated>
    <izvorni_sadrzaj>DNB NAUTIKA d.o.o.</izvorni_sadrzaj>
    <derivirana_varijabla naziv="DomainObject.Predmet.ProtustrankaNazivFormated_1">DNB NAUTIKA d.o.o.</derivirana_varijabla>
  </DomainObject.Predmet.ProtustrankaNazivFormated>
  <DomainObject.Predmet.ProtustrankaNazivFormatedOIB>
    <izvorni_sadrzaj>DNB NAUTIKA d.o.o., OIB 28321119959</izvorni_sadrzaj>
    <derivirana_varijabla naziv="DomainObject.Predmet.ProtustrankaNazivFormatedOIB_1">DNB NAUTIKA d.o.o., OIB 28321119959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DNB NAUTIKA d.o.o.</item>
    </izvorni_sadrzaj>
    <derivirana_varijabla naziv="DomainObject.Predmet.ProtuStrankaListFormated_1">
      <item>DNB NAUTIKA d.o.o.</item>
    </derivirana_varijabla>
  </DomainObject.Predmet.ProtuStrankaListFormated>
  <DomainObject.Predmet.ProtuStrankaListFormatedOIB>
    <izvorni_sadrzaj>
      <item>DNB NAUTIKA d.o.o., OIB 28321119959</item>
    </izvorni_sadrzaj>
    <derivirana_varijabla naziv="DomainObject.Predmet.ProtuStrankaListFormatedOIB_1">
      <item>DNB NAUTIKA d.o.o., OIB 28321119959</item>
    </derivirana_varijabla>
  </DomainObject.Predmet.ProtuStrankaListFormatedOIB>
  <DomainObject.Predmet.ProtuStrankaListFormatedWithAdress>
    <izvorni_sadrzaj>
      <item>DNB NAUTIKA d.o.o., Domagojeva 14, 10000 Zagreb</item>
    </izvorni_sadrzaj>
    <derivirana_varijabla naziv="DomainObject.Predmet.ProtuStrankaListFormatedWithAdress_1">
      <item>DNB NAUTIKA d.o.o., Domagojeva 14, 10000 Zagreb</item>
    </derivirana_varijabla>
  </DomainObject.Predmet.ProtuStrankaListFormatedWithAdress>
  <DomainObject.Predmet.ProtuStrankaListFormatedWithAdressOIB>
    <izvorni_sadrzaj>
      <item>DNB NAUTIKA d.o.o., OIB 28321119959, Domagojeva 14, 10000 Zagreb</item>
    </izvorni_sadrzaj>
    <derivirana_varijabla naziv="DomainObject.Predmet.ProtuStrankaListFormatedWithAdressOIB_1">
      <item>DNB NAUTIKA d.o.o., OIB 28321119959, Domagojeva 14, 10000 Zagreb</item>
    </derivirana_varijabla>
  </DomainObject.Predmet.ProtuStrankaListFormatedWithAdressOIB>
  <DomainObject.Predmet.ProtuStrankaListNazivFormated>
    <izvorni_sadrzaj>
      <item>DNB NAUTIKA d.o.o.</item>
    </izvorni_sadrzaj>
    <derivirana_varijabla naziv="DomainObject.Predmet.ProtuStrankaListNazivFormated_1">
      <item>DNB NAUTIKA d.o.o.</item>
    </derivirana_varijabla>
  </DomainObject.Predmet.ProtuStrankaListNazivFormated>
  <DomainObject.Predmet.ProtuStrankaListNazivFormatedOIB>
    <izvorni_sadrzaj>
      <item>DNB NAUTIKA d.o.o., OIB 28321119959</item>
    </izvorni_sadrzaj>
    <derivirana_varijabla naziv="DomainObject.Predmet.ProtuStrankaListNazivFormatedOIB_1">
      <item>DNB NAUTIKA d.o.o., OIB 28321119959</item>
    </derivirana_varijabla>
  </DomainObject.Predmet.ProtuStrankaListNazivFormatedOIB>
  <DomainObject.Predmet.OstaliListFormated>
    <izvorni_sadrzaj>
      <item>Neven Visković</item>
      <item>Boris Vrhovac</item>
      <item>Damir Čepelja</item>
    </izvorni_sadrzaj>
    <derivirana_varijabla naziv="DomainObject.Predmet.OstaliListFormated_1">
      <item>Neven Visković</item>
      <item>Boris Vrhovac</item>
      <item>Damir Čepelja</item>
    </derivirana_varijabla>
  </DomainObject.Predmet.OstaliListFormated>
  <DomainObject.Predmet.OstaliListFormatedOIB>
    <izvorni_sadrzaj>
      <item>Neven Visković, OIB 28647114022</item>
      <item>Boris Vrhovac, OIB 62101249866</item>
      <item>Damir Čepelja, OIB 59809853801</item>
    </izvorni_sadrzaj>
    <derivirana_varijabla naziv="DomainObject.Predmet.OstaliListFormatedOIB_1">
      <item>Neven Visković, OIB 28647114022</item>
      <item>Boris Vrhovac, OIB 62101249866</item>
      <item>Damir Čepelja, OIB 59809853801</item>
    </derivirana_varijabla>
  </DomainObject.Predmet.OstaliListFormatedOIB>
  <DomainObject.Predmet.OstaliListFormatedWithAdress>
    <izvorni_sadrzaj>
      <item>Neven Visković, ULICA IVE ROIĆA 49 (ranije: HVAR, HVAR, 0), 21450 Hvar</item>
      <item>Boris Vrhovac, Ulica Kneza Domagoja 14, Zagreb</item>
      <item>Damir Čepelja, Iločka 53, 43000 Bjelovar</item>
    </izvorni_sadrzaj>
    <derivirana_varijabla naziv="DomainObject.Predmet.OstaliListFormatedWithAdress_1">
      <item>Neven Visković, ULICA IVE ROIĆA 49 (ranije: HVAR, HVAR, 0), 21450 Hvar</item>
      <item>Boris Vrhovac, Ulica Kneza Domagoja 14, Zagreb</item>
      <item>Damir Čepelja, Iločka 53, 43000 Bjelovar</item>
    </derivirana_varijabla>
  </DomainObject.Predmet.OstaliListFormatedWithAdress>
  <DomainObject.Predmet.OstaliListFormatedWithAdressOIB>
    <izvorni_sadrzaj>
      <item>Neven Visković, OIB 28647114022, ULICA IVE ROIĆA 49 (ranije: HVAR, HVAR, 0), 21450 Hvar</item>
      <item>Boris Vrhovac, OIB 62101249866, Ulica Kneza Domagoja 14, Zagreb</item>
      <item>Damir Čepelja, OIB 59809853801, Iločka 53, 43000 Bjelovar</item>
    </izvorni_sadrzaj>
    <derivirana_varijabla naziv="DomainObject.Predmet.OstaliListFormatedWithAdressOIB_1">
      <item>Neven Visković, OIB 28647114022, ULICA IVE ROIĆA 49 (ranije: HVAR, HVAR, 0), 21450 Hvar</item>
      <item>Boris Vrhovac, OIB 62101249866, Ulica Kneza Domagoja 14, Zagreb</item>
      <item>Damir Čepelja, OIB 59809853801, Iločka 53, 43000 Bjelovar</item>
    </derivirana_varijabla>
  </DomainObject.Predmet.OstaliListFormatedWithAdressOIB>
  <DomainObject.Predmet.OstaliListNazivFormated>
    <izvorni_sadrzaj>
      <item>Neven Visković</item>
      <item>Boris Vrhovac</item>
      <item>Damir Čepelja</item>
    </izvorni_sadrzaj>
    <derivirana_varijabla naziv="DomainObject.Predmet.OstaliListNazivFormated_1">
      <item>Neven Visković</item>
      <item>Boris Vrhovac</item>
      <item>Damir Čepelja</item>
    </derivirana_varijabla>
  </DomainObject.Predmet.OstaliListNazivFormated>
  <DomainObject.Predmet.OstaliListNazivFormatedOIB>
    <izvorni_sadrzaj>
      <item>Neven Visković, OIB 28647114022</item>
      <item>Boris Vrhovac, OIB 62101249866</item>
      <item>Damir Čepelja, OIB 59809853801</item>
    </izvorni_sadrzaj>
    <derivirana_varijabla naziv="DomainObject.Predmet.OstaliListNazivFormatedOIB_1">
      <item>Neven Visković, OIB 28647114022</item>
      <item>Boris Vrhovac, OIB 62101249866</item>
      <item>Damir Čepelja, OIB 59809853801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DNB NAUTIKA d.o.o.</izvorni_sadrzaj>
    <derivirana_varijabla naziv="DomainObject.Predmet.ProtustrankaIDrugi_1">DNB NAUTIKA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DNB NAUTIKA d.o.o., OIB 28321119959, Domagojeva 14, 10000 Zagreb</izvorni_sadrzaj>
    <derivirana_varijabla naziv="DomainObject.Predmet.ProtustrankaIDrugiAdressOIB_1">DNB NAUTIKA d.o.o., OIB 28321119959, Domagojeva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DNB NAUTIKA d.o.o.</item>
      <item>FINA Regionalni centar Zagreb</item>
      <item>Neven Visković</item>
      <item>Boris Vrhovac</item>
      <item>Damir Čepelja</item>
    </izvorni_sadrzaj>
    <derivirana_varijabla naziv="DomainObject.Predmet.SudioniciListNaziv_1">
      <item>DNB NAUTIKA d.o.o.</item>
      <item>FINA Regionalni centar Zagreb</item>
      <item>Neven Visković</item>
      <item>Boris Vrhovac</item>
      <item>Damir Čepelja</item>
    </derivirana_varijabla>
  </DomainObject.Predmet.SudioniciListNaziv>
  <DomainObject.Predmet.SudioniciListAdressOIB>
    <izvorni_sadrzaj>
      <item>DNB NAUTIKA d.o.o., OIB 28321119959, Domagojeva 14,10000 Zagreb</item>
      <item>FINA Regionalni centar Zagreb, OIB 85821130368, Trg Svibanjskih žrtava 1995. br. 1,10000 Zagreb</item>
      <item>Neven Visković, OIB 28647114022, ULICA IVE ROIĆA 49 (ranije: HVAR, HVAR, 0),21450 Hvar</item>
      <item>Boris Vrhovac, OIB 62101249866, Ulica Kneza Domagoja 14,Zagreb</item>
      <item>Damir Čepelja, OIB 59809853801, Iločka 53,43000 Bjelovar</item>
    </izvorni_sadrzaj>
    <derivirana_varijabla naziv="DomainObject.Predmet.SudioniciListAdressOIB_1">
      <item>DNB NAUTIKA d.o.o., OIB 28321119959, Domagojeva 14,10000 Zagreb</item>
      <item>FINA Regionalni centar Zagreb, OIB 85821130368, Trg Svibanjskih žrtava 1995. br. 1,10000 Zagreb</item>
      <item>Neven Visković, OIB 28647114022, ULICA IVE ROIĆA 49 (ranije: HVAR, HVAR, 0),21450 Hvar</item>
      <item>Boris Vrhovac, OIB 62101249866, Ulica Kneza Domagoja 14,Zagreb</item>
      <item>Damir Čepelja, OIB 59809853801, Iločka 53,43000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28321119959</item>
      <item>, OIB 85821130368</item>
      <item>, OIB 28647114022</item>
      <item>, OIB 62101249866</item>
      <item>, OIB 59809853801</item>
    </izvorni_sadrzaj>
    <derivirana_varijabla naziv="DomainObject.Predmet.SudioniciListNazivOIB_1">
      <item>, OIB 28321119959</item>
      <item>, OIB 85821130368</item>
      <item>, OIB 28647114022</item>
      <item>, OIB 62101249866</item>
      <item>, OIB 59809853801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242</properties:Words>
  <properties:Characters>1328</properties:Characters>
  <properties:Lines>49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2015-11-23T12:06:00Z</dcterms:created>
  <dc:creator>Jelena Vučemilo Manojlovski</dc:creator>
  <cp:lastModifiedBy>Jelena Vučemilo Manojlovski</cp:lastModifiedBy>
  <dcterms:modified xmlns:xsi="http://www.w3.org/2001/XMLSchema-instance" xsi:type="dcterms:W3CDTF">2015-11-23T12:09:00Z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