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0cd9" w14:paraId="b550cd9" w:rsidRDefault="00053367" w:rsidP="00DD49B7" w:rsidR="00DD49B7">
      <w:pPr>
        <w:jc w:val="right"/>
        <w15:collapsed w:val="false"/>
      </w:pPr>
      <w:bookmarkStart w:name="_GoBack" w:id="0"/>
      <w:bookmarkEnd w:id="0"/>
      <w:r>
        <w:t xml:space="preserve">    </w:t>
      </w:r>
      <w:r w:rsidR="00DD49B7">
        <w:t>Broj: 6 St-406/16-18</w:t>
      </w: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053367" w:rsidP="00DD49B7" w:rsidR="00DD49B7">
      <w:pPr>
        <w:ind w:firstLine="708"/>
        <w:jc w:val="both"/>
      </w:pPr>
      <w:r>
        <w:t xml:space="preserve">Trgovački sud u Osijeku, po </w:t>
      </w:r>
      <w:r w:rsidR="001F430D">
        <w:t>stečajnoj sutkinji Nadi Roso, u stečajnom predmetu predlagatelja</w:t>
      </w:r>
      <w:r>
        <w:t xml:space="preserve"> </w:t>
      </w:r>
      <w:r w:rsidR="001F430D" w:rsidRPr="001F430D">
        <w:t xml:space="preserve"> </w:t>
      </w:r>
      <w:r w:rsidR="00DD49B7" w:rsidRPr="00EC58D3">
        <w:t xml:space="preserve">RH Porezna uprava zastupana po ŽDO Vukovar, za otvaranje stečajnog  postupka nad dužnikom </w:t>
      </w:r>
      <w:r w:rsidR="00DD49B7" w:rsidRPr="00EC58D3">
        <w:rPr>
          <w:b/>
        </w:rPr>
        <w:t>MIHIĆ d.o.o. za proizvodnju i trgovinu Nuštar, Nikole Šubića Zrinskog 15, MBS 030048924, OIB 32846834030</w:t>
      </w:r>
      <w:r w:rsidR="00DD49B7" w:rsidRPr="00D14516">
        <w:t>,</w:t>
      </w:r>
      <w:r w:rsidR="00DD49B7">
        <w:t xml:space="preserve"> dana 30. svibnja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DD49B7" w:rsidRPr="00EC58D3">
        <w:t>Mijo Mihić iz Nuštra, N.Š.Zrinskog 15, OIB: 17710340032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>
        <w:t xml:space="preserve">4.000,00 kn </w:t>
      </w:r>
      <w:r>
        <w:t xml:space="preserve">na žiro račun Trgovačkog suda u Osijeku broj HR31 2390 0011 3000 0020 0 s pozivom na  broj HR05 </w:t>
      </w:r>
      <w:r w:rsidR="001F430D">
        <w:t>272-</w:t>
      </w:r>
      <w:r w:rsidR="00DD49B7">
        <w:t>406</w:t>
      </w:r>
      <w:r w:rsidR="001F430D">
        <w:t>-16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DD49B7" w:rsidRPr="00EC58D3">
        <w:t>Mijo Mihić iz Nuštra, N.Š.Zrinskog 15, OIB: 17710340032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4.000,00 kn,  za koji je određena ovrha, zaplijeni i prenese na žiro račun Trgovačkog suda u Osijeku broj HR31 2390 0011 3000 0020 0 s pozivom na  broj HR05 </w:t>
      </w:r>
      <w:r w:rsidR="001F430D">
        <w:t>272-</w:t>
      </w:r>
      <w:r w:rsidR="00DD49B7">
        <w:t>406</w:t>
      </w:r>
      <w:r w:rsidR="001F430D">
        <w:t>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DD49B7" w:rsidRPr="00EC58D3">
        <w:t>Mijo Mihić iz Nuštra, N.Š.Zrinskog 15, OIB: 17710340032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DD49B7" w:rsidRPr="00EC58D3">
        <w:t>Mijo Mihić iz Nuštra, N.Š.Zrinskog 15, OIB: 17710340032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575D73" w:rsidP="00575D73" w:rsidR="00575D73">
      <w:pPr>
        <w:jc w:val="right"/>
      </w:pPr>
      <w:r>
        <w:t>6 St-</w:t>
      </w:r>
      <w:r w:rsidR="00F27082">
        <w:t>406</w:t>
      </w:r>
      <w:r>
        <w:t>/16-</w:t>
      </w:r>
      <w:r w:rsidR="00F27082">
        <w:t>18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12BC0" w:rsidRPr="00E12BC0">
        <w:t xml:space="preserve">FINA RC Osijek Podružnica Osijek </w:t>
      </w:r>
      <w:r w:rsidR="00742CE9">
        <w:rPr>
          <w:bCs/>
        </w:rPr>
        <w:t xml:space="preserve">je dana </w:t>
      </w:r>
      <w:r w:rsidR="00F27082">
        <w:rPr>
          <w:bCs/>
        </w:rPr>
        <w:t>19. studenog 2015. g.</w:t>
      </w:r>
      <w:r w:rsidR="00742CE9">
        <w:rPr>
          <w:bCs/>
        </w:rPr>
        <w:t xml:space="preserve"> podnijela ovom sudu prijedlog za pokretanje stečajnog postupka nad dužnikom </w:t>
      </w:r>
      <w:r w:rsidR="00F27082" w:rsidRPr="00EC58D3">
        <w:rPr>
          <w:b/>
        </w:rPr>
        <w:t>MIHIĆ d.o.o. za proizvodnju i trgovinu Nuštar, Nikole Šubića Zrinskog 15, MBS 030048924, OIB 32846834030</w:t>
      </w:r>
      <w:r w:rsidR="00742CE9">
        <w:t>, temeljem odredbe članka 110. stav 1. Stečajnog zakona (Narodne novine 71/15) .</w:t>
      </w:r>
      <w:r w:rsidR="00F52240">
        <w:t xml:space="preserve"> </w:t>
      </w:r>
    </w:p>
    <w:p w:rsidRDefault="00742CE9" w:rsidP="007E6D1A" w:rsidR="007E6D1A">
      <w:pPr>
        <w:jc w:val="both"/>
      </w:pPr>
      <w:r>
        <w:tab/>
        <w:t>Zaključkom St-</w:t>
      </w:r>
      <w:r w:rsidR="00F52240">
        <w:t>406</w:t>
      </w:r>
      <w:r w:rsidR="00E12BC0">
        <w:t>/16</w:t>
      </w:r>
      <w:r w:rsidR="00F80E5F">
        <w:t xml:space="preserve"> od </w:t>
      </w:r>
      <w:r w:rsidR="00E12BC0">
        <w:t>2</w:t>
      </w:r>
      <w:r w:rsidR="00F52240">
        <w:t>9. veljače</w:t>
      </w:r>
      <w:r w:rsidR="001F430D">
        <w:t xml:space="preserve">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F52240" w:rsidRPr="00EC58D3">
        <w:t>Mijo Mihić iz Nuštra, N.Š.Zrinskog 15, OIB: 17710340032</w:t>
      </w:r>
      <w:r w:rsidR="007E6D1A">
        <w:t>, na uplatu predujma u iznosu od 1.000,00 kn u Fond za namirenje troškova stečajnog postupka kao i dodatnog iznosa predujma u iznosu od 3.000,00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F52240">
        <w:t>406</w:t>
      </w:r>
      <w:r w:rsidR="00575D73">
        <w:t xml:space="preserve">/16 od </w:t>
      </w:r>
      <w:r w:rsidR="00F52240">
        <w:t>29. veljače</w:t>
      </w:r>
      <w:r w:rsidR="00575D73">
        <w:t xml:space="preserve"> 2016. g.</w:t>
      </w:r>
      <w:r w:rsidR="00E75FA5">
        <w:t xml:space="preserve"> </w:t>
      </w:r>
      <w:r w:rsidR="007E6D1A">
        <w:t>osob</w:t>
      </w:r>
      <w:r w:rsidR="000634F3">
        <w:t>a</w:t>
      </w:r>
      <w:r w:rsidR="007E6D1A">
        <w:t xml:space="preserve"> ovlašten</w:t>
      </w:r>
      <w:r w:rsidR="000634F3">
        <w:t>a</w:t>
      </w:r>
      <w:r w:rsidR="007E6D1A">
        <w:t xml:space="preserve"> za zastupanje dužnika </w:t>
      </w:r>
      <w:r w:rsidR="00F52240" w:rsidRPr="00EC58D3">
        <w:t>Mijo Mihić iz Nuštra, N.Š.Zrinskog 15, OIB: 17710340032</w:t>
      </w:r>
      <w:r w:rsidR="00F52240">
        <w:t xml:space="preserve"> </w:t>
      </w:r>
      <w:r>
        <w:t>zaprimi</w:t>
      </w:r>
      <w:r w:rsidR="000634F3">
        <w:t xml:space="preserve">o je dana </w:t>
      </w:r>
      <w:r w:rsidR="00F52240">
        <w:t>15. ožujka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575D73">
        <w:t>3</w:t>
      </w:r>
      <w:r w:rsidR="00F52240">
        <w:t>0. svibnja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575D73" w:rsidR="004E52F8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F52240" w:rsidRPr="00EC58D3">
        <w:t>Mijo Mihić iz Nuštra, N</w:t>
      </w:r>
      <w:r w:rsidR="00F52240">
        <w:t>.Š.Zrinskog 15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F52240" w:rsidP="007E6D1A" w:rsidR="007E6D1A">
      <w:pPr>
        <w:numPr>
          <w:ilvl w:val="0"/>
          <w:numId w:val="11"/>
        </w:numPr>
      </w:pPr>
      <w:r>
        <w:t>30.6.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52BF" w:rsidP="00C06AA6" w:rsidR="004452BF">
      <w:r>
        <w:separator/>
      </w:r>
    </w:p>
  </w:endnote>
  <w:endnote w:id="0" w:type="continuationSeparator">
    <w:p w:rsidRDefault="004452BF" w:rsidP="00C06AA6" w:rsidR="00445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52BF" w:rsidP="00C06AA6" w:rsidR="004452BF">
      <w:r>
        <w:separator/>
      </w:r>
    </w:p>
  </w:footnote>
  <w:footnote w:id="0" w:type="continuationSeparator">
    <w:p w:rsidRDefault="004452BF" w:rsidP="00C06AA6" w:rsidR="00445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55AE9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AE9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452BF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A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A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A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A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A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55A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A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A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A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A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MIHIĆ d.o.o. za proizvodnju i trgovinu</izvorni_sadrzaj>
    <derivirana_varijabla naziv="DomainObject.Predmet.ProtustrankaFormated_1">  MIHIĆ d.o.o. za proizvodnju i trgovinu</derivirana_varijabla>
  </DomainObject.Predmet.ProtustrankaFormated>
  <DomainObject.Predmet.ProtustrankaFormatedOIB>
    <izvorni_sadrzaj>  MIHIĆ d.o.o. za proizvodnju i trgovinu, OIB 32846834030</izvorni_sadrzaj>
    <derivirana_varijabla naziv="DomainObject.Predmet.ProtustrankaFormatedOIB_1">  MIHIĆ d.o.o. za proizvodnju i trgovinu, OIB 32846834030</derivirana_varijabla>
  </DomainObject.Predmet.ProtustrankaFormatedOIB>
  <DomainObject.Predmet.ProtustrankaFormatedWithAdress>
    <izvorni_sadrzaj> MIHIĆ d.o.o. za proizvodnju i trgovinu, Nikole Šubića Zrinskog 15, 32221 Nuštar</izvorni_sadrzaj>
    <derivirana_varijabla naziv="DomainObject.Predmet.ProtustrankaFormatedWithAdress_1"> MIHIĆ d.o.o. za proizvodnju i trgovinu, Nikole Šubića Zrinskog 15, 32221 Nuštar</derivirana_varijabla>
  </DomainObject.Predmet.ProtustrankaFormatedWithAdress>
  <DomainObject.Predmet.ProtustrankaFormatedWithAdressOIB>
    <izvorni_sadrzaj> MIHIĆ d.o.o. za proizvodnju i trgovinu, OIB 32846834030, Nikole Šubića Zrinskog 15, 32221 Nuštar</izvorni_sadrzaj>
    <derivirana_varijabla naziv="DomainObject.Predmet.ProtustrankaFormatedWithAdressOIB_1"> MIHIĆ d.o.o. za proizvodnju i trgovinu, OIB 32846834030, Nikole Šubića Zrinskog 15, 32221 Nuštar</derivirana_varijabla>
  </DomainObject.Predmet.ProtustrankaFormatedWithAdressOIB>
  <DomainObject.Predmet.ProtustrankaWithAdress>
    <izvorni_sadrzaj>MIHIĆ d.o.o. za proizvodnju i trgovinu Nikole Šubića Zrinskog 15, 32221 Nuštar</izvorni_sadrzaj>
    <derivirana_varijabla naziv="DomainObject.Predmet.ProtustrankaWithAdress_1">MIHIĆ d.o.o. za proizvodnju i trgovinu Nikole Šubića Zrinskog 15, 32221 Nuštar</derivirana_varijabla>
  </DomainObject.Predmet.ProtustrankaWithAdress>
  <DomainObject.Predmet.ProtustrankaWithAdressOIB>
    <izvorni_sadrzaj>MIHIĆ d.o.o. za proizvodnju i trgovinu, OIB 32846834030, Nikole Šubića Zrinskog 15, 32221 Nuštar</izvorni_sadrzaj>
    <derivirana_varijabla naziv="DomainObject.Predmet.ProtustrankaWithAdressOIB_1">MIHIĆ d.o.o. za proizvodnju i trgovinu, OIB 32846834030, Nikole Šubića Zrinskog 15, 32221 Nuštar</derivirana_varijabla>
  </DomainObject.Predmet.ProtustrankaWithAdressOIB>
  <DomainObject.Predmet.ProtustrankaNazivFormated>
    <izvorni_sadrzaj>MIHIĆ d.o.o. za proizvodnju i trgovinu</izvorni_sadrzaj>
    <derivirana_varijabla naziv="DomainObject.Predmet.ProtustrankaNazivFormated_1">MIHIĆ d.o.o. za proizvodnju i trgovinu</derivirana_varijabla>
  </DomainObject.Predmet.ProtustrankaNazivFormated>
  <DomainObject.Predmet.ProtustrankaNazivFormatedOIB>
    <izvorni_sadrzaj>MIHIĆ d.o.o. za proizvodnju i trgovinu, OIB 32846834030</izvorni_sadrzaj>
    <derivirana_varijabla naziv="DomainObject.Predmet.ProtustrankaNazivFormatedOIB_1">MIHIĆ d.o.o. za proizvodnju i trgovinu, OIB 32846834030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 POREZNO MJESTO VUKOVAR</izvorni_sadrzaj>
    <derivirana_varijabla naziv="DomainObject.Predmet.StrankaFormated_1">  RH MF PU PODRUČNI URED SLAVONIJE I BARANJE POREZNO MJESTO VUKOVAR</derivirana_varijabla>
  </DomainObject.Predmet.StrankaFormated>
  <DomainObject.Predmet.StrankaFormatedOIB>
    <izvorni_sadrzaj>  RH MF PU PODRUČNI URED SLAVONIJE I BARANJE POREZNO MJESTO VUKOVAR, OIB 18683136487</izvorni_sadrzaj>
    <derivirana_varijabla naziv="DomainObject.Predmet.StrankaFormatedOIB_1">  RH MF PU PODRUČNI URED SLAVONIJE I BARANJE POREZNO MJESTO VUKOVAR, OIB 18683136487</derivirana_varijabla>
  </DomainObject.Predmet.StrankaFormatedOIB>
  <DomainObject.Predmet.StrankaFormatedWithAdress>
    <izvorni_sadrzaj> RH MF PU PODRUČNI URED SLAVONIJE I BARANJE POREZNO MJESTO VUKOVAR</izvorni_sadrzaj>
    <derivirana_varijabla naziv="DomainObject.Predmet.StrankaFormatedWithAdress_1"> RH MF PU PODRUČNI URED SLAVONIJE I BARANJE POREZNO MJESTO VUKOVAR</derivirana_varijabla>
  </DomainObject.Predmet.StrankaFormatedWithAdress>
  <DomainObject.Predmet.StrankaFormatedWithAdressOIB>
    <izvorni_sadrzaj> RH MF PU PODRUČNI URED SLAVONIJE I BARANJE POREZNO MJESTO VUKOVAR, OIB 18683136487</izvorni_sadrzaj>
    <derivirana_varijabla naziv="DomainObject.Predmet.StrankaFormatedWithAdressOIB_1"> RH MF PU PODRUČNI URED SLAVONIJE I BARANJE POREZNO MJESTO VUKOVAR, OIB 18683136487</derivirana_varijabla>
  </DomainObject.Predmet.StrankaFormatedWithAdressOIB>
  <DomainObject.Predmet.StrankaWithAdress>
    <izvorni_sadrzaj>RH MF PU PODRUČNI URED SLAVONIJE I BARANJE POREZNO MJESTO VUKOVAR </izvorni_sadrzaj>
    <derivirana_varijabla naziv="DomainObject.Predmet.StrankaWithAdress_1">RH MF PU PODRUČNI URED SLAVONIJE I BARANJE POREZNO MJESTO VUKOVAR </derivirana_varijabla>
  </DomainObject.Predmet.StrankaWithAdress>
  <DomainObject.Predmet.StrankaWithAdressOIB>
    <izvorni_sadrzaj>RH MF PU PODRUČNI URED SLAVONIJE I BARANJE POREZNO MJESTO VUKOVAR, OIB 18683136487</izvorni_sadrzaj>
    <derivirana_varijabla naziv="DomainObject.Predmet.StrankaWithAdressOIB_1">RH MF PU PODRUČNI URED SLAVONIJE I BARANJE POREZNO MJESTO VUKOVAR, OIB 18683136487</derivirana_varijabla>
  </DomainObject.Predmet.StrankaWithAdressOIB>
  <DomainObject.Predmet.StrankaNazivFormated>
    <izvorni_sadrzaj>RH MF PU PODRUČNI URED SLAVONIJE I BARANJE POREZNO MJESTO VUKOVAR</izvorni_sadrzaj>
    <derivirana_varijabla naziv="DomainObject.Predmet.StrankaNazivFormated_1">RH MF PU PODRUČNI URED SLAVONIJE I BARANJE POREZNO MJESTO VUKOVAR</derivirana_varijabla>
  </DomainObject.Predmet.StrankaNazivFormated>
  <DomainObject.Predmet.StrankaNazivFormatedOIB>
    <izvorni_sadrzaj>RH MF PU PODRUČNI URED SLAVONIJE I BARANJE POREZNO MJESTO VUKOVAR, OIB 18683136487</izvorni_sadrzaj>
    <derivirana_varijabla naziv="DomainObject.Predmet.StrankaNazivFormatedOIB_1">RH MF PU PODRUČNI URED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SLAVONIJE I BARANJE POREZNO MJESTO VUKOVAR</item>
    </izvorni_sadrzaj>
    <derivirana_varijabla naziv="DomainObject.Predmet.StrankaListFormated_1">
      <item>RH MF PU PODRUČNI URED SLAVONIJE I BARANJE POREZNO MJESTO VUKOVAR</item>
    </derivirana_varijabla>
  </DomainObject.Predmet.StrankaListFormated>
  <DomainObject.Predmet.StrankaListFormatedOIB>
    <izvorni_sadrzaj>
      <item>RH MF PU PODRUČNI URED SLAVONIJE I BARANJE POREZNO MJESTO VUKOVAR, OIB 18683136487</item>
    </izvorni_sadrzaj>
    <derivirana_varijabla naziv="DomainObject.Predmet.StrankaListFormatedOIB_1">
      <item>RH MF PU PODRUČNI URED SLAVONIJE I BARANJE POREZNO MJESTO VUKOVAR, OIB 18683136487</item>
    </derivirana_varijabla>
  </DomainObject.Predmet.StrankaListFormatedOIB>
  <DomainObject.Predmet.StrankaListFormatedWithAdress>
    <izvorni_sadrzaj>
      <item>RH MF PU PODRUČNI URED SLAVONIJE I BARANJE POREZNO MJESTO VUKOVAR</item>
    </izvorni_sadrzaj>
    <derivirana_varijabla naziv="DomainObject.Predmet.StrankaListFormatedWithAdress_1">
      <item>RH MF PU PODRUČNI URED SLAVONIJE I BARANJE POREZNO MJESTO VUKOVAR</item>
    </derivirana_varijabla>
  </DomainObject.Predmet.StrankaListFormatedWithAdress>
  <DomainObject.Predmet.StrankaListFormatedWithAdressOIB>
    <izvorni_sadrzaj>
      <item>RH MF PU PODRUČNI URED SLAVONIJE I BARANJE POREZNO MJESTO VUKOVAR, OIB 18683136487</item>
    </izvorni_sadrzaj>
    <derivirana_varijabla naziv="DomainObject.Predmet.StrankaListFormatedWithAdressOIB_1">
      <item>RH MF PU PODRUČNI URED SLAVONIJE I BARANJE POREZNO MJESTO VUKOVAR, OIB 18683136487</item>
    </derivirana_varijabla>
  </DomainObject.Predmet.StrankaListFormatedWithAdressOIB>
  <DomainObject.Predmet.StrankaListNazivFormated>
    <izvorni_sadrzaj>
      <item>RH MF PU PODRUČNI URED SLAVONIJE I BARANJE POREZNO MJESTO VUKOVAR</item>
    </izvorni_sadrzaj>
    <derivirana_varijabla naziv="DomainObject.Predmet.StrankaListNazivFormated_1">
      <item>RH MF PU PODRUČNI URED SLAVONIJE I BARANJE POREZNO MJESTO VUKOVAR</item>
    </derivirana_varijabla>
  </DomainObject.Predmet.StrankaListNazivFormated>
  <DomainObject.Predmet.StrankaListNazivFormatedOIB>
    <izvorni_sadrzaj>
      <item>RH MF PU PODRUČNI URED SLAVONIJE I BARANJE POREZNO MJESTO VUKOVAR, OIB 18683136487</item>
    </izvorni_sadrzaj>
    <derivirana_varijabla naziv="DomainObject.Predmet.StrankaListNazivFormatedOIB_1">
      <item>RH MF PU PODRUČNI URED SLAVONIJE I BARANJE POREZNO MJESTO VUKOVAR, OIB 18683136487</item>
    </derivirana_varijabla>
  </DomainObject.Predmet.StrankaListNazivFormatedOIB>
  <DomainObject.Predmet.ProtuStrankaListFormated>
    <izvorni_sadrzaj>
      <item>MIHIĆ d.o.o. za proizvodnju i trgovinu</item>
    </izvorni_sadrzaj>
    <derivirana_varijabla naziv="DomainObject.Predmet.ProtuStrankaListFormated_1">
      <item>MIHIĆ d.o.o. za proizvodnju i trgovinu</item>
    </derivirana_varijabla>
  </DomainObject.Predmet.ProtuStrankaListFormated>
  <DomainObject.Predmet.ProtuStrankaListFormatedOIB>
    <izvorni_sadrzaj>
      <item>MIHIĆ d.o.o. za proizvodnju i trgovinu, OIB 32846834030</item>
    </izvorni_sadrzaj>
    <derivirana_varijabla naziv="DomainObject.Predmet.ProtuStrankaListFormatedOIB_1">
      <item>MIHIĆ d.o.o. za proizvodnju i trgovinu, OIB 32846834030</item>
    </derivirana_varijabla>
  </DomainObject.Predmet.ProtuStrankaListFormatedOIB>
  <DomainObject.Predmet.ProtuStrankaListFormatedWithAdress>
    <izvorni_sadrzaj>
      <item>MIHIĆ d.o.o. za proizvodnju i trgovinu, Nikole Šubića Zrinskog 15, 32221 Nuštar</item>
    </izvorni_sadrzaj>
    <derivirana_varijabla naziv="DomainObject.Predmet.ProtuStrankaListFormatedWithAdress_1">
      <item>MIHIĆ d.o.o. za proizvodnju i trgovinu, Nikole Šubića Zrinskog 15, 32221 Nuštar</item>
    </derivirana_varijabla>
  </DomainObject.Predmet.ProtuStrankaListFormatedWithAdress>
  <DomainObject.Predmet.ProtuStrankaListFormatedWithAdressOIB>
    <izvorni_sadrzaj>
      <item>MIHIĆ d.o.o. za proizvodnju i trgovinu, OIB 32846834030, Nikole Šubića Zrinskog 15, 32221 Nuštar</item>
    </izvorni_sadrzaj>
    <derivirana_varijabla naziv="DomainObject.Predmet.ProtuStrankaListFormatedWithAdressOIB_1">
      <item>MIHIĆ d.o.o. za proizvodnju i trgovinu, OIB 32846834030, Nikole Šubića Zrinskog 15, 32221 Nuštar</item>
    </derivirana_varijabla>
  </DomainObject.Predmet.ProtuStrankaListFormatedWithAdressOIB>
  <DomainObject.Predmet.ProtuStrankaListNazivFormated>
    <izvorni_sadrzaj>
      <item>MIHIĆ d.o.o. za proizvodnju i trgovinu</item>
    </izvorni_sadrzaj>
    <derivirana_varijabla naziv="DomainObject.Predmet.ProtuStrankaListNazivFormated_1">
      <item>MIHIĆ d.o.o. za proizvodnju i trgovinu</item>
    </derivirana_varijabla>
  </DomainObject.Predmet.ProtuStrankaListNazivFormated>
  <DomainObject.Predmet.ProtuStrankaListNazivFormatedOIB>
    <izvorni_sadrzaj>
      <item>MIHIĆ d.o.o. za proizvodnju i trgovinu, OIB 32846834030</item>
    </izvorni_sadrzaj>
    <derivirana_varijabla naziv="DomainObject.Predmet.ProtuStrankaListNazivFormatedOIB_1">
      <item>MIHIĆ d.o.o. za proizvodnju i trgovinu, OIB 32846834030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 POREZNO MJESTO VUKOVAR</izvorni_sadrzaj>
    <derivirana_varijabla naziv="DomainObject.Predmet.StrankaIDrugi_1">RH MF PU PODRUČNI URED SLAVONIJE I BARANJE POREZNO MJESTO VUKOVAR</derivirana_varijabla>
  </DomainObject.Predmet.StrankaIDrugi>
  <DomainObject.Predmet.ProtustrankaIDrugi>
    <izvorni_sadrzaj>MIHIĆ d.o.o. za proizvodnju i trgovinu</izvorni_sadrzaj>
    <derivirana_varijabla naziv="DomainObject.Predmet.ProtustrankaIDrugi_1">MIHIĆ d.o.o. za proizvodnju i trgovinu</derivirana_varijabla>
  </DomainObject.Predmet.ProtustrankaIDrugi>
  <DomainObject.Predmet.StrankaIDrugiAdressOIB>
    <izvorni_sadrzaj>RH MF PU PODRUČNI URED SLAVONIJE I BARANJE POREZNO MJESTO VUKOVAR, OIB 18683136487</izvorni_sadrzaj>
    <derivirana_varijabla naziv="DomainObject.Predmet.StrankaIDrugiAdressOIB_1">RH MF PU PODRUČNI URED SLAVONIJE I BARANJE POREZNO MJESTO VUKOVAR, OIB 18683136487</derivirana_varijabla>
  </DomainObject.Predmet.StrankaIDrugiAdressOIB>
  <DomainObject.Predmet.ProtustrankaIDrugiAdressOIB>
    <izvorni_sadrzaj>MIHIĆ d.o.o. za proizvodnju i trgovinu, OIB 32846834030, Nikole Šubića Zrinskog 15, 32221 Nuštar</izvorni_sadrzaj>
    <derivirana_varijabla naziv="DomainObject.Predmet.ProtustrankaIDrugiAdressOIB_1">MIHIĆ d.o.o. za proizvodnju i trgovinu, OIB 32846834030, Nikole Šubića Zrinskog 15, 32221 Nuštar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MIHIĆ d.o.o. za proizvodnju i trgovinu</item>
      <item>RH MF PU PODRUČNI URED SLAVONIJE I BARANJE POREZNO MJESTO VUKOVAR</item>
    </izvorni_sadrzaj>
    <derivirana_varijabla naziv="DomainObject.Predmet.SudioniciListNaziv_1">
      <item>MIHIĆ d.o.o. za proizvodnju i trgovinu</item>
      <item>RH MF PU PODRUČNI URED SLAVONIJE I BARANJE POREZNO MJESTO VUKOVAR</item>
    </derivirana_varijabla>
  </DomainObject.Predmet.SudioniciListNaziv>
  <DomainObject.Predmet.SudioniciListAdressOIB>
    <izvorni_sadrzaj>
      <item>MIHIĆ d.o.o. za proizvodnju i trgovinu, OIB 32846834030, Nikole Šubića Zrinskog 15,32221 Nuštar</item>
      <item>RH MF PU PODRUČNI URED SLAVONIJE I BARANJE POREZNO MJESTO VUKOVAR, OIB 18683136487</item>
    </izvorni_sadrzaj>
    <derivirana_varijabla naziv="DomainObject.Predmet.SudioniciListAdressOIB_1">
      <item>MIHIĆ d.o.o. za proizvodnju i trgovinu, OIB 32846834030, Nikole Šubića Zrinskog 15,32221 Nuštar</item>
      <item>RH MF PU PODRUČNI URED SLAVONIJE I BARANJE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32846834030</item>
      <item>, OIB 18683136487</item>
    </izvorni_sadrzaj>
    <derivirana_varijabla naziv="DomainObject.Predmet.SudioniciListNazivOIB_1">
      <item>, OIB 32846834030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A5CD0-AC26-400B-8A15-5ABD430554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657</properties:Words>
  <properties:Characters>3475</properties:Characters>
  <properties:Lines>126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2016-05-30T12:44:00Z</dcterms:created>
  <dc:creator>Korisnik</dc:creator>
  <cp:lastModifiedBy>Danijela Sekulić</cp:lastModifiedBy>
  <cp:lastPrinted>2016-05-30T12:42:00Z</cp:lastPrinted>
  <dcterms:modified xmlns:xsi="http://www.w3.org/2001/XMLSchema-instance" xsi:type="dcterms:W3CDTF">2016-05-30T12:45:00Z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