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8314" w14:paraId="f2a8314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220FF">
        <w:t>84</w:t>
      </w:r>
      <w:r w:rsidR="00A56386">
        <w:t>7</w:t>
      </w:r>
      <w:r w:rsidR="00946625">
        <w:t>/16-</w:t>
      </w:r>
      <w:r w:rsidR="00A56386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56386">
        <w:t>STIL-FELIKS d.o.o, Zadar, Ulica postrojbe specijalne policije 21, OIB: 69699028187</w:t>
      </w:r>
      <w:r w:rsidRPr="00EF7C9A">
        <w:t xml:space="preserve">, dana </w:t>
      </w:r>
      <w:r w:rsidR="003C624E">
        <w:t>29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A56386" w:rsidP="000220F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4C59EF">
        <w:t>Blaž Savić, Bana Josipa Jelačića 4/V, Zadar, datum rođenja: 15. travnja 1935. godine, mjesto rođenja: Banjevci</w:t>
      </w:r>
      <w:r>
        <w:t xml:space="preserve">, broj osobne iskaznice: </w:t>
      </w:r>
      <w:r w:rsidRPr="004C59EF">
        <w:t>1504935383902, izdana od strane: PU Zadar, OIB: 44660472906</w:t>
      </w:r>
      <w:r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STIL-FELIKS d.o.o, Zadar, Ulica postrojbe specijalne policije 21, OIB: 69699028187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56386">
        <w:t>STIL-FELIKS d.o.o,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C624E">
        <w:t>29</w:t>
      </w:r>
      <w:r w:rsidR="00EB7836">
        <w:t>. lipnja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3A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56386">
          <w:t>847</w:t>
        </w:r>
        <w:r w:rsidR="00D26084">
          <w:t>/16-</w:t>
        </w:r>
        <w:r w:rsidR="00A56386">
          <w:t>10</w:t>
        </w:r>
      </w:p>
      <w:p w:rsidRDefault="00E12FEA" w:rsidP="009C0FF2" w:rsidR="00E12FEA" w:rsidRPr="00EF7C9A">
        <w:pPr>
          <w:jc w:val="right"/>
        </w:pPr>
      </w:p>
      <w:p w:rsidRDefault="000163A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163A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56386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STIL-FELIKS d.o.o. za unutarnju i vanjsku trgovinu</izvorni_sadrzaj>
    <derivirana_varijabla naziv="DomainObject.Predmet.ProtustrankaFormated_1">  STIL-FELIKS d.o.o. za unutarnju i vanjsku trgovinu</derivirana_varijabla>
  </DomainObject.Predmet.ProtustrankaFormated>
  <DomainObject.Predmet.ProtustrankaFormatedOIB>
    <izvorni_sadrzaj>  STIL-FELIKS d.o.o. za unutarnju i vanjsku trgovinu, OIB 69699028187</izvorni_sadrzaj>
    <derivirana_varijabla naziv="DomainObject.Predmet.ProtustrankaFormatedOIB_1">  STIL-FELIKS d.o.o. za unutarnju i vanjsku trgovinu, OIB 69699028187</derivirana_varijabla>
  </DomainObject.Predmet.ProtustrankaFormatedOIB>
  <DomainObject.Predmet.ProtustrankaFormatedWithAdress>
    <izvorni_sadrzaj> STIL-FELIKS d.o.o. za unutarnju i vanjsku trgovinu, Ulica postrojbe specijalne policije 21, 23000 Zadar</izvorni_sadrzaj>
    <derivirana_varijabla naziv="DomainObject.Predmet.ProtustrankaFormatedWithAdress_1"> STIL-FELIKS d.o.o. za unutarnju i vanjsku trgovinu, Ulica postrojbe specijalne policije 21, 23000 Zadar</derivirana_varijabla>
  </DomainObject.Predmet.ProtustrankaFormatedWithAdress>
  <DomainObject.Predmet.ProtustrankaFormatedWithAdressOIB>
    <izvorni_sadrzaj> STIL-FELIKS d.o.o. za unutarnju i vanjsku trgovinu, OIB 69699028187, Ulica postrojbe specijalne policije 21, 23000 Zadar</izvorni_sadrzaj>
    <derivirana_varijabla naziv="DomainObject.Predmet.ProtustrankaFormatedWithAdressOIB_1"> STIL-FELIKS d.o.o. za unutarnju i vanjsku trgovinu, OIB 69699028187, Ulica postrojbe specijalne policije 21, 23000 Zadar</derivirana_varijabla>
  </DomainObject.Predmet.ProtustrankaFormatedWithAdressOIB>
  <DomainObject.Predmet.ProtustrankaWithAdress>
    <izvorni_sadrzaj>STIL-FELIKS d.o.o. za unutarnju i vanjsku trgovinu Ulica postrojbe specijalne policije 21, 23000 Zadar</izvorni_sadrzaj>
    <derivirana_varijabla naziv="DomainObject.Predmet.ProtustrankaWithAdress_1">STIL-FELIKS d.o.o. za unutarnju i vanjsku trgovinu Ulica postrojbe specijalne policije 21, 23000 Zadar</derivirana_varijabla>
  </DomainObject.Predmet.ProtustrankaWithAdress>
  <DomainObject.Predmet.ProtustrankaWithAdressOIB>
    <izvorni_sadrzaj>STIL-FELIKS d.o.o. za unutarnju i vanjsku trgovinu, OIB 69699028187, Ulica postrojbe specijalne policije 21, 23000 Zadar</izvorni_sadrzaj>
    <derivirana_varijabla naziv="DomainObject.Predmet.ProtustrankaWithAdressOIB_1">STIL-FELIKS d.o.o. za unutarnju i vanjsku trgovinu, OIB 69699028187, Ulica postrojbe specijalne policije 21, 23000 Zadar</derivirana_varijabla>
  </DomainObject.Predmet.ProtustrankaWithAdressOIB>
  <DomainObject.Predmet.ProtustrankaNazivFormated>
    <izvorni_sadrzaj>STIL-FELIKS d.o.o. za unutarnju i vanjsku trgovinu</izvorni_sadrzaj>
    <derivirana_varijabla naziv="DomainObject.Predmet.ProtustrankaNazivFormated_1">STIL-FELIKS d.o.o. za unutarnju i vanjsku trgovinu</derivirana_varijabla>
  </DomainObject.Predmet.ProtustrankaNazivFormated>
  <DomainObject.Predmet.ProtustrankaNazivFormatedOIB>
    <izvorni_sadrzaj>STIL-FELIKS d.o.o. za unutarnju i vanjsku trgovinu, OIB 69699028187</izvorni_sadrzaj>
    <derivirana_varijabla naziv="DomainObject.Predmet.ProtustrankaNazivFormatedOIB_1">STIL-FELIKS d.o.o. za unutarnju i vanjsku trgovinu, OIB 69699028187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STIL-FELIKS d.o.o. za unutarnju i vanjsku trgovinu</item>
    </izvorni_sadrzaj>
    <derivirana_varijabla naziv="DomainObject.Predmet.ProtuStrankaListFormated_1">
      <item>STIL-FELIKS d.o.o. za unutarnju i vanjsku trgovinu</item>
    </derivirana_varijabla>
  </DomainObject.Predmet.ProtuStrankaListFormated>
  <DomainObject.Predmet.ProtuStrankaListFormatedOIB>
    <izvorni_sadrzaj>
      <item>STIL-FELIKS d.o.o. za unutarnju i vanjsku trgovinu, OIB 69699028187</item>
    </izvorni_sadrzaj>
    <derivirana_varijabla naziv="DomainObject.Predmet.ProtuStrankaListFormatedOIB_1">
      <item>STIL-FELIKS d.o.o. za unutarnju i vanjsku trgovinu, OIB 69699028187</item>
    </derivirana_varijabla>
  </DomainObject.Predmet.ProtuStrankaListFormatedOIB>
  <DomainObject.Predmet.ProtuStrankaListFormatedWithAdress>
    <izvorni_sadrzaj>
      <item>STIL-FELIKS d.o.o. za unutarnju i vanjsku trgovinu, Ulica postrojbe specijalne policije 21, 23000 Zadar</item>
    </izvorni_sadrzaj>
    <derivirana_varijabla naziv="DomainObject.Predmet.ProtuStrankaListFormatedWithAdress_1">
      <item>STIL-FELIKS d.o.o. za unutarnju i vanjsku trgovinu, Ulica postrojbe specijalne policije 21, 23000 Zadar</item>
    </derivirana_varijabla>
  </DomainObject.Predmet.ProtuStrankaListFormatedWithAdress>
  <DomainObject.Predmet.ProtuStrankaListFormatedWithAdressOIB>
    <izvorni_sadrzaj>
      <item>STIL-FELIKS d.o.o. za unutarnju i vanjsku trgovinu, OIB 69699028187, Ulica postrojbe specijalne policije 21, 23000 Zadar</item>
    </izvorni_sadrzaj>
    <derivirana_varijabla naziv="DomainObject.Predmet.ProtuStrankaListFormatedWithAdressOIB_1">
      <item>STIL-FELIKS d.o.o. za unutarnju i vanjsku trgovinu, OIB 69699028187, Ulica postrojbe specijalne policije 21, 23000 Zadar</item>
    </derivirana_varijabla>
  </DomainObject.Predmet.ProtuStrankaListFormatedWithAdressOIB>
  <DomainObject.Predmet.ProtuStrankaListNazivFormated>
    <izvorni_sadrzaj>
      <item>STIL-FELIKS d.o.o. za unutarnju i vanjsku trgovinu</item>
    </izvorni_sadrzaj>
    <derivirana_varijabla naziv="DomainObject.Predmet.ProtuStrankaListNazivFormated_1">
      <item>STIL-FELIKS d.o.o. za unutarnju i vanjsku trgovinu</item>
    </derivirana_varijabla>
  </DomainObject.Predmet.ProtuStrankaListNazivFormated>
  <DomainObject.Predmet.ProtuStrankaListNazivFormatedOIB>
    <izvorni_sadrzaj>
      <item>STIL-FELIKS d.o.o. za unutarnju i vanjsku trgovinu, OIB 69699028187</item>
    </izvorni_sadrzaj>
    <derivirana_varijabla naziv="DomainObject.Predmet.ProtuStrankaListNazivFormatedOIB_1">
      <item>STIL-FELIKS d.o.o. za unutarnju i vanjsku trgovinu, OIB 69699028187</item>
    </derivirana_varijabla>
  </DomainObject.Predmet.ProtuStrankaListNazivFormatedOIB>
  <DomainObject.Predmet.OstaliListFormated>
    <izvorni_sadrzaj>
      <item>Elvis Nuhić</item>
      <item>Ilija Jelinić</item>
    </izvorni_sadrzaj>
    <derivirana_varijabla naziv="DomainObject.Predmet.OstaliListFormated_1">
      <item>Elvis Nuhić</item>
      <item>Ilija Jelinić</item>
    </derivirana_varijabla>
  </DomainObject.Predmet.OstaliListFormated>
  <DomainObject.Predmet.OstaliListFormatedOIB>
    <izvorni_sadrzaj>
      <item>Elvis Nuhić, OIB 56109968544</item>
      <item>Ilija Jelinić, OIB 55773486811</item>
    </izvorni_sadrzaj>
    <derivirana_varijabla naziv="DomainObject.Predmet.OstaliListFormatedOIB_1">
      <item>Elvis Nuhić, OIB 56109968544</item>
      <item>Ilija Jelinić, OIB 55773486811</item>
    </derivirana_varijabla>
  </DomainObject.Predmet.OstaliListFormatedOIB>
  <DomainObject.Predmet.OstaliListFormatedWithAdress>
    <izvorni_sadrzaj>
      <item>Elvis Nuhić</item>
      <item>Ilija Jelinić, Valentina Benošića 26, 35000 Slavonski Brod</item>
    </izvorni_sadrzaj>
    <derivirana_varijabla naziv="DomainObject.Predmet.OstaliListFormatedWithAdress_1">
      <item>Elvis Nuhić</item>
      <item>Ilija Jelinić, Valentina Benošića 26, 35000 Slavonski Brod</item>
    </derivirana_varijabla>
  </DomainObject.Predmet.OstaliListFormatedWithAdress>
  <DomainObject.Predmet.OstaliListFormatedWithAdressOIB>
    <izvorni_sadrzaj>
      <item>Elvis Nuhić, OIB 56109968544</item>
      <item>Ilija Jelinić, OIB 55773486811, Valentina Benošića 26, 35000 Slavonski Brod</item>
    </izvorni_sadrzaj>
    <derivirana_varijabla naziv="DomainObject.Predmet.OstaliListFormatedWithAdressOIB_1">
      <item>Elvis Nuhić, OIB 56109968544</item>
      <item>Ilija Jelinić, OIB 55773486811, Valentina Benošića 26, 35000 Slavonski Brod</item>
    </derivirana_varijabla>
  </DomainObject.Predmet.OstaliListFormatedWithAdressOIB>
  <DomainObject.Predmet.OstaliListNazivFormated>
    <izvorni_sadrzaj>
      <item>Elvis Nuhić</item>
      <item>Ilija Jelinić</item>
    </izvorni_sadrzaj>
    <derivirana_varijabla naziv="DomainObject.Predmet.OstaliListNazivFormated_1">
      <item>Elvis Nuhić</item>
      <item>Ilija Jelinić</item>
    </derivirana_varijabla>
  </DomainObject.Predmet.OstaliListNazivFormated>
  <DomainObject.Predmet.OstaliListNazivFormatedOIB>
    <izvorni_sadrzaj>
      <item>Elvis Nuhić, OIB 56109968544</item>
      <item>Ilija Jelinić, OIB 55773486811</item>
    </izvorni_sadrzaj>
    <derivirana_varijabla naziv="DomainObject.Predmet.OstaliListNazivFormatedOIB_1">
      <item>Elvis Nuhić, OIB 56109968544</item>
      <item>Ilija Jelinić, OIB 55773486811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STIL-FELIKS d.o.o. za unutarnju i vanjsku trgovinu</izvorni_sadrzaj>
    <derivirana_varijabla naziv="DomainObject.Predmet.ProtustrankaIDrugi_1">STIL-FELIKS d.o.o. za unutarnju i vanjsku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STIL-FELIKS d.o.o. za unutarnju i vanjsku trgovinu, OIB 69699028187, Ulica postrojbe specijalne policije 21, 23000 Zadar</izvorni_sadrzaj>
    <derivirana_varijabla naziv="DomainObject.Predmet.ProtustrankaIDrugiAdressOIB_1">STIL-FELIKS d.o.o. za unutarnju i vanjsku trgovinu, OIB 69699028187, Ulica postrojbe specijalne policije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STIL-FELIKS d.o.o. za unutarnju i vanjsku trgovinu</item>
      <item>Elvis Nuhić</item>
      <item>Ilija Jelinić</item>
    </izvorni_sadrzaj>
    <derivirana_varijabla naziv="DomainObject.Predmet.SudioniciListNaziv_1">
      <item>FINA</item>
      <item>STIL-FELIKS d.o.o. za unutarnju i vanjsku trgovinu</item>
      <item>Elvis Nuhić</item>
      <item>Ilija Jelinić</item>
    </derivirana_varijabla>
  </DomainObject.Predmet.SudioniciListNaziv>
  <DomainObject.Predmet.SudioniciListAdressOIB>
    <izvorni_sadrzaj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izvorni_sadrzaj>
    <derivirana_varijabla naziv="DomainObject.Predmet.SudioniciListAdressOIB_1"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69699028187</item>
      <item>, OIB 56109968544</item>
      <item>, OIB 55773486811</item>
    </izvorni_sadrzaj>
    <derivirana_varijabla naziv="DomainObject.Predmet.SudioniciListNazivOIB_1">
      <item>, OIB 85821130368</item>
      <item>, OIB 69699028187</item>
      <item>, OIB 56109968544</item>
      <item>, OIB 55773486811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1842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2016-06-29T07:22:00Z</dcterms:created>
  <dc:creator>Ardena Bajlo</dc:creator>
  <cp:lastModifiedBy>wsadmin</cp:lastModifiedBy>
  <cp:lastPrinted>2016-06-29T07:19:00Z</cp:lastPrinted>
  <dcterms:modified xmlns:xsi="http://www.w3.org/2001/XMLSchema-instance" xsi:type="dcterms:W3CDTF">2016-07-01T07:06:00Z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