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dd8b" w14:paraId="63cdd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049B3">
        <w:t>3</w:t>
      </w:r>
      <w:r w:rsidR="00F73324">
        <w:t>1</w:t>
      </w:r>
      <w:r w:rsidR="00A049B3">
        <w:t>9</w:t>
      </w:r>
      <w:r>
        <w:t>/</w:t>
      </w:r>
      <w:r w:rsidR="00E8650F">
        <w:t>1</w:t>
      </w:r>
      <w:r w:rsidR="0041082E">
        <w:t>7</w:t>
      </w:r>
      <w:r>
        <w:t>-</w:t>
      </w:r>
      <w:r w:rsidR="00A049B3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A049B3">
        <w:t>VOTUM d.o.o. za trgovinu i usluge, Vinkovci, Zagrebačka 25</w:t>
      </w:r>
      <w:r w:rsidR="00F73324">
        <w:t>, MBS 030</w:t>
      </w:r>
      <w:r w:rsidR="00A049B3">
        <w:t>117942</w:t>
      </w:r>
      <w:r w:rsidR="00CB0390" w:rsidRPr="00CB0390">
        <w:t xml:space="preserve">, OIB: </w:t>
      </w:r>
      <w:r w:rsidR="000640CC">
        <w:t>58515395042</w:t>
      </w:r>
      <w:r w:rsidR="00E97416" w:rsidRPr="00450C50">
        <w:t xml:space="preserve">, dana </w:t>
      </w:r>
      <w:r w:rsidR="000640CC">
        <w:t>19</w:t>
      </w:r>
      <w:r w:rsidR="00E97416" w:rsidRPr="00BB1D14">
        <w:t xml:space="preserve">. </w:t>
      </w:r>
      <w:r w:rsidR="000640CC">
        <w:t>veljače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C7E36">
        <w:t>Igor Ševo, Vinkovci, Zagrebačka 25</w:t>
      </w:r>
      <w:r>
        <w:t xml:space="preserve">, OIB </w:t>
      </w:r>
      <w:r w:rsidR="003C7E36">
        <w:t>96128676978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C7E36">
        <w:t>319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3C7E36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3C7E36" w:rsidRPr="003C7E36">
        <w:t>Igor Ševo, Vinkovci, Zagrebačka 25, OIB 96128676978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E17B82">
        <w:t>3</w:t>
      </w:r>
      <w:r>
        <w:t>.</w:t>
      </w:r>
      <w:r w:rsidR="00E17B82">
        <w:t>0</w:t>
      </w:r>
      <w:r w:rsidR="00553B3B">
        <w:t>2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553B3B">
        <w:t>6</w:t>
      </w:r>
      <w:r w:rsidR="00E17B82">
        <w:t>05</w:t>
      </w:r>
      <w:r>
        <w:t xml:space="preserve"> od </w:t>
      </w:r>
      <w:r w:rsidR="00553B3B">
        <w:t>2</w:t>
      </w:r>
      <w:r>
        <w:t>.</w:t>
      </w:r>
      <w:r w:rsidR="00E17B82">
        <w:t>0</w:t>
      </w:r>
      <w:r w:rsidR="00553B3B">
        <w:t>2</w:t>
      </w:r>
      <w:r>
        <w:t xml:space="preserve">.2017. godine, za </w:t>
      </w:r>
      <w:r w:rsidR="00127DC4">
        <w:t>otvaranje</w:t>
      </w:r>
      <w:r>
        <w:t xml:space="preserve"> stečajnog postupka nad dužnikom </w:t>
      </w:r>
      <w:r w:rsidR="00656153">
        <w:t>VOTUM d.o.o. za trgovinu i usluge, Vinkovci, Zagrebačka 25, MBS 030117942</w:t>
      </w:r>
      <w:r w:rsidR="00656153" w:rsidRPr="00CB0390">
        <w:t xml:space="preserve">, OIB: </w:t>
      </w:r>
      <w:r w:rsidR="00656153">
        <w:t>58515395042</w:t>
      </w:r>
      <w:r>
        <w:t xml:space="preserve">, temeljem odredbe čl. </w:t>
      </w:r>
      <w:r w:rsidR="00127DC4">
        <w:t>110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E17B82">
        <w:t>1</w:t>
      </w:r>
      <w:r>
        <w:t>.</w:t>
      </w:r>
      <w:r w:rsidR="00E17B82">
        <w:t>02</w:t>
      </w:r>
      <w:r>
        <w:t xml:space="preserve">.2017. dužnik u Očevidniku redoslijeda osnova za plaćanje ima evidentirane neizvršene osnove za plaćanje u neprekinutom razdoblju od </w:t>
      </w:r>
      <w:r w:rsidR="0090113C">
        <w:t>1</w:t>
      </w:r>
      <w:r w:rsidR="00262E0D">
        <w:t>2</w:t>
      </w:r>
      <w:r w:rsidR="0090113C">
        <w:t>0</w:t>
      </w:r>
      <w:r>
        <w:t xml:space="preserve"> dana, u ukupnom iznosu od </w:t>
      </w:r>
      <w:r w:rsidR="00E17B82">
        <w:t>24.308,12</w:t>
      </w:r>
      <w:r>
        <w:t xml:space="preserve"> kn, u koji iznos je uračunata kamata i naknada FINE za provedbe ovrhe na novčanim sredstvima dužnika. Navodi da dužnik </w:t>
      </w:r>
      <w:r w:rsidR="005A53D4">
        <w:t>i</w:t>
      </w:r>
      <w:r>
        <w:t xml:space="preserve">ma </w:t>
      </w:r>
      <w:r w:rsidR="00D13A7A">
        <w:t>jednog</w:t>
      </w:r>
      <w:r w:rsidR="005A53D4">
        <w:t xml:space="preserve"> </w:t>
      </w:r>
      <w:r>
        <w:t>zaposlen</w:t>
      </w:r>
      <w:r w:rsidR="00D13A7A">
        <w:t>og</w:t>
      </w:r>
      <w:r w:rsidR="005A53D4">
        <w:t xml:space="preserve"> radnika</w:t>
      </w:r>
      <w:r w:rsidR="00B96B0F">
        <w:t>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>
        <w:t xml:space="preserve">Dostavlja popis računa i oročenih novčanih sredstava dužnika na dan </w:t>
      </w:r>
      <w:r w:rsidR="00D13A7A">
        <w:t>1</w:t>
      </w:r>
      <w:r w:rsidRPr="00AF752F">
        <w:t>.</w:t>
      </w:r>
      <w:r w:rsidR="00D13A7A">
        <w:t>0</w:t>
      </w:r>
      <w:r>
        <w:t xml:space="preserve">2.2017., te navodi da na temelju čl. 112. st. 5. SZ dužnik na ime predujma za namirenje troškova stečajnog postupka nema zaplijenjena novčana sredstva na dan </w:t>
      </w:r>
      <w:r w:rsidR="00D13A7A" w:rsidRPr="00D13A7A">
        <w:t>1.02</w:t>
      </w:r>
      <w:r>
        <w:t xml:space="preserve">.2017.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893426">
        <w:t>10</w:t>
      </w:r>
      <w:r w:rsidRPr="00176811">
        <w:t xml:space="preserve">. </w:t>
      </w:r>
      <w:r w:rsidR="00893426">
        <w:t>st</w:t>
      </w:r>
      <w:r w:rsidR="0031536B">
        <w:t xml:space="preserve"> 1.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13A7A" w:rsidRPr="00D13A7A">
        <w:rPr>
          <w:b w:val="false"/>
        </w:rPr>
        <w:t xml:space="preserve">19. veljače </w:t>
      </w:r>
      <w:r w:rsidR="000E6A2D" w:rsidRPr="000E6A2D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D13A7A" w:rsidP="00D13A7A" w:rsidR="00D13A7A">
      <w:pPr>
        <w:numPr>
          <w:ilvl w:val="0"/>
          <w:numId w:val="8"/>
        </w:numPr>
        <w:jc w:val="both"/>
      </w:pPr>
      <w:r w:rsidRPr="00D13A7A">
        <w:t>Igor Ševo, Vinkovci, Zagrebačka 25</w:t>
      </w:r>
    </w:p>
    <w:p w:rsidRDefault="00CB7FAD" w:rsidP="00D13A7A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12CD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A049B3" w:rsidRPr="00A049B3">
      <w:t>319/17-4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640CC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36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9798B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12CD"/>
    <w:rsid w:val="00625DDD"/>
    <w:rsid w:val="00641D2E"/>
    <w:rsid w:val="006435F0"/>
    <w:rsid w:val="00645FF6"/>
    <w:rsid w:val="00650092"/>
    <w:rsid w:val="00650D8D"/>
    <w:rsid w:val="00654565"/>
    <w:rsid w:val="00654C91"/>
    <w:rsid w:val="00656153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49B3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13A7A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17B82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 d.o.o. za trgovinu i usluge</izvorni_sadrzaj>
    <derivirana_varijabla naziv="DomainObject.Predmet.ProtustrankaFormated_1">  VOTUM d.o.o. za trgovinu i usluge</derivirana_varijabla>
  </DomainObject.Predmet.ProtustrankaFormated>
  <DomainObject.Predmet.ProtustrankaFormatedOIB>
    <izvorni_sadrzaj>  VOTUM d.o.o. za trgovinu i usluge, OIB 58515395042</izvorni_sadrzaj>
    <derivirana_varijabla naziv="DomainObject.Predmet.ProtustrankaFormatedOIB_1">  VOTUM d.o.o. za trgovinu i usluge, OIB 58515395042</derivirana_varijabla>
  </DomainObject.Predmet.ProtustrankaFormatedOIB>
  <DomainObject.Predmet.ProtustrankaFormatedWithAdress>
    <izvorni_sadrzaj> VOTUM d.o.o. za trgovinu i usluge, Zagrebačka 25, 32100 Vinkovci</izvorni_sadrzaj>
    <derivirana_varijabla naziv="DomainObject.Predmet.ProtustrankaFormatedWithAdress_1"> VOTUM d.o.o. za trgovinu i usluge, Zagrebačka 25, 32100 Vinkovci</derivirana_varijabla>
  </DomainObject.Predmet.ProtustrankaFormatedWithAdress>
  <DomainObject.Predmet.ProtustrankaFormatedWithAdressOIB>
    <izvorni_sadrzaj> VOTUM d.o.o. za trgovinu i usluge, OIB 58515395042, Zagrebačka 25, 32100 Vinkovci</izvorni_sadrzaj>
    <derivirana_varijabla naziv="DomainObject.Predmet.ProtustrankaFormatedWithAdressOIB_1"> VOTUM d.o.o. za trgovinu i usluge, OIB 58515395042, Zagrebačka 25, 32100 Vinkovci</derivirana_varijabla>
  </DomainObject.Predmet.ProtustrankaFormatedWithAdressOIB>
  <DomainObject.Predmet.ProtustrankaWithAdress>
    <izvorni_sadrzaj>VOTUM d.o.o. za trgovinu i usluge Zagrebačka 25, 32100 Vinkovci</izvorni_sadrzaj>
    <derivirana_varijabla naziv="DomainObject.Predmet.ProtustrankaWithAdress_1">VOTUM d.o.o. za trgovinu i usluge Zagrebačka 25, 32100 Vinkovci</derivirana_varijabla>
  </DomainObject.Predmet.ProtustrankaWithAdress>
  <DomainObject.Predmet.ProtustrankaWithAdressOIB>
    <izvorni_sadrzaj>VOTUM d.o.o. za trgovinu i usluge, OIB 58515395042, Zagrebačka 25, 32100 Vinkovci</izvorni_sadrzaj>
    <derivirana_varijabla naziv="DomainObject.Predmet.ProtustrankaWithAdressOIB_1">VOTUM d.o.o. za trgovinu i usluge, OIB 58515395042, Zagrebačka 25, 32100 Vinkovci</derivirana_varijabla>
  </DomainObject.Predmet.ProtustrankaWithAdressOIB>
  <DomainObject.Predmet.ProtustrankaNazivFormated>
    <izvorni_sadrzaj>VOTUM d.o.o. za trgovinu i usluge</izvorni_sadrzaj>
    <derivirana_varijabla naziv="DomainObject.Predmet.ProtustrankaNazivFormated_1">VOTUM d.o.o. za trgovinu i usluge</derivirana_varijabla>
  </DomainObject.Predmet.ProtustrankaNazivFormated>
  <DomainObject.Predmet.ProtustrankaNazivFormatedOIB>
    <izvorni_sadrzaj>VOTUM d.o.o. za trgovinu i usluge, OIB 58515395042</izvorni_sadrzaj>
    <derivirana_varijabla naziv="DomainObject.Predmet.ProtustrankaNazivFormatedOIB_1">VOTUM d.o.o. za trgovinu i usluge, OIB 58515395042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VOTUM d.o.o. za trgovinu i usluge</item>
    </izvorni_sadrzaj>
    <derivirana_varijabla naziv="DomainObject.Predmet.ProtuStrankaListFormated_1">
      <item>VOTUM d.o.o. za trgovinu i usluge</item>
    </derivirana_varijabla>
  </DomainObject.Predmet.ProtuStrankaListFormated>
  <DomainObject.Predmet.ProtuStrankaListFormatedOIB>
    <izvorni_sadrzaj>
      <item>VOTUM d.o.o. za trgovinu i usluge, OIB 58515395042</item>
    </izvorni_sadrzaj>
    <derivirana_varijabla naziv="DomainObject.Predmet.ProtuStrankaListFormatedOIB_1">
      <item>VOTUM d.o.o. za trgovinu i usluge, OIB 58515395042</item>
    </derivirana_varijabla>
  </DomainObject.Predmet.ProtuStrankaListFormatedOIB>
  <DomainObject.Predmet.ProtuStrankaListFormatedWithAdress>
    <izvorni_sadrzaj>
      <item>VOTUM d.o.o. za trgovinu i usluge, Zagrebačka 25, 32100 Vinkovci</item>
    </izvorni_sadrzaj>
    <derivirana_varijabla naziv="DomainObject.Predmet.ProtuStrankaListFormatedWithAdress_1">
      <item>VOTUM d.o.o. za trgovinu i usluge, Zagrebačka 25, 32100 Vinkovci</item>
    </derivirana_varijabla>
  </DomainObject.Predmet.ProtuStrankaListFormatedWithAdress>
  <DomainObject.Predmet.ProtuStrankaListFormatedWithAdressOIB>
    <izvorni_sadrzaj>
      <item>VOTUM d.o.o. za trgovinu i usluge, OIB 58515395042, Zagrebačka 25, 32100 Vinkovci</item>
    </izvorni_sadrzaj>
    <derivirana_varijabla naziv="DomainObject.Predmet.ProtuStrankaListFormatedWithAdressOIB_1">
      <item>VOTUM d.o.o. za trgovinu i usluge, OIB 58515395042, Zagrebačka 25, 32100 Vinkovci</item>
    </derivirana_varijabla>
  </DomainObject.Predmet.ProtuStrankaListFormatedWithAdressOIB>
  <DomainObject.Predmet.ProtuStrankaListNazivFormated>
    <izvorni_sadrzaj>
      <item>VOTUM d.o.o. za trgovinu i usluge</item>
    </izvorni_sadrzaj>
    <derivirana_varijabla naziv="DomainObject.Predmet.ProtuStrankaListNazivFormated_1">
      <item>VOTUM d.o.o. za trgovinu i usluge</item>
    </derivirana_varijabla>
  </DomainObject.Predmet.ProtuStrankaListNazivFormated>
  <DomainObject.Predmet.ProtuStrankaListNazivFormatedOIB>
    <izvorni_sadrzaj>
      <item>VOTUM d.o.o. za trgovinu i usluge, OIB 58515395042</item>
    </izvorni_sadrzaj>
    <derivirana_varijabla naziv="DomainObject.Predmet.ProtuStrankaListNazivFormatedOIB_1">
      <item>VOTUM d.o.o. za trgovinu i usluge, OIB 58515395042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VOTUM d.o.o. za trgovinu i usluge</izvorni_sadrzaj>
    <derivirana_varijabla naziv="DomainObject.Predmet.ProtustrankaIDrugi_1">VOTUM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VOTUM d.o.o. za trgovinu i usluge, OIB 58515395042, Zagrebačka 25, 32100 Vinkovci</izvorni_sadrzaj>
    <derivirana_varijabla naziv="DomainObject.Predmet.ProtustrankaIDrugiAdressOIB_1">VOTUM d.o.o. za trgovinu i usluge, OIB 58515395042, Zagrebačka 25,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VOTUM d.o.o. za trgovinu i usluge</item>
    </izvorni_sadrzaj>
    <derivirana_varijabla naziv="DomainObject.Predmet.SudioniciListNaziv_1">
      <item>FINA RC OSIJEK</item>
      <item>VOTUM d.o.o. za trgovinu i usluge</item>
    </derivirana_varijabla>
  </DomainObject.Predmet.SudioniciListNaziv>
  <DomainObject.Predmet.SudioniciListAdressOIB>
    <izvorni_sadrzaj>
      <item>FINA RC OSIJEK, OIB 85821130368</item>
      <item>VOTUM d.o.o. za trgovinu i usluge, OIB 58515395042, Zagrebačka 25,32100 Vinkovci</item>
    </izvorni_sadrzaj>
    <derivirana_varijabla naziv="DomainObject.Predmet.SudioniciListAdressOIB_1">
      <item>FINA RC OSIJEK, OIB 85821130368</item>
      <item>VOTUM d.o.o. za trgovinu i usluge, OIB 58515395042, Zagrebačka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58515395042</item>
    </izvorni_sadrzaj>
    <derivirana_varijabla naziv="DomainObject.Predmet.SudioniciListNazivOIB_1">
      <item>, OIB 85821130368</item>
      <item>, OIB 58515395042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1EB09-2BDD-46D2-8198-C4D14EB25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2810</properties:Characters>
  <properties:Lines>82</properties:Lines>
  <properties:Paragraphs>24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2018-02-19T07:21:00Z</cp:lastPrinted>
  <dcterms:modified xmlns:xsi="http://www.w3.org/2001/XMLSchema-instance" xsi:type="dcterms:W3CDTF">2018-02-19T10:44:00Z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