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0dc7" w14:paraId="a940dc7" w:rsidRDefault="003804D9" w:rsidP="003804D9" w:rsidR="003804D9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3804D9" w:rsidP="003804D9" w:rsidR="003804D9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AB160D">
        <w:t>2 St-341/201</w:t>
      </w:r>
      <w:r w:rsidRPr="00F94D9F">
        <w:t>7-65</w:t>
      </w:r>
    </w:p>
    <w:p w:rsidRDefault="003804D9" w:rsidP="003804D9" w:rsidR="003804D9" w:rsidRPr="00AA4F81">
      <w:r w:rsidRPr="00AA4F81">
        <w:t xml:space="preserve"> TRGOVAČKI SUD U </w:t>
      </w:r>
      <w:r>
        <w:t>PAZINU</w:t>
      </w:r>
    </w:p>
    <w:p w:rsidRDefault="003804D9" w:rsidP="003804D9" w:rsidR="003804D9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3804D9" w:rsidP="003804D9" w:rsidR="003804D9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804D9" w:rsidP="003804D9" w:rsidR="003804D9" w:rsidRPr="00A06BE6">
      <w:pPr>
        <w:jc w:val="center"/>
      </w:pPr>
      <w:r w:rsidRPr="00A06BE6">
        <w:t xml:space="preserve">POZIV NA ROČIŠTE </w:t>
      </w:r>
    </w:p>
    <w:p w:rsidRDefault="003804D9" w:rsidP="003804D9" w:rsidR="003804D9" w:rsidRPr="00A06BE6">
      <w:pPr>
        <w:jc w:val="center"/>
      </w:pPr>
      <w:r w:rsidRPr="00A06BE6">
        <w:t>ZA DIOBU KUPOVNINE</w:t>
      </w:r>
    </w:p>
    <w:p w:rsidRDefault="003804D9" w:rsidP="003804D9" w:rsidR="003804D9" w:rsidRPr="00A06BE6">
      <w:pPr>
        <w:jc w:val="center"/>
      </w:pPr>
    </w:p>
    <w:p w:rsidRDefault="003804D9" w:rsidP="003804D9" w:rsidR="003804D9" w:rsidRPr="003804D9">
      <w:pPr>
        <w:ind w:firstLine="708"/>
        <w:jc w:val="center"/>
      </w:pPr>
      <w:r w:rsidRPr="00F83E50">
        <w:t xml:space="preserve">Pozivate se na ročište za diobu </w:t>
      </w:r>
      <w:proofErr w:type="spellStart"/>
      <w:r w:rsidRPr="00F83E50">
        <w:t>kupovnine</w:t>
      </w:r>
      <w:proofErr w:type="spellEnd"/>
      <w:r w:rsidRPr="00F83E50">
        <w:t xml:space="preserve"> </w:t>
      </w:r>
      <w:r w:rsidRPr="003804D9">
        <w:t>za nekretnine:</w:t>
      </w:r>
    </w:p>
    <w:p w:rsidRDefault="003804D9" w:rsidP="003804D9" w:rsidR="003804D9" w:rsidRPr="003804D9">
      <w:pPr>
        <w:jc w:val="center"/>
        <w:rPr>
          <w:b/>
        </w:rPr>
      </w:pPr>
      <w:r w:rsidRPr="003804D9">
        <w:t xml:space="preserve">- k.č.br. 5369 upisane u </w:t>
      </w:r>
      <w:proofErr w:type="spellStart"/>
      <w:r w:rsidRPr="003804D9">
        <w:t>zk.ul</w:t>
      </w:r>
      <w:proofErr w:type="spellEnd"/>
      <w:r w:rsidRPr="003804D9">
        <w:t xml:space="preserve">. 570 k.o. </w:t>
      </w:r>
      <w:proofErr w:type="spellStart"/>
      <w:r w:rsidRPr="003804D9">
        <w:t>Sovinjak</w:t>
      </w:r>
      <w:proofErr w:type="spellEnd"/>
      <w:r w:rsidRPr="003804D9">
        <w:t>,</w:t>
      </w:r>
    </w:p>
    <w:p w:rsidRDefault="003804D9" w:rsidP="003804D9" w:rsidR="003804D9" w:rsidRPr="003804D9">
      <w:pPr>
        <w:jc w:val="center"/>
        <w:rPr>
          <w:b/>
        </w:rPr>
      </w:pPr>
      <w:r w:rsidRPr="003804D9">
        <w:t xml:space="preserve">- k.č.br. 272 </w:t>
      </w:r>
      <w:proofErr w:type="spellStart"/>
      <w:r w:rsidRPr="003804D9">
        <w:t>zgr</w:t>
      </w:r>
      <w:proofErr w:type="spellEnd"/>
      <w:r w:rsidRPr="003804D9">
        <w:t xml:space="preserve">., 5342, 5355, 5359, 5367, upisane u </w:t>
      </w:r>
      <w:proofErr w:type="spellStart"/>
      <w:r w:rsidRPr="003804D9">
        <w:t>zk.ul</w:t>
      </w:r>
      <w:proofErr w:type="spellEnd"/>
      <w:r w:rsidRPr="003804D9">
        <w:t xml:space="preserve">. 571 k.o. </w:t>
      </w:r>
      <w:proofErr w:type="spellStart"/>
      <w:r w:rsidRPr="003804D9">
        <w:t>Sovinjak</w:t>
      </w:r>
      <w:proofErr w:type="spellEnd"/>
      <w:r w:rsidRPr="003804D9">
        <w:t>,</w:t>
      </w:r>
    </w:p>
    <w:p w:rsidRDefault="003804D9" w:rsidP="003804D9" w:rsidR="003804D9" w:rsidRPr="003804D9">
      <w:pPr>
        <w:jc w:val="center"/>
        <w:rPr>
          <w:b/>
        </w:rPr>
      </w:pPr>
      <w:r w:rsidRPr="003804D9">
        <w:t xml:space="preserve">- k.č.br. 269 </w:t>
      </w:r>
      <w:proofErr w:type="spellStart"/>
      <w:r w:rsidRPr="003804D9">
        <w:t>zgr</w:t>
      </w:r>
      <w:proofErr w:type="spellEnd"/>
      <w:r w:rsidRPr="003804D9">
        <w:t xml:space="preserve">., 270 </w:t>
      </w:r>
      <w:proofErr w:type="spellStart"/>
      <w:r w:rsidRPr="003804D9">
        <w:t>zgr</w:t>
      </w:r>
      <w:proofErr w:type="spellEnd"/>
      <w:r w:rsidRPr="003804D9">
        <w:t xml:space="preserve">., 271 </w:t>
      </w:r>
      <w:proofErr w:type="spellStart"/>
      <w:r w:rsidRPr="003804D9">
        <w:t>zgr</w:t>
      </w:r>
      <w:proofErr w:type="spellEnd"/>
      <w:r w:rsidRPr="003804D9">
        <w:t xml:space="preserve">. upisane u </w:t>
      </w:r>
      <w:proofErr w:type="spellStart"/>
      <w:r w:rsidRPr="003804D9">
        <w:t>zk.ul</w:t>
      </w:r>
      <w:proofErr w:type="spellEnd"/>
      <w:r w:rsidRPr="003804D9">
        <w:t xml:space="preserve">. 541 k.o. </w:t>
      </w:r>
      <w:proofErr w:type="spellStart"/>
      <w:r w:rsidRPr="003804D9">
        <w:t>Sovinjak</w:t>
      </w:r>
      <w:proofErr w:type="spellEnd"/>
      <w:r w:rsidRPr="003804D9">
        <w:t>,</w:t>
      </w:r>
    </w:p>
    <w:p w:rsidRDefault="003804D9" w:rsidP="003804D9" w:rsidR="003804D9" w:rsidRPr="003804D9">
      <w:pPr>
        <w:jc w:val="center"/>
        <w:rPr>
          <w:b/>
        </w:rPr>
      </w:pPr>
      <w:r w:rsidRPr="003804D9">
        <w:t xml:space="preserve">- k.č.br. 280/1 </w:t>
      </w:r>
      <w:proofErr w:type="spellStart"/>
      <w:r w:rsidRPr="003804D9">
        <w:t>zgr</w:t>
      </w:r>
      <w:proofErr w:type="spellEnd"/>
      <w:r w:rsidRPr="003804D9">
        <w:t xml:space="preserve">., 280/2 </w:t>
      </w:r>
      <w:proofErr w:type="spellStart"/>
      <w:r w:rsidRPr="003804D9">
        <w:t>zgr</w:t>
      </w:r>
      <w:proofErr w:type="spellEnd"/>
      <w:r w:rsidRPr="003804D9">
        <w:t xml:space="preserve">., 286 </w:t>
      </w:r>
      <w:proofErr w:type="spellStart"/>
      <w:r w:rsidRPr="003804D9">
        <w:t>zgr</w:t>
      </w:r>
      <w:proofErr w:type="spellEnd"/>
      <w:r w:rsidRPr="003804D9">
        <w:t xml:space="preserve">., 287 </w:t>
      </w:r>
      <w:proofErr w:type="spellStart"/>
      <w:r w:rsidRPr="003804D9">
        <w:t>zgr</w:t>
      </w:r>
      <w:proofErr w:type="spellEnd"/>
      <w:r w:rsidRPr="003804D9">
        <w:t xml:space="preserve">. upisane u </w:t>
      </w:r>
      <w:proofErr w:type="spellStart"/>
      <w:r w:rsidRPr="003804D9">
        <w:t>zk.ul</w:t>
      </w:r>
      <w:proofErr w:type="spellEnd"/>
      <w:r w:rsidRPr="003804D9">
        <w:t xml:space="preserve">. 594 k.o. </w:t>
      </w:r>
      <w:proofErr w:type="spellStart"/>
      <w:r w:rsidRPr="003804D9">
        <w:t>Sovinjak</w:t>
      </w:r>
      <w:proofErr w:type="spellEnd"/>
      <w:r w:rsidRPr="003804D9">
        <w:t>,</w:t>
      </w:r>
    </w:p>
    <w:p w:rsidRDefault="003804D9" w:rsidP="003804D9" w:rsidR="003804D9" w:rsidRPr="003804D9">
      <w:pPr>
        <w:jc w:val="center"/>
        <w:rPr>
          <w:b/>
        </w:rPr>
      </w:pPr>
      <w:r w:rsidRPr="003804D9">
        <w:t xml:space="preserve">- k.č.br. 284/1 </w:t>
      </w:r>
      <w:proofErr w:type="spellStart"/>
      <w:r w:rsidRPr="003804D9">
        <w:t>zgr</w:t>
      </w:r>
      <w:proofErr w:type="spellEnd"/>
      <w:r w:rsidRPr="003804D9">
        <w:t xml:space="preserve">., 288/2 </w:t>
      </w:r>
      <w:proofErr w:type="spellStart"/>
      <w:r w:rsidRPr="003804D9">
        <w:t>zgr</w:t>
      </w:r>
      <w:proofErr w:type="spellEnd"/>
      <w:r w:rsidRPr="003804D9">
        <w:t xml:space="preserve">., 5352/1, 5360/1, 5508/2, 5509/2, 5510 upisane u </w:t>
      </w:r>
      <w:proofErr w:type="spellStart"/>
      <w:r w:rsidRPr="003804D9">
        <w:t>zk.ul</w:t>
      </w:r>
      <w:proofErr w:type="spellEnd"/>
      <w:r w:rsidRPr="003804D9">
        <w:t>. 743 k.o.</w:t>
      </w:r>
    </w:p>
    <w:p w:rsidRDefault="003804D9" w:rsidP="003804D9" w:rsidR="003804D9" w:rsidRPr="003804D9">
      <w:pPr>
        <w:jc w:val="center"/>
        <w:rPr>
          <w:b/>
        </w:rPr>
      </w:pPr>
      <w:proofErr w:type="spellStart"/>
      <w:r w:rsidRPr="003804D9">
        <w:t>Sovinjak</w:t>
      </w:r>
      <w:proofErr w:type="spellEnd"/>
      <w:r w:rsidRPr="003804D9">
        <w:t>, u 8/16 dijela,</w:t>
      </w:r>
    </w:p>
    <w:p w:rsidRDefault="003804D9" w:rsidP="003804D9" w:rsidR="003804D9" w:rsidRPr="003804D9">
      <w:pPr>
        <w:jc w:val="center"/>
        <w:rPr>
          <w:b/>
        </w:rPr>
      </w:pPr>
      <w:r w:rsidRPr="003804D9">
        <w:t xml:space="preserve">- k.č.br. 274 </w:t>
      </w:r>
      <w:proofErr w:type="spellStart"/>
      <w:r w:rsidRPr="003804D9">
        <w:t>zgr</w:t>
      </w:r>
      <w:proofErr w:type="spellEnd"/>
      <w:r w:rsidRPr="003804D9">
        <w:t xml:space="preserve">., 275 </w:t>
      </w:r>
      <w:proofErr w:type="spellStart"/>
      <w:r w:rsidRPr="003804D9">
        <w:t>zgr</w:t>
      </w:r>
      <w:proofErr w:type="spellEnd"/>
      <w:r w:rsidRPr="003804D9">
        <w:t xml:space="preserve">., 276 </w:t>
      </w:r>
      <w:proofErr w:type="spellStart"/>
      <w:r w:rsidRPr="003804D9">
        <w:t>zgr</w:t>
      </w:r>
      <w:proofErr w:type="spellEnd"/>
      <w:r w:rsidRPr="003804D9">
        <w:t xml:space="preserve">., 277 </w:t>
      </w:r>
      <w:proofErr w:type="spellStart"/>
      <w:r w:rsidRPr="003804D9">
        <w:t>zgr</w:t>
      </w:r>
      <w:proofErr w:type="spellEnd"/>
      <w:r w:rsidRPr="003804D9">
        <w:t xml:space="preserve">. upisane u </w:t>
      </w:r>
      <w:proofErr w:type="spellStart"/>
      <w:r w:rsidRPr="003804D9">
        <w:t>zk.ul</w:t>
      </w:r>
      <w:proofErr w:type="spellEnd"/>
      <w:r w:rsidRPr="003804D9">
        <w:t xml:space="preserve">. 917 k.o. </w:t>
      </w:r>
      <w:proofErr w:type="spellStart"/>
      <w:r w:rsidRPr="003804D9">
        <w:t>Sovinjak</w:t>
      </w:r>
      <w:proofErr w:type="spellEnd"/>
      <w:r w:rsidRPr="003804D9">
        <w:t>, u 1/20 dijela,</w:t>
      </w:r>
    </w:p>
    <w:p w:rsidRDefault="003804D9" w:rsidP="003804D9" w:rsidR="003804D9" w:rsidRPr="003804D9">
      <w:pPr>
        <w:jc w:val="center"/>
        <w:rPr>
          <w:b/>
        </w:rPr>
      </w:pPr>
      <w:r w:rsidRPr="003804D9">
        <w:t xml:space="preserve">- k.č.br. 5363, 5364, 5365, upisane u </w:t>
      </w:r>
      <w:proofErr w:type="spellStart"/>
      <w:r w:rsidRPr="003804D9">
        <w:t>zk.ul</w:t>
      </w:r>
      <w:proofErr w:type="spellEnd"/>
      <w:r w:rsidRPr="003804D9">
        <w:t xml:space="preserve">. 742 k.o. </w:t>
      </w:r>
      <w:proofErr w:type="spellStart"/>
      <w:r w:rsidRPr="003804D9">
        <w:t>Sovinjak</w:t>
      </w:r>
      <w:proofErr w:type="spellEnd"/>
      <w:r w:rsidRPr="003804D9">
        <w:t>, u 1/20 dijela,</w:t>
      </w:r>
    </w:p>
    <w:p w:rsidRDefault="003804D9" w:rsidP="003804D9" w:rsidR="003804D9" w:rsidRPr="00F83E50">
      <w:pPr>
        <w:jc w:val="center"/>
        <w:rPr>
          <w:bCs/>
          <w:sz w:val="23"/>
          <w:szCs w:val="23"/>
        </w:rPr>
      </w:pPr>
      <w:r w:rsidRPr="00F83E50">
        <w:t xml:space="preserve">u stečajnom postupku nad </w:t>
      </w:r>
      <w:r w:rsidRPr="00AB160D">
        <w:t xml:space="preserve">Stečajnom masom iza MONCALVO d.o.o. u stečaju, Pula, </w:t>
      </w:r>
      <w:proofErr w:type="spellStart"/>
      <w:r w:rsidRPr="00AB160D">
        <w:t>Laginjina</w:t>
      </w:r>
      <w:proofErr w:type="spellEnd"/>
      <w:r w:rsidRPr="00AB160D">
        <w:t xml:space="preserve"> 6, OIB: 20483612745</w:t>
      </w:r>
      <w:r w:rsidRPr="00F83E50">
        <w:t>,</w:t>
      </w:r>
      <w:r w:rsidRPr="00F83E50">
        <w:rPr>
          <w:bCs/>
          <w:sz w:val="23"/>
          <w:szCs w:val="23"/>
        </w:rPr>
        <w:t xml:space="preserve"> </w:t>
      </w:r>
    </w:p>
    <w:p w:rsidRDefault="003804D9" w:rsidP="003804D9" w:rsidR="003804D9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3804D9" w:rsidP="003804D9" w:rsidR="003804D9" w:rsidRPr="00A06BE6">
      <w:pPr>
        <w:jc w:val="both"/>
      </w:pPr>
    </w:p>
    <w:p w:rsidRDefault="003804D9" w:rsidP="00F94D9F" w:rsidR="003804D9">
      <w:pPr>
        <w:jc w:val="center"/>
      </w:pPr>
      <w:r w:rsidRPr="00F94D9F">
        <w:t xml:space="preserve">dana </w:t>
      </w:r>
      <w:r w:rsidR="00F94D9F">
        <w:t>20</w:t>
      </w:r>
      <w:r w:rsidR="00F94D9F" w:rsidRPr="00F94D9F">
        <w:t>. prosinca</w:t>
      </w:r>
      <w:r w:rsidR="00F94D9F">
        <w:t xml:space="preserve"> 2018. u 13</w:t>
      </w:r>
      <w:r w:rsidRPr="00F94D9F">
        <w:t>:</w:t>
      </w:r>
      <w:r w:rsidR="00F94D9F">
        <w:t>30</w:t>
      </w:r>
      <w:r w:rsidRPr="00F94D9F">
        <w:t xml:space="preserve"> sati. </w:t>
      </w:r>
    </w:p>
    <w:p w:rsidRDefault="003804D9" w:rsidP="003804D9" w:rsidR="003804D9" w:rsidRPr="00A06BE6">
      <w:pPr>
        <w:jc w:val="both"/>
      </w:pPr>
    </w:p>
    <w:p w:rsidRDefault="003804D9" w:rsidP="003804D9" w:rsidR="003804D9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3804D9" w:rsidP="003804D9" w:rsidR="003804D9" w:rsidRPr="008110D5">
      <w:pPr>
        <w:jc w:val="both"/>
      </w:pPr>
      <w:r w:rsidRPr="008110D5">
        <w:t>UPOZORENJE:</w:t>
      </w:r>
    </w:p>
    <w:p w:rsidRDefault="003804D9" w:rsidP="003804D9" w:rsidR="003804D9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3804D9" w:rsidP="003804D9" w:rsidR="003804D9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3804D9" w:rsidP="003804D9" w:rsidR="003804D9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3804D9" w:rsidP="003804D9" w:rsidR="003804D9" w:rsidRPr="008110D5"/>
    <w:p w:rsidRDefault="003804D9" w:rsidP="003804D9" w:rsidR="003804D9" w:rsidRPr="008110D5">
      <w:pPr>
        <w:jc w:val="center"/>
      </w:pPr>
      <w:r w:rsidRPr="008110D5">
        <w:t>U Paz</w:t>
      </w:r>
      <w:r w:rsidRPr="00F15597">
        <w:t>i</w:t>
      </w:r>
      <w:r w:rsidRPr="00F94D9F">
        <w:t>nu 21. studenog 201</w:t>
      </w:r>
      <w:r w:rsidRPr="00F15597">
        <w:t>8.</w:t>
      </w:r>
    </w:p>
    <w:p w:rsidRDefault="003804D9" w:rsidP="003804D9" w:rsidR="003804D9">
      <w:pPr>
        <w:ind w:left="7080"/>
        <w:jc w:val="both"/>
      </w:pPr>
    </w:p>
    <w:p w:rsidRDefault="003804D9" w:rsidP="003804D9" w:rsidR="003804D9" w:rsidRPr="00A06BE6">
      <w:pPr>
        <w:ind w:left="6480"/>
        <w:jc w:val="both"/>
      </w:pPr>
      <w:r>
        <w:t xml:space="preserve">   Stečajna sutkinja</w:t>
      </w:r>
    </w:p>
    <w:p w:rsidRDefault="003804D9" w:rsidP="003804D9" w:rsidR="003804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3804D9" w:rsidP="003804D9" w:rsidR="003804D9" w:rsidRPr="00F94D9F">
      <w:pPr>
        <w:jc w:val="both"/>
      </w:pPr>
      <w:r w:rsidRPr="00F94D9F">
        <w:t>DNA:</w:t>
      </w:r>
    </w:p>
    <w:p w:rsidRDefault="003804D9" w:rsidP="003804D9" w:rsidR="003804D9" w:rsidRPr="00F94D9F">
      <w:r w:rsidRPr="00F94D9F">
        <w:t xml:space="preserve">- stečajni upravitelj Damir Debeljuh iz Pule, </w:t>
      </w:r>
      <w:proofErr w:type="spellStart"/>
      <w:r w:rsidRPr="00F94D9F">
        <w:t>Laginjina</w:t>
      </w:r>
      <w:proofErr w:type="spellEnd"/>
      <w:r w:rsidRPr="00F94D9F">
        <w:t xml:space="preserve"> 6</w:t>
      </w:r>
    </w:p>
    <w:p w:rsidRDefault="00F94D9F" w:rsidP="00F94D9F" w:rsidR="00F94D9F" w:rsidRPr="00F94D9F">
      <w:r w:rsidRPr="00F94D9F">
        <w:t xml:space="preserve">- KERMAS ULAGANJA d.o.o., Pula, </w:t>
      </w:r>
      <w:proofErr w:type="spellStart"/>
      <w:r w:rsidRPr="00F94D9F">
        <w:t>Dobrilina</w:t>
      </w:r>
      <w:proofErr w:type="spellEnd"/>
      <w:r w:rsidRPr="00F94D9F">
        <w:t xml:space="preserve"> 9, </w:t>
      </w:r>
      <w:proofErr w:type="spellStart"/>
      <w:r w:rsidRPr="00F94D9F">
        <w:t>pp</w:t>
      </w:r>
      <w:proofErr w:type="spellEnd"/>
      <w:r w:rsidRPr="00F94D9F">
        <w:t xml:space="preserve"> iz ZOU Goran Veljović i dr., Pula, </w:t>
      </w:r>
    </w:p>
    <w:p w:rsidRDefault="00F94D9F" w:rsidP="00F94D9F" w:rsidR="00F94D9F" w:rsidRPr="00F94D9F">
      <w:r w:rsidRPr="00F94D9F">
        <w:t xml:space="preserve">  </w:t>
      </w:r>
      <w:proofErr w:type="spellStart"/>
      <w:r w:rsidRPr="00F94D9F">
        <w:t>Dobrilina</w:t>
      </w:r>
      <w:proofErr w:type="spellEnd"/>
      <w:r w:rsidRPr="00F94D9F">
        <w:t xml:space="preserve"> 9</w:t>
      </w:r>
    </w:p>
    <w:p w:rsidRDefault="00F94D9F" w:rsidP="00F94D9F" w:rsidR="00F94D9F" w:rsidRPr="00F94D9F">
      <w:r w:rsidRPr="00F94D9F">
        <w:t xml:space="preserve">- KERMAS HOLDING LIMITED, Malta, </w:t>
      </w:r>
      <w:proofErr w:type="spellStart"/>
      <w:r w:rsidRPr="00F94D9F">
        <w:t>Floriana</w:t>
      </w:r>
      <w:proofErr w:type="spellEnd"/>
      <w:r w:rsidRPr="00F94D9F">
        <w:t xml:space="preserve"> FRN 1400, St. </w:t>
      </w:r>
      <w:proofErr w:type="spellStart"/>
      <w:r w:rsidRPr="00F94D9F">
        <w:t>Anne</w:t>
      </w:r>
      <w:proofErr w:type="spellEnd"/>
      <w:r w:rsidRPr="00F94D9F">
        <w:t xml:space="preserve"> Street, Europe </w:t>
      </w:r>
    </w:p>
    <w:p w:rsidRDefault="00F94D9F" w:rsidP="00F94D9F" w:rsidR="00F94D9F" w:rsidRPr="00F94D9F">
      <w:r w:rsidRPr="00F94D9F">
        <w:t xml:space="preserve">  centre, 2nd </w:t>
      </w:r>
      <w:proofErr w:type="spellStart"/>
      <w:r w:rsidRPr="00F94D9F">
        <w:t>floor</w:t>
      </w:r>
      <w:proofErr w:type="spellEnd"/>
    </w:p>
    <w:p w:rsidRDefault="00F94D9F" w:rsidP="00F94D9F" w:rsidR="00F94D9F" w:rsidRPr="00F94D9F">
      <w:r w:rsidRPr="00F94D9F">
        <w:t xml:space="preserve">- </w:t>
      </w:r>
      <w:proofErr w:type="spellStart"/>
      <w:r w:rsidRPr="00F94D9F">
        <w:t>Stauffer</w:t>
      </w:r>
      <w:proofErr w:type="spellEnd"/>
      <w:r w:rsidRPr="00F94D9F">
        <w:t xml:space="preserve"> Martin, Beč, </w:t>
      </w:r>
      <w:proofErr w:type="spellStart"/>
      <w:r w:rsidRPr="00F94D9F">
        <w:t>Max</w:t>
      </w:r>
      <w:proofErr w:type="spellEnd"/>
      <w:r w:rsidRPr="00F94D9F">
        <w:t xml:space="preserve"> Emanuel Str. 3/13, Austrija</w:t>
      </w:r>
    </w:p>
    <w:p w:rsidRDefault="00F94D9F" w:rsidP="00F94D9F" w:rsidR="00F94D9F" w:rsidRPr="00F94D9F">
      <w:r w:rsidRPr="00F94D9F">
        <w:t xml:space="preserve">- Arsen </w:t>
      </w:r>
      <w:proofErr w:type="spellStart"/>
      <w:r w:rsidRPr="00F94D9F">
        <w:t>Stipinović</w:t>
      </w:r>
      <w:proofErr w:type="spellEnd"/>
      <w:r w:rsidRPr="00F94D9F">
        <w:t xml:space="preserve">, Cres, </w:t>
      </w:r>
      <w:proofErr w:type="spellStart"/>
      <w:r w:rsidRPr="00F94D9F">
        <w:t>Zagrad</w:t>
      </w:r>
      <w:proofErr w:type="spellEnd"/>
      <w:r w:rsidRPr="00F94D9F">
        <w:t xml:space="preserve"> 3</w:t>
      </w:r>
    </w:p>
    <w:p w:rsidRDefault="00F94D9F" w:rsidP="00F94D9F" w:rsidR="00F94D9F" w:rsidRPr="00F94D9F">
      <w:r w:rsidRPr="00F94D9F">
        <w:t xml:space="preserve">- Dušan </w:t>
      </w:r>
      <w:proofErr w:type="spellStart"/>
      <w:r w:rsidRPr="00F94D9F">
        <w:t>Miočić</w:t>
      </w:r>
      <w:proofErr w:type="spellEnd"/>
      <w:r w:rsidRPr="00F94D9F">
        <w:t xml:space="preserve">, Rijeka, Prolaz Marije </w:t>
      </w:r>
      <w:proofErr w:type="spellStart"/>
      <w:r w:rsidRPr="00F94D9F">
        <w:t>Krucifikse</w:t>
      </w:r>
      <w:proofErr w:type="spellEnd"/>
      <w:r w:rsidRPr="00F94D9F">
        <w:t xml:space="preserve"> Kozulić 2</w:t>
      </w:r>
    </w:p>
    <w:p w:rsidRDefault="00F94D9F" w:rsidP="00F94D9F" w:rsidR="00F94D9F" w:rsidRPr="00F94D9F">
      <w:r w:rsidRPr="00F94D9F">
        <w:t>- Denis Jelenković, Pula, Orban 9a</w:t>
      </w:r>
    </w:p>
    <w:p w:rsidRDefault="003804D9" w:rsidP="003804D9" w:rsidR="003804D9" w:rsidRPr="00F94D9F">
      <w:r w:rsidRPr="00F94D9F">
        <w:t>- REPUBLIKA HRVATSKA po ŽDO u Puli, Pula, Rovinjska ul. 2</w:t>
      </w:r>
    </w:p>
    <w:p w:rsidRDefault="003804D9" w:rsidR="00500701">
      <w:r w:rsidRPr="00F94D9F">
        <w:t>- e-Oglasna ploča suda 8 dana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4D9"/>
    <w:rsid w:val="003804D9"/>
    <w:rsid w:val="00554328"/>
    <w:rsid w:val="00985388"/>
    <w:rsid w:val="00B3510C"/>
    <w:rsid w:val="00D37BF1"/>
    <w:rsid w:val="00F9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04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04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4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B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04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04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4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B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St-341/2017-60</izvorni_sadrzaj>
    <derivirana_varijabla naziv="DomainObject.PredzadnjaOdlukaIzPredmeta.Oznaka_1">St-341/2017-60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E5620-54C8-4C29-B647-0182C4311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1729</properties:Characters>
  <properties:Lines>48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2018-11-21T08:43:00Z</dcterms:created>
  <dc:creator>Jasmina Matika</dc:creator>
  <cp:lastModifiedBy>Jasmina Matika</cp:lastModifiedBy>
  <dcterms:modified xmlns:xsi="http://www.w3.org/2001/XMLSchema-instance" xsi:type="dcterms:W3CDTF">2018-11-21T12:01:00Z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(St-341-17 - POZIV ZA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